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57903" w:rsidRDefault="00555EF7" w:rsidP="003E5F38">
      <w:pPr>
        <w:tabs>
          <w:tab w:val="left" w:pos="6946"/>
        </w:tabs>
        <w:jc w:val="center"/>
      </w:pPr>
      <w:r>
        <w:rPr>
          <w:noProof/>
        </w:rPr>
        <w:drawing>
          <wp:anchor distT="0" distB="0" distL="114300" distR="114300" simplePos="0" relativeHeight="251658752" behindDoc="0" locked="0" layoutInCell="1" allowOverlap="1" wp14:anchorId="2119AA18" wp14:editId="709F22B9">
            <wp:simplePos x="0" y="0"/>
            <wp:positionH relativeFrom="margin">
              <wp:posOffset>-121285</wp:posOffset>
            </wp:positionH>
            <wp:positionV relativeFrom="margin">
              <wp:posOffset>-368300</wp:posOffset>
            </wp:positionV>
            <wp:extent cx="6750050" cy="3381375"/>
            <wp:effectExtent l="0" t="0" r="0" b="9525"/>
            <wp:wrapSquare wrapText="bothSides"/>
            <wp:docPr id="1" name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4-розы-без-бордера copy1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0050" cy="3381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3F0685C2" wp14:editId="78462E1A">
                <wp:simplePos x="0" y="0"/>
                <wp:positionH relativeFrom="column">
                  <wp:posOffset>1341755</wp:posOffset>
                </wp:positionH>
                <wp:positionV relativeFrom="paragraph">
                  <wp:posOffset>1470660</wp:posOffset>
                </wp:positionV>
                <wp:extent cx="5172075" cy="890905"/>
                <wp:effectExtent l="0" t="0" r="9525" b="7620"/>
                <wp:wrapSquare wrapText="bothSides"/>
                <wp:docPr id="7" name="Надпись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72075" cy="89090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555EF7" w:rsidRDefault="00555EF7" w:rsidP="00555EF7">
                            <w:pPr>
                              <w:pStyle w:val="a5"/>
                              <w:rPr>
                                <w:sz w:val="28"/>
                                <w:szCs w:val="28"/>
                                <w:lang w:val="uk-UA"/>
                              </w:rPr>
                            </w:pPr>
                            <w:r w:rsidRPr="00555EF7">
                              <w:rPr>
                                <w:sz w:val="28"/>
                                <w:szCs w:val="28"/>
                                <w:lang w:val="uk-UA"/>
                              </w:rPr>
                              <w:t>Андрушківська загальноосвітня школа І-ІІІст. ім. А.Н.Вітрука</w:t>
                            </w:r>
                          </w:p>
                          <w:p w:rsidR="00555EF7" w:rsidRPr="00D57903" w:rsidRDefault="00D57903" w:rsidP="00555EF7">
                            <w:pPr>
                              <w:rPr>
                                <w:b/>
                                <w:color w:val="C00000"/>
                                <w:sz w:val="32"/>
                                <w:szCs w:val="32"/>
                                <w:lang w:val="uk-UA"/>
                              </w:rPr>
                            </w:pPr>
                            <w:r>
                              <w:rPr>
                                <w:color w:val="C00000"/>
                                <w:sz w:val="32"/>
                                <w:szCs w:val="32"/>
                                <w:lang w:val="uk-UA"/>
                              </w:rPr>
                              <w:t xml:space="preserve">                       </w:t>
                            </w:r>
                            <w:r w:rsidRPr="00D57903">
                              <w:rPr>
                                <w:b/>
                                <w:color w:val="C00000"/>
                                <w:sz w:val="32"/>
                                <w:szCs w:val="32"/>
                                <w:lang w:val="uk-UA"/>
                              </w:rPr>
                              <w:t>Виховний захід у 4 класі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3F0685C2" id="_x0000_t202" coordsize="21600,21600" o:spt="202" path="m,l,21600r21600,l21600,xe">
                <v:stroke joinstyle="miter"/>
                <v:path gradientshapeok="t" o:connecttype="rect"/>
              </v:shapetype>
              <v:shape id="Надпись 7" o:spid="_x0000_s1026" type="#_x0000_t202" style="position:absolute;left:0;text-align:left;margin-left:105.65pt;margin-top:115.8pt;width:407.25pt;height:70.15pt;z-index:2516628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" stroked="f">
                <v:textbox style="mso-fit-shape-to-text:t" inset="0,0,0,0">
                  <w:txbxContent>
                    <w:p w:rsidR="00555EF7" w:rsidRDefault="00555EF7" w:rsidP="00555EF7">
                      <w:pPr>
                        <w:pStyle w:val="a5"/>
                        <w:rPr>
                          <w:sz w:val="28"/>
                          <w:szCs w:val="28"/>
                          <w:lang w:val="uk-UA"/>
                        </w:rPr>
                      </w:pPr>
                      <w:proofErr w:type="spellStart"/>
                      <w:r w:rsidRPr="00555EF7">
                        <w:rPr>
                          <w:sz w:val="28"/>
                          <w:szCs w:val="28"/>
                          <w:lang w:val="uk-UA"/>
                        </w:rPr>
                        <w:t>Андрушківська</w:t>
                      </w:r>
                      <w:proofErr w:type="spellEnd"/>
                      <w:r w:rsidRPr="00555EF7">
                        <w:rPr>
                          <w:sz w:val="28"/>
                          <w:szCs w:val="28"/>
                          <w:lang w:val="uk-UA"/>
                        </w:rPr>
                        <w:t xml:space="preserve"> загальноосвітня школа І-</w:t>
                      </w:r>
                      <w:proofErr w:type="spellStart"/>
                      <w:r w:rsidRPr="00555EF7">
                        <w:rPr>
                          <w:sz w:val="28"/>
                          <w:szCs w:val="28"/>
                          <w:lang w:val="uk-UA"/>
                        </w:rPr>
                        <w:t>ІІІст</w:t>
                      </w:r>
                      <w:proofErr w:type="spellEnd"/>
                      <w:r w:rsidRPr="00555EF7">
                        <w:rPr>
                          <w:sz w:val="28"/>
                          <w:szCs w:val="28"/>
                          <w:lang w:val="uk-UA"/>
                        </w:rPr>
                        <w:t xml:space="preserve">. ім. </w:t>
                      </w:r>
                      <w:proofErr w:type="spellStart"/>
                      <w:r w:rsidRPr="00555EF7">
                        <w:rPr>
                          <w:sz w:val="28"/>
                          <w:szCs w:val="28"/>
                          <w:lang w:val="uk-UA"/>
                        </w:rPr>
                        <w:t>А.Н.Вітрука</w:t>
                      </w:r>
                      <w:proofErr w:type="spellEnd"/>
                    </w:p>
                    <w:p w:rsidR="00555EF7" w:rsidRPr="00D57903" w:rsidRDefault="00D57903" w:rsidP="00555EF7">
                      <w:pPr>
                        <w:rPr>
                          <w:b/>
                          <w:color w:val="C00000"/>
                          <w:sz w:val="32"/>
                          <w:szCs w:val="32"/>
                          <w:lang w:val="uk-UA"/>
                        </w:rPr>
                      </w:pPr>
                      <w:r>
                        <w:rPr>
                          <w:color w:val="C00000"/>
                          <w:sz w:val="32"/>
                          <w:szCs w:val="32"/>
                          <w:lang w:val="uk-UA"/>
                        </w:rPr>
                        <w:t xml:space="preserve">                       </w:t>
                      </w:r>
                      <w:r w:rsidRPr="00D57903">
                        <w:rPr>
                          <w:b/>
                          <w:color w:val="C00000"/>
                          <w:sz w:val="32"/>
                          <w:szCs w:val="32"/>
                          <w:lang w:val="uk-UA"/>
                        </w:rPr>
                        <w:t>Виховний захід у 4 класі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3763985A" wp14:editId="02D886BF">
                <wp:simplePos x="0" y="0"/>
                <wp:positionH relativeFrom="column">
                  <wp:posOffset>1209040</wp:posOffset>
                </wp:positionH>
                <wp:positionV relativeFrom="paragraph">
                  <wp:posOffset>4528185</wp:posOffset>
                </wp:positionV>
                <wp:extent cx="5305425" cy="3543300"/>
                <wp:effectExtent l="0" t="0" r="0" b="0"/>
                <wp:wrapNone/>
                <wp:docPr id="6" name="Надпись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05425" cy="3543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555EF7" w:rsidRPr="00555EF7" w:rsidRDefault="00555EF7" w:rsidP="00555EF7">
                            <w:pPr>
                              <w:tabs>
                                <w:tab w:val="left" w:pos="6946"/>
                              </w:tabs>
                              <w:ind w:left="-851" w:right="765"/>
                              <w:jc w:val="center"/>
                              <w:rPr>
                                <w:b/>
                                <w:noProof/>
                                <w:color w:val="C00000"/>
                                <w:sz w:val="72"/>
                                <w:szCs w:val="72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555EF7">
                              <w:rPr>
                                <w:b/>
                                <w:noProof/>
                                <w:color w:val="C00000"/>
                                <w:sz w:val="72"/>
                                <w:szCs w:val="72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Мати – </w:t>
                            </w:r>
                          </w:p>
                          <w:p w:rsidR="00555EF7" w:rsidRPr="00555EF7" w:rsidRDefault="00555EF7" w:rsidP="00555EF7">
                            <w:pPr>
                              <w:tabs>
                                <w:tab w:val="left" w:pos="6946"/>
                              </w:tabs>
                              <w:ind w:left="-851" w:right="765"/>
                              <w:jc w:val="center"/>
                              <w:rPr>
                                <w:b/>
                                <w:noProof/>
                                <w:color w:val="C00000"/>
                                <w:sz w:val="72"/>
                                <w:szCs w:val="72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555EF7">
                              <w:rPr>
                                <w:b/>
                                <w:noProof/>
                                <w:color w:val="C00000"/>
                                <w:sz w:val="72"/>
                                <w:szCs w:val="72"/>
                                <w:lang w:val="uk-UA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б</w:t>
                            </w:r>
                            <w:r w:rsidRPr="00555EF7">
                              <w:rPr>
                                <w:b/>
                                <w:noProof/>
                                <w:color w:val="C00000"/>
                                <w:sz w:val="72"/>
                                <w:szCs w:val="72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ерегиня</w:t>
                            </w:r>
                          </w:p>
                          <w:p w:rsidR="00555EF7" w:rsidRPr="00555EF7" w:rsidRDefault="00555EF7" w:rsidP="00555EF7">
                            <w:pPr>
                              <w:tabs>
                                <w:tab w:val="left" w:pos="6946"/>
                              </w:tabs>
                              <w:ind w:left="-851" w:right="765"/>
                              <w:jc w:val="center"/>
                              <w:rPr>
                                <w:b/>
                                <w:noProof/>
                                <w:color w:val="C00000"/>
                                <w:sz w:val="72"/>
                                <w:szCs w:val="72"/>
                                <w:lang w:val="uk-UA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555EF7">
                              <w:rPr>
                                <w:b/>
                                <w:noProof/>
                                <w:color w:val="C00000"/>
                                <w:sz w:val="72"/>
                                <w:szCs w:val="72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555EF7">
                              <w:rPr>
                                <w:b/>
                                <w:noProof/>
                                <w:color w:val="C00000"/>
                                <w:sz w:val="72"/>
                                <w:szCs w:val="72"/>
                                <w:lang w:val="uk-UA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роду людського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63985A" id="Надпись 6" o:spid="_x0000_s1027" type="#_x0000_t202" style="position:absolute;left:0;text-align:left;margin-left:95.2pt;margin-top:356.55pt;width:417.75pt;height:279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" filled="f" stroked="f">
                <v:fill o:detectmouseclick="t"/>
                <v:textbox>
                  <w:txbxContent>
                    <w:p w:rsidR="00555EF7" w:rsidRPr="00555EF7" w:rsidRDefault="00555EF7" w:rsidP="00555EF7">
                      <w:pPr>
                        <w:tabs>
                          <w:tab w:val="left" w:pos="6946"/>
                        </w:tabs>
                        <w:ind w:left="-851" w:right="765"/>
                        <w:jc w:val="center"/>
                        <w:rPr>
                          <w:b/>
                          <w:noProof/>
                          <w:color w:val="C00000"/>
                          <w:sz w:val="72"/>
                          <w:szCs w:val="72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555EF7">
                        <w:rPr>
                          <w:b/>
                          <w:noProof/>
                          <w:color w:val="C00000"/>
                          <w:sz w:val="72"/>
                          <w:szCs w:val="72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 xml:space="preserve">Мати – </w:t>
                      </w:r>
                    </w:p>
                    <w:p w:rsidR="00555EF7" w:rsidRPr="00555EF7" w:rsidRDefault="00555EF7" w:rsidP="00555EF7">
                      <w:pPr>
                        <w:tabs>
                          <w:tab w:val="left" w:pos="6946"/>
                        </w:tabs>
                        <w:ind w:left="-851" w:right="765"/>
                        <w:jc w:val="center"/>
                        <w:rPr>
                          <w:b/>
                          <w:noProof/>
                          <w:color w:val="C00000"/>
                          <w:sz w:val="72"/>
                          <w:szCs w:val="72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555EF7">
                        <w:rPr>
                          <w:b/>
                          <w:noProof/>
                          <w:color w:val="C00000"/>
                          <w:sz w:val="72"/>
                          <w:szCs w:val="72"/>
                          <w:lang w:val="uk-UA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б</w:t>
                      </w:r>
                      <w:r w:rsidRPr="00555EF7">
                        <w:rPr>
                          <w:b/>
                          <w:noProof/>
                          <w:color w:val="C00000"/>
                          <w:sz w:val="72"/>
                          <w:szCs w:val="72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ерегиня</w:t>
                      </w:r>
                    </w:p>
                    <w:p w:rsidR="00555EF7" w:rsidRPr="00555EF7" w:rsidRDefault="00555EF7" w:rsidP="00555EF7">
                      <w:pPr>
                        <w:tabs>
                          <w:tab w:val="left" w:pos="6946"/>
                        </w:tabs>
                        <w:ind w:left="-851" w:right="765"/>
                        <w:jc w:val="center"/>
                        <w:rPr>
                          <w:b/>
                          <w:noProof/>
                          <w:color w:val="C00000"/>
                          <w:sz w:val="72"/>
                          <w:szCs w:val="72"/>
                          <w:lang w:val="uk-UA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555EF7">
                        <w:rPr>
                          <w:b/>
                          <w:noProof/>
                          <w:color w:val="C00000"/>
                          <w:sz w:val="72"/>
                          <w:szCs w:val="72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555EF7">
                        <w:rPr>
                          <w:b/>
                          <w:noProof/>
                          <w:color w:val="C00000"/>
                          <w:sz w:val="72"/>
                          <w:szCs w:val="72"/>
                          <w:lang w:val="uk-UA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роду людського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47B5FCE4" wp14:editId="2BB396D1">
            <wp:extent cx="5817235" cy="5048250"/>
            <wp:effectExtent l="0" t="0" r="0" b="0"/>
            <wp:docPr id="3074" name="Picture 2" descr="D:\МОЇ ДОКУМЕНТИ\Pictures\Усі фотографії\КАРТИНКИ\Віночо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 descr="D:\МОЇ ДОКУМЕНТИ\Pictures\Усі фотографії\КАРТИНКИ\Віночок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7235" cy="504825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="00130063">
        <w:rPr>
          <w:noProof/>
        </w:rPr>
        <w:drawing>
          <wp:anchor distT="0" distB="0" distL="114300" distR="114300" simplePos="0" relativeHeight="251655680" behindDoc="0" locked="0" layoutInCell="1" allowOverlap="1" wp14:anchorId="23AD8E31" wp14:editId="5434C577">
            <wp:simplePos x="0" y="0"/>
            <wp:positionH relativeFrom="margin">
              <wp:posOffset>4605927</wp:posOffset>
            </wp:positionH>
            <wp:positionV relativeFrom="margin">
              <wp:posOffset>8256905</wp:posOffset>
            </wp:positionV>
            <wp:extent cx="2018030" cy="1353820"/>
            <wp:effectExtent l="0" t="0" r="1270" b="0"/>
            <wp:wrapSquare wrapText="bothSides"/>
            <wp:docPr id="2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8030" cy="13538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57903">
        <w:rPr>
          <w:noProof/>
        </w:rPr>
        <w:drawing>
          <wp:anchor distT="0" distB="0" distL="114300" distR="114300" simplePos="0" relativeHeight="251656704" behindDoc="0" locked="0" layoutInCell="1" allowOverlap="1" wp14:anchorId="41843DA8" wp14:editId="093E2469">
            <wp:simplePos x="0" y="0"/>
            <wp:positionH relativeFrom="margin">
              <wp:posOffset>-48895</wp:posOffset>
            </wp:positionH>
            <wp:positionV relativeFrom="margin">
              <wp:posOffset>8659495</wp:posOffset>
            </wp:positionV>
            <wp:extent cx="1053465" cy="822960"/>
            <wp:effectExtent l="0" t="0" r="0" b="0"/>
            <wp:wrapSquare wrapText="bothSides"/>
            <wp:docPr id="3" name="Изображение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3465" cy="822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34F78">
        <w:t xml:space="preserve"> </w:t>
      </w:r>
    </w:p>
    <w:p w:rsidR="00D57903" w:rsidRPr="00D57903" w:rsidRDefault="00D57903" w:rsidP="00D57903"/>
    <w:p w:rsidR="00D57903" w:rsidRPr="00D57903" w:rsidRDefault="00D57903" w:rsidP="00D57903"/>
    <w:p w:rsidR="00D57903" w:rsidRPr="00D57903" w:rsidRDefault="00D57903" w:rsidP="00D57903"/>
    <w:p w:rsidR="00D57903" w:rsidRDefault="00D57903" w:rsidP="00D57903"/>
    <w:p w:rsidR="00D57903" w:rsidRDefault="00D57903" w:rsidP="00D57903"/>
    <w:p w:rsidR="00072DE6" w:rsidRDefault="00D57903" w:rsidP="00D57903">
      <w:pPr>
        <w:jc w:val="center"/>
        <w:rPr>
          <w:b/>
          <w:color w:val="C00000"/>
          <w:sz w:val="28"/>
          <w:szCs w:val="28"/>
          <w:lang w:val="uk-UA"/>
        </w:rPr>
      </w:pPr>
      <w:r>
        <w:rPr>
          <w:color w:val="C00000"/>
          <w:sz w:val="28"/>
          <w:szCs w:val="28"/>
          <w:lang w:val="uk-UA"/>
        </w:rPr>
        <w:t xml:space="preserve">            </w:t>
      </w:r>
      <w:r w:rsidRPr="00D57903">
        <w:rPr>
          <w:color w:val="C00000"/>
          <w:sz w:val="28"/>
          <w:szCs w:val="28"/>
          <w:lang w:val="uk-UA"/>
        </w:rPr>
        <w:t xml:space="preserve">        Класовод </w:t>
      </w:r>
      <w:r w:rsidRPr="00D57903">
        <w:rPr>
          <w:b/>
          <w:color w:val="C00000"/>
          <w:sz w:val="28"/>
          <w:szCs w:val="28"/>
          <w:lang w:val="uk-UA"/>
        </w:rPr>
        <w:t>Т.В.Чернишенко</w:t>
      </w:r>
    </w:p>
    <w:p w:rsidR="00D57903" w:rsidRDefault="00D57903" w:rsidP="00D57903">
      <w:pPr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lastRenderedPageBreak/>
        <w:t>Слово вчителя.</w:t>
      </w:r>
    </w:p>
    <w:p w:rsidR="00D57903" w:rsidRDefault="00D57903" w:rsidP="00D57903">
      <w:pPr>
        <w:pStyle w:val="a6"/>
        <w:ind w:left="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-Дорогі гості! Милі, добрі наші жінки! Жінки – бабусі, жінки – матері, жінки – доньки, жінки – сестри!</w:t>
      </w:r>
    </w:p>
    <w:p w:rsidR="00D57903" w:rsidRDefault="00D57903" w:rsidP="00D57903">
      <w:pPr>
        <w:pStyle w:val="a6"/>
        <w:ind w:left="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У цей чудовий весняний день дозвольте сердечно привітати вас зі святом, побажати здоров’я, сімейного благополуччя, мирного неба над головою!</w:t>
      </w:r>
    </w:p>
    <w:p w:rsidR="00D57903" w:rsidRDefault="00D57903" w:rsidP="00D57903">
      <w:pPr>
        <w:pStyle w:val="a6"/>
        <w:ind w:left="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У кожного з нас є найдорожча, найближча людина, перед якою ми завжди у неоплатному боргу. І ця людина називається гордим іменем «МАТИ».</w:t>
      </w:r>
    </w:p>
    <w:p w:rsidR="00D57903" w:rsidRDefault="00D57903" w:rsidP="00D57903">
      <w:pPr>
        <w:pStyle w:val="a6"/>
        <w:ind w:left="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Мати. Тільки вона нічого не пошкодує для своєї дитини. Це вона у хвилину небезпеки ніколи не згадає про себе, все віддасть для того, щоб захистити свою дитину. Материнську любов нічим не заміниш, вона не має кордонів, страху, сумнівів</w:t>
      </w:r>
      <w:r w:rsidR="009346A2">
        <w:rPr>
          <w:sz w:val="28"/>
          <w:szCs w:val="28"/>
          <w:lang w:val="uk-UA"/>
        </w:rPr>
        <w:t>, розрахунку. Вона очищає, зігріває світлом своєї душі, зупиняє нас перед безоднею.</w:t>
      </w:r>
    </w:p>
    <w:p w:rsidR="009346A2" w:rsidRDefault="009346A2" w:rsidP="00D57903">
      <w:pPr>
        <w:pStyle w:val="a6"/>
        <w:ind w:left="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Мати тяжко страждає, якщо її дітей спіткало лихо. Вона розцвітає, стає молодшою, веселішою, сильнішою, коли бачить, що її діти виросли чесними порядними людьми.</w:t>
      </w:r>
    </w:p>
    <w:p w:rsidR="009346A2" w:rsidRDefault="009346A2" w:rsidP="00D57903">
      <w:pPr>
        <w:pStyle w:val="a6"/>
        <w:ind w:left="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Мати – захист і притулок для дитини, вона її опора і совість.</w:t>
      </w:r>
    </w:p>
    <w:p w:rsidR="009346A2" w:rsidRDefault="009346A2" w:rsidP="00D57903">
      <w:pPr>
        <w:pStyle w:val="a6"/>
        <w:ind w:left="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Одна з найголовніших заповідей Біблії говорить: «Шануй своїх батька й матір».</w:t>
      </w:r>
    </w:p>
    <w:p w:rsidR="00B41C9B" w:rsidRDefault="00B41C9B" w:rsidP="00D57903">
      <w:pPr>
        <w:pStyle w:val="a6"/>
        <w:ind w:left="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Три нещастя є у людини: смерть, старість, лихі діти. Недарма у прислів’ї сказано: «Добрі діти – батькам вінець, а злі діти – батькам кінець». А й справді, смерть – невмолима, старість – невідворотна, а від лихих дітей можна вберегтися. І це залежить не тільки від мами, але й від вас, дорогі діти. Вмійте віддячувати своїм батькам за недоспані ночі, за турботу, за любов безмежну. Оточіть своїх мам теплом, бережіть їх здоров’я.  Будьте чуйними і турботливими дітьми.</w:t>
      </w:r>
    </w:p>
    <w:p w:rsidR="009346A2" w:rsidRDefault="00B41C9B" w:rsidP="00B41C9B">
      <w:pPr>
        <w:pStyle w:val="a6"/>
        <w:ind w:left="0"/>
        <w:jc w:val="center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Не скупіться на теплі слова, бо у світі так мало тепла.</w:t>
      </w:r>
    </w:p>
    <w:p w:rsidR="00B41C9B" w:rsidRDefault="00B41C9B" w:rsidP="00B41C9B">
      <w:pPr>
        <w:pStyle w:val="a6"/>
        <w:ind w:left="0"/>
        <w:jc w:val="center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Лиш від рідної хати, від рук мами і тата буде світлою доля твоя.</w:t>
      </w:r>
    </w:p>
    <w:p w:rsidR="00B41C9B" w:rsidRDefault="00B41C9B" w:rsidP="00D57903">
      <w:pPr>
        <w:pStyle w:val="a6"/>
        <w:ind w:left="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Скоро виростете ви, любі діти. І мені хочеться, щоб кожен із вас проніс через усе життя</w:t>
      </w:r>
      <w:r w:rsidR="001B55E0">
        <w:rPr>
          <w:sz w:val="28"/>
          <w:szCs w:val="28"/>
          <w:lang w:val="uk-UA"/>
        </w:rPr>
        <w:t xml:space="preserve"> слово «мама»</w:t>
      </w:r>
      <w:r w:rsidR="00EA3CFF">
        <w:rPr>
          <w:sz w:val="28"/>
          <w:szCs w:val="28"/>
          <w:lang w:val="uk-UA"/>
        </w:rPr>
        <w:t>. Куди б не закинула вас доля, скільки б років вам не було 15 чи 50, ви завжди повинні відчувавати серце матері, бачити її очі, які не досипали ночей, руки, які пестили нас; чиї кроки і душа завжди ідуть з нами життям.</w:t>
      </w:r>
    </w:p>
    <w:p w:rsidR="00EA3CFF" w:rsidRDefault="00EA3CFF" w:rsidP="00D57903">
      <w:pPr>
        <w:pStyle w:val="a6"/>
        <w:ind w:left="0"/>
        <w:rPr>
          <w:sz w:val="28"/>
          <w:szCs w:val="28"/>
          <w:lang w:val="uk-UA"/>
        </w:rPr>
      </w:pPr>
    </w:p>
    <w:p w:rsidR="00EA3CFF" w:rsidRPr="00EA3CFF" w:rsidRDefault="00EA3CFF" w:rsidP="00D57903">
      <w:pPr>
        <w:pStyle w:val="a6"/>
        <w:ind w:left="0"/>
        <w:rPr>
          <w:b/>
          <w:sz w:val="28"/>
          <w:szCs w:val="28"/>
          <w:lang w:val="uk-UA"/>
        </w:rPr>
      </w:pPr>
      <w:r w:rsidRPr="00EA3CFF">
        <w:rPr>
          <w:b/>
          <w:sz w:val="28"/>
          <w:szCs w:val="28"/>
          <w:lang w:val="uk-UA"/>
        </w:rPr>
        <w:t>Виступи дітей.</w:t>
      </w:r>
    </w:p>
    <w:p w:rsidR="00EA3CFF" w:rsidRDefault="00EA3CFF" w:rsidP="00EA3CFF">
      <w:pPr>
        <w:pStyle w:val="a6"/>
        <w:numPr>
          <w:ilvl w:val="0"/>
          <w:numId w:val="4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Лежать у полі ще сніги,</w:t>
      </w:r>
    </w:p>
    <w:p w:rsidR="00EA3CFF" w:rsidRDefault="00EA3CFF" w:rsidP="00EA3CFF">
      <w:pPr>
        <w:pStyle w:val="a6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А води весняні шумлять.</w:t>
      </w:r>
    </w:p>
    <w:p w:rsidR="00EA3CFF" w:rsidRDefault="00EA3CFF" w:rsidP="00EA3CFF">
      <w:pPr>
        <w:pStyle w:val="a6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І сонні будять береги,</w:t>
      </w:r>
    </w:p>
    <w:p w:rsidR="00EA3CFF" w:rsidRDefault="00EA3CFF" w:rsidP="00EA3CFF">
      <w:pPr>
        <w:pStyle w:val="a6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Біжать, і грають, і дзвенять.</w:t>
      </w:r>
    </w:p>
    <w:p w:rsidR="00EA3CFF" w:rsidRDefault="00EA3CFF" w:rsidP="00EA3CFF">
      <w:pPr>
        <w:pStyle w:val="a6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Вони дзвенять на всі кінці.</w:t>
      </w:r>
    </w:p>
    <w:p w:rsidR="00EA3CFF" w:rsidRDefault="00EA3CFF" w:rsidP="00EA3CFF">
      <w:pPr>
        <w:pStyle w:val="a6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Іде весна! Іде весна!</w:t>
      </w:r>
    </w:p>
    <w:p w:rsidR="00EA3CFF" w:rsidRDefault="00EA3CFF" w:rsidP="00EA3CFF">
      <w:pPr>
        <w:pStyle w:val="a6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Весни ми юні пагінці.</w:t>
      </w:r>
    </w:p>
    <w:p w:rsidR="00EA3CFF" w:rsidRDefault="00EA3CFF" w:rsidP="00EA3CFF">
      <w:pPr>
        <w:pStyle w:val="a6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Вперед послала нас вона.</w:t>
      </w:r>
    </w:p>
    <w:p w:rsidR="00EA3CFF" w:rsidRDefault="00EA3CFF" w:rsidP="00EA3CFF">
      <w:pPr>
        <w:pStyle w:val="a6"/>
        <w:rPr>
          <w:sz w:val="28"/>
          <w:szCs w:val="28"/>
          <w:lang w:val="uk-UA"/>
        </w:rPr>
      </w:pPr>
    </w:p>
    <w:p w:rsidR="00EA3CFF" w:rsidRDefault="00EA3CFF" w:rsidP="00EA3CFF">
      <w:pPr>
        <w:pStyle w:val="a6"/>
        <w:numPr>
          <w:ilvl w:val="0"/>
          <w:numId w:val="4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Пливе світанок в далеч синювату,</w:t>
      </w:r>
    </w:p>
    <w:p w:rsidR="00EA3CFF" w:rsidRDefault="00EA3CFF" w:rsidP="00EA3CFF">
      <w:pPr>
        <w:pStyle w:val="a6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А молодечо, радісно за ним</w:t>
      </w:r>
    </w:p>
    <w:p w:rsidR="00EA3CFF" w:rsidRDefault="00EA3CFF" w:rsidP="00EA3CFF">
      <w:pPr>
        <w:pStyle w:val="a6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Заходить день святковий у кімнату,</w:t>
      </w:r>
    </w:p>
    <w:p w:rsidR="00EA3CFF" w:rsidRDefault="00EA3CFF" w:rsidP="00EA3CFF">
      <w:pPr>
        <w:pStyle w:val="a6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До нас заходить гостем дорогим.</w:t>
      </w:r>
    </w:p>
    <w:p w:rsidR="00EA3CFF" w:rsidRDefault="00EA3CFF" w:rsidP="00EA3CFF">
      <w:pPr>
        <w:pStyle w:val="a6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lastRenderedPageBreak/>
        <w:t>Цей день, як сонце, зіткане з проміння,</w:t>
      </w:r>
    </w:p>
    <w:p w:rsidR="00EA3CFF" w:rsidRDefault="00EA3CFF" w:rsidP="00EA3CFF">
      <w:pPr>
        <w:pStyle w:val="a6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Розкинутого щедро на лани.</w:t>
      </w:r>
    </w:p>
    <w:p w:rsidR="00EA3CFF" w:rsidRDefault="00EA3CFF" w:rsidP="00EA3CFF">
      <w:pPr>
        <w:pStyle w:val="a6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Одвічного, кипучого цвітіння</w:t>
      </w:r>
    </w:p>
    <w:p w:rsidR="00EA3CFF" w:rsidRDefault="00EA3CFF" w:rsidP="00EA3CFF">
      <w:pPr>
        <w:pStyle w:val="a6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Барвистої і юної весни.</w:t>
      </w:r>
    </w:p>
    <w:p w:rsidR="00EA3CFF" w:rsidRDefault="00EA3CFF" w:rsidP="00EA3CFF">
      <w:pPr>
        <w:pStyle w:val="a6"/>
        <w:rPr>
          <w:sz w:val="28"/>
          <w:szCs w:val="28"/>
          <w:lang w:val="uk-UA"/>
        </w:rPr>
      </w:pPr>
    </w:p>
    <w:p w:rsidR="00EA3CFF" w:rsidRPr="00591014" w:rsidRDefault="00EA3CFF" w:rsidP="00C64C24">
      <w:pPr>
        <w:pStyle w:val="a6"/>
        <w:jc w:val="center"/>
        <w:rPr>
          <w:b/>
          <w:sz w:val="28"/>
          <w:szCs w:val="28"/>
          <w:lang w:val="uk-UA"/>
        </w:rPr>
      </w:pPr>
      <w:r w:rsidRPr="00591014">
        <w:rPr>
          <w:b/>
          <w:sz w:val="28"/>
          <w:szCs w:val="28"/>
          <w:lang w:val="uk-UA"/>
        </w:rPr>
        <w:t>ПІСНЯ «Зеленеє жито»</w:t>
      </w:r>
    </w:p>
    <w:p w:rsidR="00EA3CFF" w:rsidRDefault="00EA3CFF" w:rsidP="00C64C24">
      <w:pPr>
        <w:pStyle w:val="a6"/>
        <w:jc w:val="center"/>
        <w:rPr>
          <w:sz w:val="28"/>
          <w:szCs w:val="28"/>
          <w:lang w:val="uk-UA"/>
        </w:rPr>
      </w:pPr>
    </w:p>
    <w:p w:rsidR="00591014" w:rsidRDefault="00591014" w:rsidP="00EA3CFF">
      <w:pPr>
        <w:pStyle w:val="a6"/>
        <w:rPr>
          <w:sz w:val="28"/>
          <w:szCs w:val="28"/>
          <w:lang w:val="uk-UA"/>
        </w:rPr>
      </w:pPr>
    </w:p>
    <w:p w:rsidR="00EA3CFF" w:rsidRDefault="00591014" w:rsidP="00591014">
      <w:pPr>
        <w:pStyle w:val="a6"/>
        <w:numPr>
          <w:ilvl w:val="0"/>
          <w:numId w:val="4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Колись природа-мати чекала немовляти.</w:t>
      </w:r>
    </w:p>
    <w:p w:rsidR="00591014" w:rsidRDefault="00591014" w:rsidP="00591014">
      <w:pPr>
        <w:pStyle w:val="a6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І сонечко просила: «Даруй дитині сили,</w:t>
      </w:r>
    </w:p>
    <w:p w:rsidR="00591014" w:rsidRDefault="00591014" w:rsidP="00591014">
      <w:pPr>
        <w:pStyle w:val="a6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Дай їй свого добра, тепла, щоб світлою душа була.»</w:t>
      </w:r>
    </w:p>
    <w:p w:rsidR="00591014" w:rsidRDefault="00591014" w:rsidP="00591014">
      <w:pPr>
        <w:pStyle w:val="a6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Благала чисті води: Дитині дайте вроди,</w:t>
      </w:r>
    </w:p>
    <w:p w:rsidR="00591014" w:rsidRDefault="00591014" w:rsidP="00591014">
      <w:pPr>
        <w:pStyle w:val="a6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Краси на довгі роки і почуття глибокі!»</w:t>
      </w:r>
    </w:p>
    <w:p w:rsidR="00591014" w:rsidRDefault="00591014" w:rsidP="00591014">
      <w:pPr>
        <w:pStyle w:val="a6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Просила в неба висоти, і мудрості, і широти.</w:t>
      </w:r>
    </w:p>
    <w:p w:rsidR="00591014" w:rsidRDefault="00591014" w:rsidP="00591014">
      <w:pPr>
        <w:rPr>
          <w:sz w:val="28"/>
          <w:szCs w:val="28"/>
          <w:lang w:val="uk-UA"/>
        </w:rPr>
      </w:pPr>
    </w:p>
    <w:p w:rsidR="00591014" w:rsidRDefault="00591014" w:rsidP="00591014">
      <w:pPr>
        <w:pStyle w:val="a6"/>
        <w:numPr>
          <w:ilvl w:val="0"/>
          <w:numId w:val="4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Коли благає мати, не можна відмовляти.</w:t>
      </w:r>
    </w:p>
    <w:p w:rsidR="00591014" w:rsidRDefault="00591014" w:rsidP="00591014">
      <w:pPr>
        <w:pStyle w:val="a6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То ж народилась донечка з дарами неба й сонечка.</w:t>
      </w:r>
    </w:p>
    <w:p w:rsidR="00591014" w:rsidRDefault="00591014" w:rsidP="00591014">
      <w:pPr>
        <w:pStyle w:val="a6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Із чистих вод дари взяла. Дитина жінкою була.</w:t>
      </w:r>
    </w:p>
    <w:p w:rsidR="00591014" w:rsidRPr="00591014" w:rsidRDefault="00591014" w:rsidP="00591014">
      <w:pPr>
        <w:pStyle w:val="a6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Ця жінка, як квітка, веселка над полем, с</w:t>
      </w:r>
      <w:r w:rsidRPr="00591014">
        <w:rPr>
          <w:sz w:val="28"/>
          <w:szCs w:val="28"/>
          <w:lang w:val="uk-UA"/>
        </w:rPr>
        <w:t>онце, весна золота.</w:t>
      </w:r>
    </w:p>
    <w:p w:rsidR="00591014" w:rsidRDefault="00591014" w:rsidP="00591014">
      <w:pPr>
        <w:pStyle w:val="a6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Ця жінка – це лагідність, щирість, турбота, чуйність, любов, доброта.</w:t>
      </w:r>
    </w:p>
    <w:p w:rsidR="00591014" w:rsidRDefault="00591014" w:rsidP="00591014">
      <w:pPr>
        <w:pStyle w:val="a6"/>
        <w:rPr>
          <w:sz w:val="28"/>
          <w:szCs w:val="28"/>
          <w:lang w:val="uk-UA"/>
        </w:rPr>
      </w:pPr>
    </w:p>
    <w:p w:rsidR="00591014" w:rsidRDefault="00591014" w:rsidP="00591014">
      <w:pPr>
        <w:pStyle w:val="a6"/>
        <w:numPr>
          <w:ilvl w:val="0"/>
          <w:numId w:val="4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Як починається весна? Авжеж, жіночим святом!</w:t>
      </w:r>
    </w:p>
    <w:p w:rsidR="00591014" w:rsidRDefault="00591014" w:rsidP="00591014">
      <w:pPr>
        <w:pStyle w:val="a6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Для вас звучить ця чарівна мелодія крилата.</w:t>
      </w:r>
    </w:p>
    <w:p w:rsidR="00591014" w:rsidRDefault="00591014" w:rsidP="00591014">
      <w:pPr>
        <w:pStyle w:val="a6"/>
        <w:rPr>
          <w:sz w:val="28"/>
          <w:szCs w:val="28"/>
          <w:lang w:val="uk-UA"/>
        </w:rPr>
      </w:pPr>
    </w:p>
    <w:p w:rsidR="00591014" w:rsidRDefault="00591014" w:rsidP="00C64C24">
      <w:pPr>
        <w:pStyle w:val="a6"/>
        <w:jc w:val="center"/>
        <w:rPr>
          <w:b/>
          <w:sz w:val="28"/>
          <w:szCs w:val="28"/>
          <w:lang w:val="uk-UA"/>
        </w:rPr>
      </w:pPr>
      <w:r w:rsidRPr="00591014">
        <w:rPr>
          <w:b/>
          <w:sz w:val="28"/>
          <w:szCs w:val="28"/>
          <w:lang w:val="uk-UA"/>
        </w:rPr>
        <w:t>ПІСНЯ «Червона калина»</w:t>
      </w:r>
    </w:p>
    <w:p w:rsidR="00591014" w:rsidRDefault="00591014" w:rsidP="00591014">
      <w:pPr>
        <w:pStyle w:val="a6"/>
        <w:rPr>
          <w:b/>
          <w:sz w:val="28"/>
          <w:szCs w:val="28"/>
          <w:lang w:val="uk-UA"/>
        </w:rPr>
      </w:pPr>
    </w:p>
    <w:p w:rsidR="00591014" w:rsidRDefault="00591014" w:rsidP="00591014">
      <w:pPr>
        <w:pStyle w:val="a6"/>
        <w:numPr>
          <w:ilvl w:val="0"/>
          <w:numId w:val="4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(розділено між учнями по стрічці)</w:t>
      </w:r>
    </w:p>
    <w:p w:rsidR="00591014" w:rsidRDefault="00F2134B" w:rsidP="00591014">
      <w:pPr>
        <w:pStyle w:val="a6"/>
        <w:numPr>
          <w:ilvl w:val="0"/>
          <w:numId w:val="5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Гостей дорогих ми вітаємо щиро!</w:t>
      </w:r>
    </w:p>
    <w:p w:rsidR="00F2134B" w:rsidRDefault="00F2134B" w:rsidP="00591014">
      <w:pPr>
        <w:pStyle w:val="a6"/>
        <w:numPr>
          <w:ilvl w:val="0"/>
          <w:numId w:val="5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Стрічаємо хлібом, любов’ю і миром!</w:t>
      </w:r>
    </w:p>
    <w:p w:rsidR="00F2134B" w:rsidRDefault="00F2134B" w:rsidP="00591014">
      <w:pPr>
        <w:pStyle w:val="a6"/>
        <w:numPr>
          <w:ilvl w:val="0"/>
          <w:numId w:val="5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Спасибі вам, любі мами, що ви тут сьогодні з нами.</w:t>
      </w:r>
    </w:p>
    <w:p w:rsidR="00F2134B" w:rsidRDefault="00F2134B" w:rsidP="00591014">
      <w:pPr>
        <w:pStyle w:val="a6"/>
        <w:numPr>
          <w:ilvl w:val="0"/>
          <w:numId w:val="5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До вас наше перше слово: «Мами, будьте здорові!»</w:t>
      </w:r>
    </w:p>
    <w:p w:rsidR="00F2134B" w:rsidRDefault="00F2134B" w:rsidP="00591014">
      <w:pPr>
        <w:pStyle w:val="a6"/>
        <w:numPr>
          <w:ilvl w:val="0"/>
          <w:numId w:val="5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Спасибі, що смачно нас годували!</w:t>
      </w:r>
    </w:p>
    <w:p w:rsidR="00F2134B" w:rsidRDefault="00F2134B" w:rsidP="00591014">
      <w:pPr>
        <w:pStyle w:val="a6"/>
        <w:numPr>
          <w:ilvl w:val="0"/>
          <w:numId w:val="5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Що нас так пильно доглядали!</w:t>
      </w:r>
    </w:p>
    <w:p w:rsidR="00F2134B" w:rsidRDefault="00F2134B" w:rsidP="00591014">
      <w:pPr>
        <w:pStyle w:val="a6"/>
        <w:numPr>
          <w:ilvl w:val="0"/>
          <w:numId w:val="5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Що, не стуляючи очей, не досипали ви ночей.</w:t>
      </w:r>
    </w:p>
    <w:p w:rsidR="00F2134B" w:rsidRDefault="00F2134B" w:rsidP="00591014">
      <w:pPr>
        <w:pStyle w:val="a6"/>
        <w:numPr>
          <w:ilvl w:val="0"/>
          <w:numId w:val="5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Спасибі вам і за роботу.</w:t>
      </w:r>
    </w:p>
    <w:p w:rsidR="00F2134B" w:rsidRDefault="00F2134B" w:rsidP="00591014">
      <w:pPr>
        <w:pStyle w:val="a6"/>
        <w:numPr>
          <w:ilvl w:val="0"/>
          <w:numId w:val="5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За руки ваші і турботу.</w:t>
      </w:r>
    </w:p>
    <w:p w:rsidR="00F2134B" w:rsidRDefault="00F2134B" w:rsidP="00591014">
      <w:pPr>
        <w:pStyle w:val="a6"/>
        <w:numPr>
          <w:ilvl w:val="0"/>
          <w:numId w:val="5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За те, що кожен день і час ви турбувалися про нас.</w:t>
      </w:r>
    </w:p>
    <w:p w:rsidR="00F2134B" w:rsidRDefault="00F2134B" w:rsidP="00591014">
      <w:pPr>
        <w:pStyle w:val="a6"/>
        <w:numPr>
          <w:ilvl w:val="0"/>
          <w:numId w:val="5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За те, що, ніби ангел з неба, ти знаєш, як любити треба.</w:t>
      </w:r>
    </w:p>
    <w:p w:rsidR="00F2134B" w:rsidRDefault="00F2134B" w:rsidP="00591014">
      <w:pPr>
        <w:pStyle w:val="a6"/>
        <w:numPr>
          <w:ilvl w:val="0"/>
          <w:numId w:val="5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Неначе та голубка сива, любові крилами нас вкрила.</w:t>
      </w:r>
    </w:p>
    <w:p w:rsidR="00F2134B" w:rsidRDefault="00F2134B" w:rsidP="00591014">
      <w:pPr>
        <w:pStyle w:val="a6"/>
        <w:numPr>
          <w:ilvl w:val="0"/>
          <w:numId w:val="5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Ти, ніби сонечко те ясне, що вдень і уночі не гасне.</w:t>
      </w:r>
    </w:p>
    <w:p w:rsidR="00F2134B" w:rsidRDefault="00F2134B" w:rsidP="00591014">
      <w:pPr>
        <w:pStyle w:val="a6"/>
        <w:numPr>
          <w:ilvl w:val="0"/>
          <w:numId w:val="5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Сьогодні в день світлого свята усіх вас ми будем вітати.</w:t>
      </w:r>
    </w:p>
    <w:p w:rsidR="00F2134B" w:rsidRDefault="00F2134B" w:rsidP="00591014">
      <w:pPr>
        <w:pStyle w:val="a6"/>
        <w:numPr>
          <w:ilvl w:val="0"/>
          <w:numId w:val="5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Для кожної з вас ми окремо чудове вітання пошлемо.</w:t>
      </w:r>
    </w:p>
    <w:p w:rsidR="00F2134B" w:rsidRDefault="00F2134B" w:rsidP="00591014">
      <w:pPr>
        <w:pStyle w:val="a6"/>
        <w:numPr>
          <w:ilvl w:val="0"/>
          <w:numId w:val="5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В день оцей святковий – все для наших мам.</w:t>
      </w:r>
    </w:p>
    <w:p w:rsidR="00F2134B" w:rsidRDefault="00F2134B" w:rsidP="00F2134B">
      <w:pPr>
        <w:pStyle w:val="a6"/>
        <w:ind w:left="1440"/>
        <w:rPr>
          <w:sz w:val="28"/>
          <w:szCs w:val="28"/>
          <w:lang w:val="uk-UA"/>
        </w:rPr>
      </w:pPr>
      <w:r w:rsidRPr="00F2134B">
        <w:rPr>
          <w:b/>
          <w:sz w:val="28"/>
          <w:szCs w:val="28"/>
          <w:lang w:val="uk-UA"/>
        </w:rPr>
        <w:lastRenderedPageBreak/>
        <w:t>Усі разом</w:t>
      </w:r>
      <w:r>
        <w:rPr>
          <w:b/>
          <w:sz w:val="28"/>
          <w:szCs w:val="28"/>
          <w:lang w:val="uk-UA"/>
        </w:rPr>
        <w:t xml:space="preserve">: </w:t>
      </w:r>
      <w:r>
        <w:rPr>
          <w:sz w:val="28"/>
          <w:szCs w:val="28"/>
          <w:lang w:val="uk-UA"/>
        </w:rPr>
        <w:t xml:space="preserve"> Ми за все на світі дякуємо вам.</w:t>
      </w:r>
    </w:p>
    <w:p w:rsidR="00F2134B" w:rsidRDefault="00F2134B" w:rsidP="00F2134B">
      <w:pPr>
        <w:rPr>
          <w:sz w:val="28"/>
          <w:szCs w:val="28"/>
          <w:lang w:val="uk-UA"/>
        </w:rPr>
      </w:pPr>
    </w:p>
    <w:p w:rsidR="00F2134B" w:rsidRDefault="00F2134B" w:rsidP="00C64C24">
      <w:pPr>
        <w:jc w:val="center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ПІСНЯ «Ніби вчора, рідна мамо»</w:t>
      </w:r>
    </w:p>
    <w:p w:rsidR="00F2134B" w:rsidRDefault="00F2134B" w:rsidP="00F2134B">
      <w:pPr>
        <w:rPr>
          <w:b/>
          <w:sz w:val="28"/>
          <w:szCs w:val="28"/>
          <w:lang w:val="uk-UA"/>
        </w:rPr>
      </w:pPr>
    </w:p>
    <w:p w:rsidR="00F2134B" w:rsidRDefault="00F2134B" w:rsidP="00F2134B">
      <w:pPr>
        <w:pStyle w:val="a6"/>
        <w:numPr>
          <w:ilvl w:val="0"/>
          <w:numId w:val="4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Є немало мам на світі – мами добрі, мами світлі.</w:t>
      </w:r>
    </w:p>
    <w:p w:rsidR="00F2134B" w:rsidRDefault="00F2134B" w:rsidP="00F2134B">
      <w:pPr>
        <w:pStyle w:val="a6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Та одна є найрідніша, наймиліша, найдобріша.</w:t>
      </w:r>
    </w:p>
    <w:p w:rsidR="00F2134B" w:rsidRDefault="00F2134B" w:rsidP="00F2134B">
      <w:pPr>
        <w:pStyle w:val="a6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Хто така? Скажу вам</w:t>
      </w:r>
      <w:r w:rsidR="00B52756">
        <w:rPr>
          <w:sz w:val="28"/>
          <w:szCs w:val="28"/>
          <w:lang w:val="uk-UA"/>
        </w:rPr>
        <w:t xml:space="preserve"> </w:t>
      </w:r>
      <w:r>
        <w:rPr>
          <w:sz w:val="28"/>
          <w:szCs w:val="28"/>
          <w:lang w:val="uk-UA"/>
        </w:rPr>
        <w:t>я</w:t>
      </w:r>
      <w:r w:rsidR="00B52756">
        <w:rPr>
          <w:sz w:val="28"/>
          <w:szCs w:val="28"/>
          <w:lang w:val="uk-UA"/>
        </w:rPr>
        <w:t>. Ліля – матінка моя.</w:t>
      </w:r>
    </w:p>
    <w:p w:rsidR="00B52756" w:rsidRDefault="00B52756" w:rsidP="00F2134B">
      <w:pPr>
        <w:pStyle w:val="a6"/>
        <w:rPr>
          <w:sz w:val="28"/>
          <w:szCs w:val="28"/>
          <w:lang w:val="uk-UA"/>
        </w:rPr>
      </w:pPr>
    </w:p>
    <w:p w:rsidR="00B52756" w:rsidRDefault="00B52756" w:rsidP="00F2134B">
      <w:pPr>
        <w:pStyle w:val="a6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Мою маму звуть Лілія Юріївна. Я її дуже люблю. Адже вона подарувала мені життя. Я, братик Ярослав, тато Артем щиро вітаємо тебе, рідненька, зі святом.</w:t>
      </w:r>
    </w:p>
    <w:p w:rsidR="00B52756" w:rsidRDefault="00B52756" w:rsidP="00F2134B">
      <w:pPr>
        <w:pStyle w:val="a6"/>
        <w:rPr>
          <w:sz w:val="28"/>
          <w:szCs w:val="28"/>
          <w:lang w:val="uk-UA"/>
        </w:rPr>
      </w:pPr>
    </w:p>
    <w:p w:rsidR="00B52756" w:rsidRDefault="00B52756" w:rsidP="00F2134B">
      <w:pPr>
        <w:pStyle w:val="a6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Матусю моя дорогенька, це свято даруєм тобі.</w:t>
      </w:r>
    </w:p>
    <w:p w:rsidR="00B52756" w:rsidRDefault="00B52756" w:rsidP="00F2134B">
      <w:pPr>
        <w:pStyle w:val="a6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Яка ж бо ти ніжна, рідненька, а очі які голубі!</w:t>
      </w:r>
    </w:p>
    <w:p w:rsidR="00B52756" w:rsidRDefault="00B52756" w:rsidP="00F2134B">
      <w:pPr>
        <w:pStyle w:val="a6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Такі голубі, наче небо, мов проліска синього цвіт.</w:t>
      </w:r>
    </w:p>
    <w:p w:rsidR="00B52756" w:rsidRDefault="00B52756" w:rsidP="00F2134B">
      <w:pPr>
        <w:pStyle w:val="a6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Ніколи їм плакать не треба, хай радість несуть і привіт!</w:t>
      </w:r>
    </w:p>
    <w:p w:rsidR="00B52756" w:rsidRDefault="00B52756" w:rsidP="00F2134B">
      <w:pPr>
        <w:pStyle w:val="a6"/>
        <w:rPr>
          <w:sz w:val="28"/>
          <w:szCs w:val="28"/>
          <w:lang w:val="uk-UA"/>
        </w:rPr>
      </w:pPr>
    </w:p>
    <w:p w:rsidR="00B52756" w:rsidRDefault="00B52756" w:rsidP="00B52756">
      <w:pPr>
        <w:pStyle w:val="a6"/>
        <w:numPr>
          <w:ilvl w:val="0"/>
          <w:numId w:val="4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Хто, як щось у нас болить, цілу ніченьку не спить?</w:t>
      </w:r>
    </w:p>
    <w:p w:rsidR="00B52756" w:rsidRDefault="00B52756" w:rsidP="00B52756">
      <w:pPr>
        <w:pStyle w:val="a6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Хто найкращу казку скаже, як дитина спати ляже?</w:t>
      </w:r>
    </w:p>
    <w:p w:rsidR="00B52756" w:rsidRDefault="00B52756" w:rsidP="00B52756">
      <w:pPr>
        <w:pStyle w:val="a6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Це рідненька і кохана мила матінка Оксана.</w:t>
      </w:r>
    </w:p>
    <w:p w:rsidR="00B52756" w:rsidRDefault="00B52756" w:rsidP="00B52756">
      <w:pPr>
        <w:pStyle w:val="a6"/>
        <w:rPr>
          <w:sz w:val="28"/>
          <w:szCs w:val="28"/>
          <w:lang w:val="uk-UA"/>
        </w:rPr>
      </w:pPr>
    </w:p>
    <w:p w:rsidR="00B52756" w:rsidRDefault="00B52756" w:rsidP="00B52756">
      <w:pPr>
        <w:pStyle w:val="a6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Мою маму звуть Оксана Степанівна. Вона ніжна і лагідна. Усю свою любов і ласку вона віддає мені і моїй сестричці Ані, за що ми її дуже любимо.</w:t>
      </w:r>
    </w:p>
    <w:p w:rsidR="00B52756" w:rsidRDefault="00B52756" w:rsidP="00B52756">
      <w:pPr>
        <w:pStyle w:val="a6"/>
        <w:rPr>
          <w:sz w:val="28"/>
          <w:szCs w:val="28"/>
          <w:lang w:val="uk-UA"/>
        </w:rPr>
      </w:pPr>
    </w:p>
    <w:p w:rsidR="00B52756" w:rsidRDefault="00B52756" w:rsidP="00B52756">
      <w:pPr>
        <w:pStyle w:val="a6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Мама – то сонечко рідне. Сонечко, хоч і земне.</w:t>
      </w:r>
    </w:p>
    <w:p w:rsidR="00B52756" w:rsidRDefault="00B52756" w:rsidP="00B52756">
      <w:pPr>
        <w:pStyle w:val="a6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Слово її заповіте гріє і живить мене.</w:t>
      </w:r>
    </w:p>
    <w:p w:rsidR="00B52756" w:rsidRDefault="00B52756" w:rsidP="00B52756">
      <w:pPr>
        <w:pStyle w:val="a6"/>
        <w:rPr>
          <w:sz w:val="28"/>
          <w:szCs w:val="28"/>
          <w:lang w:val="uk-UA"/>
        </w:rPr>
      </w:pPr>
    </w:p>
    <w:p w:rsidR="00B52756" w:rsidRDefault="00B52756" w:rsidP="00B52756">
      <w:pPr>
        <w:pStyle w:val="a6"/>
        <w:numPr>
          <w:ilvl w:val="0"/>
          <w:numId w:val="4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Хто життя свого за нас не жаліє повсякчас?</w:t>
      </w:r>
    </w:p>
    <w:p w:rsidR="00B52756" w:rsidRDefault="00B52756" w:rsidP="00B52756">
      <w:pPr>
        <w:pStyle w:val="a6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Хто на світі вчить нас жити і свій рідний край любити?</w:t>
      </w:r>
    </w:p>
    <w:p w:rsidR="00B52756" w:rsidRDefault="00C14903" w:rsidP="00B52756">
      <w:pPr>
        <w:pStyle w:val="a6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Наймиліша і найкраща моя матінка Наташа.</w:t>
      </w:r>
    </w:p>
    <w:p w:rsidR="00C14903" w:rsidRDefault="00C14903" w:rsidP="00B52756">
      <w:pPr>
        <w:pStyle w:val="a6"/>
        <w:rPr>
          <w:sz w:val="28"/>
          <w:szCs w:val="28"/>
          <w:lang w:val="uk-UA"/>
        </w:rPr>
      </w:pPr>
    </w:p>
    <w:p w:rsidR="00C14903" w:rsidRDefault="00C14903" w:rsidP="00B52756">
      <w:pPr>
        <w:pStyle w:val="a6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Мою маму звуть Наталія Миколаївна. Вона дуже гарна жінка і любляча мама.</w:t>
      </w:r>
    </w:p>
    <w:p w:rsidR="00C14903" w:rsidRDefault="00C14903" w:rsidP="00B52756">
      <w:pPr>
        <w:pStyle w:val="a6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Ми із сестричкою Олександрою її поважаємо, любимо та намагаємося не засмучувати.</w:t>
      </w:r>
    </w:p>
    <w:p w:rsidR="00C14903" w:rsidRDefault="00C14903" w:rsidP="00B52756">
      <w:pPr>
        <w:pStyle w:val="a6"/>
        <w:rPr>
          <w:sz w:val="28"/>
          <w:szCs w:val="28"/>
          <w:lang w:val="uk-UA"/>
        </w:rPr>
      </w:pPr>
    </w:p>
    <w:p w:rsidR="00C14903" w:rsidRDefault="00C14903" w:rsidP="00B52756">
      <w:pPr>
        <w:pStyle w:val="a6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Засвітись, мамо, сонечком ясним, зарожевій зорею в імлі.</w:t>
      </w:r>
    </w:p>
    <w:p w:rsidR="00C14903" w:rsidRDefault="00C14903" w:rsidP="00B52756">
      <w:pPr>
        <w:pStyle w:val="a6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Як же жити з тобою прекрасно, дихать легко, ходить по</w:t>
      </w:r>
      <w:r w:rsidR="00E84FCD">
        <w:rPr>
          <w:sz w:val="28"/>
          <w:szCs w:val="28"/>
          <w:lang w:val="uk-UA"/>
        </w:rPr>
        <w:t xml:space="preserve"> </w:t>
      </w:r>
      <w:bookmarkStart w:id="0" w:name="_GoBack"/>
      <w:bookmarkEnd w:id="0"/>
      <w:r>
        <w:rPr>
          <w:sz w:val="28"/>
          <w:szCs w:val="28"/>
          <w:lang w:val="uk-UA"/>
        </w:rPr>
        <w:t>землі.</w:t>
      </w:r>
    </w:p>
    <w:p w:rsidR="00C14903" w:rsidRDefault="00C14903" w:rsidP="00B52756">
      <w:pPr>
        <w:pStyle w:val="a6"/>
        <w:rPr>
          <w:sz w:val="28"/>
          <w:szCs w:val="28"/>
          <w:lang w:val="uk-UA"/>
        </w:rPr>
      </w:pPr>
    </w:p>
    <w:p w:rsidR="00C14903" w:rsidRPr="00C14903" w:rsidRDefault="00C14903" w:rsidP="00C14903">
      <w:pPr>
        <w:pStyle w:val="a6"/>
        <w:numPr>
          <w:ilvl w:val="0"/>
          <w:numId w:val="4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Шановні Ліліє Юріївно, Оксано Степанівно, Наталіє Миколаївно!</w:t>
      </w:r>
    </w:p>
    <w:p w:rsidR="00C14903" w:rsidRDefault="00C14903" w:rsidP="00C64C24">
      <w:pPr>
        <w:pStyle w:val="a6"/>
        <w:ind w:left="1418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Тож радійте життю, скільки б літ не минуло,</w:t>
      </w:r>
    </w:p>
    <w:p w:rsidR="00C14903" w:rsidRDefault="00C14903" w:rsidP="00C64C24">
      <w:pPr>
        <w:pStyle w:val="a6"/>
        <w:ind w:left="1418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І щоб щедрою сонячна доля була.</w:t>
      </w:r>
    </w:p>
    <w:p w:rsidR="00C14903" w:rsidRDefault="00C14903" w:rsidP="00C64C24">
      <w:pPr>
        <w:pStyle w:val="a6"/>
        <w:ind w:left="1418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Щоб не раз вам святкові пісні ще лунали.</w:t>
      </w:r>
    </w:p>
    <w:p w:rsidR="00C14903" w:rsidRDefault="00C14903" w:rsidP="00C64C24">
      <w:pPr>
        <w:pStyle w:val="a6"/>
        <w:ind w:left="1418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Щастя вам і людського тепла!</w:t>
      </w:r>
    </w:p>
    <w:p w:rsidR="00C14903" w:rsidRDefault="00C14903" w:rsidP="00C64C24">
      <w:pPr>
        <w:pStyle w:val="a6"/>
        <w:ind w:left="1418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Для вас наше святкове вітання.</w:t>
      </w:r>
    </w:p>
    <w:p w:rsidR="00C14903" w:rsidRDefault="00C14903" w:rsidP="00C64C24">
      <w:pPr>
        <w:pStyle w:val="a6"/>
        <w:jc w:val="center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lastRenderedPageBreak/>
        <w:t>ПІСНЯ «Рушничок»</w:t>
      </w:r>
    </w:p>
    <w:p w:rsidR="00C14903" w:rsidRDefault="00C14903" w:rsidP="00C14903">
      <w:pPr>
        <w:pStyle w:val="a6"/>
        <w:rPr>
          <w:sz w:val="28"/>
          <w:szCs w:val="28"/>
          <w:lang w:val="uk-UA"/>
        </w:rPr>
      </w:pPr>
    </w:p>
    <w:p w:rsidR="00C14903" w:rsidRDefault="00C14903" w:rsidP="00C14903">
      <w:pPr>
        <w:pStyle w:val="a6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11.Красива і кохана моя матуся Таня.</w:t>
      </w:r>
    </w:p>
    <w:p w:rsidR="00C14903" w:rsidRDefault="00C14903" w:rsidP="00C14903">
      <w:p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          </w:t>
      </w:r>
      <w:r w:rsidRPr="00C14903">
        <w:rPr>
          <w:sz w:val="28"/>
          <w:szCs w:val="28"/>
          <w:lang w:val="uk-UA"/>
        </w:rPr>
        <w:t xml:space="preserve">ЇЇ </w:t>
      </w:r>
      <w:r>
        <w:rPr>
          <w:sz w:val="28"/>
          <w:szCs w:val="28"/>
          <w:lang w:val="uk-UA"/>
        </w:rPr>
        <w:t>невтомне серце заради діток б’ється.</w:t>
      </w:r>
    </w:p>
    <w:p w:rsidR="00C14903" w:rsidRDefault="00C14903" w:rsidP="00C14903">
      <w:pPr>
        <w:rPr>
          <w:sz w:val="28"/>
          <w:szCs w:val="28"/>
          <w:lang w:val="uk-UA"/>
        </w:rPr>
      </w:pPr>
    </w:p>
    <w:p w:rsidR="00C14903" w:rsidRDefault="00C14903" w:rsidP="00C64C24">
      <w:pPr>
        <w:ind w:left="1134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   Мою маму звуть Тетяна Миколаївна. У неї ніжні, лагідні руки. Вона вміє гарно готувати </w:t>
      </w:r>
      <w:r w:rsidR="00C64C24">
        <w:rPr>
          <w:sz w:val="28"/>
          <w:szCs w:val="28"/>
          <w:lang w:val="uk-UA"/>
        </w:rPr>
        <w:t>і навчає нас із сестричкою Веронікою</w:t>
      </w:r>
      <w:r>
        <w:rPr>
          <w:sz w:val="28"/>
          <w:szCs w:val="28"/>
          <w:lang w:val="uk-UA"/>
        </w:rPr>
        <w:t xml:space="preserve"> доброти і розуму. </w:t>
      </w:r>
    </w:p>
    <w:p w:rsidR="00C14903" w:rsidRDefault="00C14903" w:rsidP="00C64C24">
      <w:pPr>
        <w:ind w:left="1134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Від неї все – і хліб, і весен перший цвіт,</w:t>
      </w:r>
    </w:p>
    <w:p w:rsidR="00C14903" w:rsidRDefault="00C64C24" w:rsidP="00C64C24">
      <w:pPr>
        <w:ind w:left="1134" w:hanging="141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</w:t>
      </w:r>
      <w:r w:rsidR="00C14903">
        <w:rPr>
          <w:sz w:val="28"/>
          <w:szCs w:val="28"/>
          <w:lang w:val="uk-UA"/>
        </w:rPr>
        <w:t xml:space="preserve"> І срібний обрій, і криниця чиста, </w:t>
      </w:r>
    </w:p>
    <w:p w:rsidR="00C14903" w:rsidRDefault="00C14903" w:rsidP="00C64C24">
      <w:pPr>
        <w:ind w:left="1134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І серця жар, і мрій стрімкий потік, </w:t>
      </w:r>
    </w:p>
    <w:p w:rsidR="00C14903" w:rsidRDefault="00C64C24" w:rsidP="00C64C24">
      <w:pPr>
        <w:ind w:left="1134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</w:t>
      </w:r>
      <w:r w:rsidR="00C14903">
        <w:rPr>
          <w:sz w:val="28"/>
          <w:szCs w:val="28"/>
          <w:lang w:val="uk-UA"/>
        </w:rPr>
        <w:t xml:space="preserve"> І за селом криниця серед жита.</w:t>
      </w:r>
    </w:p>
    <w:p w:rsidR="00C14903" w:rsidRPr="00C14903" w:rsidRDefault="00C14903" w:rsidP="00C14903">
      <w:pPr>
        <w:ind w:left="567"/>
        <w:rPr>
          <w:sz w:val="28"/>
          <w:szCs w:val="28"/>
          <w:lang w:val="uk-UA"/>
        </w:rPr>
      </w:pPr>
    </w:p>
    <w:p w:rsidR="00C14903" w:rsidRDefault="00C14903" w:rsidP="00C14903">
      <w:pPr>
        <w:pStyle w:val="a6"/>
        <w:rPr>
          <w:sz w:val="28"/>
          <w:szCs w:val="28"/>
          <w:lang w:val="uk-UA"/>
        </w:rPr>
      </w:pPr>
    </w:p>
    <w:p w:rsidR="00C64C24" w:rsidRDefault="00C64C24" w:rsidP="00C64C24">
      <w:pPr>
        <w:pStyle w:val="a6"/>
        <w:numPr>
          <w:ilvl w:val="0"/>
          <w:numId w:val="6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Найдобріша, найніжніша. Що іще сказать тобі?</w:t>
      </w:r>
    </w:p>
    <w:p w:rsidR="00C64C24" w:rsidRDefault="00C64C24" w:rsidP="00C64C24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Моя люба мама Таня, ти найкраща на землі.</w:t>
      </w:r>
    </w:p>
    <w:p w:rsidR="00C64C24" w:rsidRDefault="00C64C24" w:rsidP="00C64C24">
      <w:pPr>
        <w:pStyle w:val="a6"/>
        <w:ind w:left="1110"/>
        <w:rPr>
          <w:sz w:val="28"/>
          <w:szCs w:val="28"/>
          <w:lang w:val="uk-UA"/>
        </w:rPr>
      </w:pPr>
    </w:p>
    <w:p w:rsidR="00C64C24" w:rsidRDefault="00C64C24" w:rsidP="00C64C24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Мою маму звуть Тетяна Вікторівна. У неї веселий погляд, добре серце, у якому вистачає добра і для тата, і для мене, і для сестрички Лілі.</w:t>
      </w:r>
    </w:p>
    <w:p w:rsidR="00C64C24" w:rsidRDefault="00C64C24" w:rsidP="00C64C24">
      <w:pPr>
        <w:pStyle w:val="a6"/>
        <w:ind w:left="1110"/>
        <w:rPr>
          <w:sz w:val="28"/>
          <w:szCs w:val="28"/>
          <w:lang w:val="uk-UA"/>
        </w:rPr>
      </w:pPr>
    </w:p>
    <w:p w:rsidR="00C64C24" w:rsidRDefault="00C64C24" w:rsidP="00C64C24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Мама – досвітня пташина. Лиш засіріє, і вже</w:t>
      </w:r>
    </w:p>
    <w:p w:rsidR="00C64C24" w:rsidRDefault="00C64C24" w:rsidP="00C64C24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Ходить по хаті навшпиньках, ніби наш сон стереже.</w:t>
      </w:r>
    </w:p>
    <w:p w:rsidR="00C64C24" w:rsidRDefault="00C64C24" w:rsidP="00C64C24">
      <w:pPr>
        <w:pStyle w:val="a6"/>
        <w:ind w:left="1110"/>
        <w:rPr>
          <w:sz w:val="28"/>
          <w:szCs w:val="28"/>
          <w:lang w:val="uk-UA"/>
        </w:rPr>
      </w:pPr>
    </w:p>
    <w:p w:rsidR="00C64C24" w:rsidRDefault="00C64C24" w:rsidP="00C64C24">
      <w:pPr>
        <w:pStyle w:val="a6"/>
        <w:numPr>
          <w:ilvl w:val="0"/>
          <w:numId w:val="6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Хто узяв мене за руку і до школи на науку вів, щоб розуму навчати?</w:t>
      </w:r>
    </w:p>
    <w:p w:rsidR="00C64C24" w:rsidRDefault="00C64C24" w:rsidP="00C64C24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Це Світлана – моя мати.</w:t>
      </w:r>
    </w:p>
    <w:p w:rsidR="00C64C24" w:rsidRDefault="00C64C24" w:rsidP="00C64C24">
      <w:pPr>
        <w:pStyle w:val="a6"/>
        <w:ind w:left="1110"/>
        <w:rPr>
          <w:sz w:val="28"/>
          <w:szCs w:val="28"/>
          <w:lang w:val="uk-UA"/>
        </w:rPr>
      </w:pPr>
    </w:p>
    <w:p w:rsidR="00C64C24" w:rsidRDefault="00C64C24" w:rsidP="00C64C24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Світлана Петрівна – моя люба, ніжна, добра матуся. Вона для мене – цілий світ, прекрасний і загадковий.</w:t>
      </w:r>
    </w:p>
    <w:p w:rsidR="00C64C24" w:rsidRDefault="00C64C24" w:rsidP="00C64C24">
      <w:pPr>
        <w:pStyle w:val="a6"/>
        <w:ind w:left="1110"/>
        <w:rPr>
          <w:sz w:val="28"/>
          <w:szCs w:val="28"/>
          <w:lang w:val="uk-UA"/>
        </w:rPr>
      </w:pPr>
    </w:p>
    <w:p w:rsidR="00C64C24" w:rsidRDefault="00C64C24" w:rsidP="00C64C24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Від тебе все! Любов і визнання, і доброта, і щедрість долі.</w:t>
      </w:r>
    </w:p>
    <w:p w:rsidR="00C64C24" w:rsidRDefault="00C64C24" w:rsidP="00C64C24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На тебе я рівняюся щодня, радію і милуюся тобою.</w:t>
      </w:r>
    </w:p>
    <w:p w:rsidR="00C64C24" w:rsidRDefault="00C64C24" w:rsidP="00C64C24">
      <w:pPr>
        <w:pStyle w:val="a6"/>
        <w:ind w:left="1110"/>
        <w:rPr>
          <w:sz w:val="28"/>
          <w:szCs w:val="28"/>
          <w:lang w:val="uk-UA"/>
        </w:rPr>
      </w:pPr>
    </w:p>
    <w:p w:rsidR="00C64C24" w:rsidRDefault="00C64C24" w:rsidP="00C64C24">
      <w:pPr>
        <w:pStyle w:val="a6"/>
        <w:numPr>
          <w:ilvl w:val="0"/>
          <w:numId w:val="6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Милі наші Тетяно Миколаївно, Тетяно Вікторівно, Світлано Петрівно!</w:t>
      </w:r>
    </w:p>
    <w:p w:rsidR="00C64C24" w:rsidRDefault="00C64C24" w:rsidP="00C64C24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Бажаємо посмішок, щедрої долі.</w:t>
      </w:r>
    </w:p>
    <w:p w:rsidR="00C64C24" w:rsidRDefault="00C64C24" w:rsidP="00C64C24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Душу хай гріє людська доброта.</w:t>
      </w:r>
    </w:p>
    <w:p w:rsidR="00C64C24" w:rsidRDefault="00C64C24" w:rsidP="00C64C24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Втоми не знайте ні в чому, ніколи.</w:t>
      </w:r>
    </w:p>
    <w:p w:rsidR="00C64C24" w:rsidRDefault="00C64C24" w:rsidP="00C64C24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Будьте здорові на довгі літа.</w:t>
      </w:r>
    </w:p>
    <w:p w:rsidR="00C64C24" w:rsidRDefault="00C64C24" w:rsidP="00C64C24">
      <w:pPr>
        <w:pStyle w:val="a6"/>
        <w:ind w:left="1110"/>
        <w:rPr>
          <w:sz w:val="28"/>
          <w:szCs w:val="28"/>
          <w:lang w:val="uk-UA"/>
        </w:rPr>
      </w:pPr>
    </w:p>
    <w:p w:rsidR="00C64C24" w:rsidRDefault="00C64C24" w:rsidP="00C64C24">
      <w:pPr>
        <w:pStyle w:val="a6"/>
        <w:ind w:left="0"/>
        <w:jc w:val="center"/>
        <w:rPr>
          <w:b/>
          <w:sz w:val="28"/>
          <w:szCs w:val="28"/>
          <w:lang w:val="uk-UA"/>
        </w:rPr>
      </w:pPr>
      <w:r w:rsidRPr="00C64C24">
        <w:rPr>
          <w:b/>
          <w:sz w:val="28"/>
          <w:szCs w:val="28"/>
          <w:lang w:val="uk-UA"/>
        </w:rPr>
        <w:t>ПІСНЯ «Мамина сорочка»</w:t>
      </w:r>
    </w:p>
    <w:p w:rsidR="00C64C24" w:rsidRDefault="00C64C24" w:rsidP="00C64C24">
      <w:pPr>
        <w:pStyle w:val="a6"/>
        <w:ind w:left="0"/>
        <w:jc w:val="center"/>
        <w:rPr>
          <w:b/>
          <w:sz w:val="28"/>
          <w:szCs w:val="28"/>
          <w:lang w:val="uk-UA"/>
        </w:rPr>
      </w:pPr>
    </w:p>
    <w:p w:rsidR="00C64C24" w:rsidRDefault="00C64C24" w:rsidP="00C64C24">
      <w:pPr>
        <w:pStyle w:val="a6"/>
        <w:numPr>
          <w:ilvl w:val="0"/>
          <w:numId w:val="6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Все на світі повсякчас робить матінка для нас.</w:t>
      </w:r>
    </w:p>
    <w:p w:rsidR="00C64C24" w:rsidRDefault="00C64C24" w:rsidP="00C64C24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І цілує, і голубить. Мама Таня нас дуже любить.</w:t>
      </w:r>
    </w:p>
    <w:p w:rsidR="00C64C24" w:rsidRDefault="00C64C24" w:rsidP="00C64C24">
      <w:pPr>
        <w:pStyle w:val="a6"/>
        <w:ind w:left="1110"/>
        <w:rPr>
          <w:sz w:val="28"/>
          <w:szCs w:val="28"/>
          <w:lang w:val="uk-UA"/>
        </w:rPr>
      </w:pPr>
    </w:p>
    <w:p w:rsidR="00C64C24" w:rsidRDefault="00C64C24" w:rsidP="00C64C24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lastRenderedPageBreak/>
        <w:t>Ми із сестричкою Яною дуже любимо нашу матусю Тетяну Миколаївна. Нам хороше, коли вона поруч. Ми скучаємо за нею, коли не бачимо її навіть одну хвилину.</w:t>
      </w:r>
    </w:p>
    <w:p w:rsidR="00C64C24" w:rsidRDefault="00C64C24" w:rsidP="00C64C24">
      <w:pPr>
        <w:pStyle w:val="a6"/>
        <w:ind w:left="1110"/>
        <w:rPr>
          <w:sz w:val="28"/>
          <w:szCs w:val="28"/>
          <w:lang w:val="uk-UA"/>
        </w:rPr>
      </w:pPr>
    </w:p>
    <w:p w:rsidR="00C64C24" w:rsidRDefault="00C64C24" w:rsidP="00C64C24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За все, що маю, дякую тобі. </w:t>
      </w:r>
      <w:r w:rsidR="007D4359">
        <w:rPr>
          <w:sz w:val="28"/>
          <w:szCs w:val="28"/>
          <w:lang w:val="uk-UA"/>
        </w:rPr>
        <w:t>За все, що маю і що буду мати.</w:t>
      </w:r>
    </w:p>
    <w:p w:rsidR="007D4359" w:rsidRDefault="007D4359" w:rsidP="00C64C24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Ночами сняться зорі голубі і вишні на причілку біля хати.</w:t>
      </w:r>
    </w:p>
    <w:p w:rsidR="007D4359" w:rsidRDefault="007D4359" w:rsidP="00C64C24">
      <w:pPr>
        <w:pStyle w:val="a6"/>
        <w:ind w:left="1110"/>
        <w:rPr>
          <w:sz w:val="28"/>
          <w:szCs w:val="28"/>
          <w:lang w:val="uk-UA"/>
        </w:rPr>
      </w:pPr>
    </w:p>
    <w:p w:rsidR="007D4359" w:rsidRDefault="007D4359" w:rsidP="007D4359">
      <w:pPr>
        <w:pStyle w:val="a6"/>
        <w:numPr>
          <w:ilvl w:val="0"/>
          <w:numId w:val="6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Пісню лагідну співає, у незгодах – забавляє.</w:t>
      </w:r>
    </w:p>
    <w:p w:rsidR="007D4359" w:rsidRDefault="007D4359" w:rsidP="007D4359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Пестить,  як лягаю спати. Це моя Олеся-мати.</w:t>
      </w:r>
    </w:p>
    <w:p w:rsidR="007D4359" w:rsidRDefault="007D4359" w:rsidP="007D4359">
      <w:pPr>
        <w:pStyle w:val="a6"/>
        <w:ind w:left="1110"/>
        <w:rPr>
          <w:sz w:val="28"/>
          <w:szCs w:val="28"/>
          <w:lang w:val="uk-UA"/>
        </w:rPr>
      </w:pPr>
    </w:p>
    <w:p w:rsidR="007D4359" w:rsidRDefault="007D4359" w:rsidP="007D4359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Мою маму Олесю Миколаївну знають усі. Вона не тільки турботлива, ніжна і лагідна матуся, але й відповідальна, сумлінна робітниця. Вона дбає про чистоту у нашій другій домівці – школі.</w:t>
      </w:r>
    </w:p>
    <w:p w:rsidR="007D4359" w:rsidRDefault="007D4359" w:rsidP="007D4359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Очі у матусі – дві зорі ясні. Ніжно подарують погляд свій мені.</w:t>
      </w:r>
    </w:p>
    <w:p w:rsidR="007D4359" w:rsidRDefault="007D4359" w:rsidP="007D4359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Руки у матусі – теплі два крила. Щоб мене матуся обійнять могла.</w:t>
      </w:r>
    </w:p>
    <w:p w:rsidR="007D4359" w:rsidRDefault="007D4359" w:rsidP="007D4359">
      <w:pPr>
        <w:pStyle w:val="a6"/>
        <w:ind w:left="1110"/>
        <w:rPr>
          <w:sz w:val="28"/>
          <w:szCs w:val="28"/>
          <w:lang w:val="uk-UA"/>
        </w:rPr>
      </w:pPr>
    </w:p>
    <w:p w:rsidR="007D4359" w:rsidRDefault="007D4359" w:rsidP="007D4359">
      <w:pPr>
        <w:pStyle w:val="a6"/>
        <w:numPr>
          <w:ilvl w:val="0"/>
          <w:numId w:val="6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Дивлюсь, не надивлюся – мов бджілка моя Ніна-матуся.</w:t>
      </w:r>
    </w:p>
    <w:p w:rsidR="007D4359" w:rsidRDefault="007D4359" w:rsidP="007D4359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У клопотах щоднини для мене, для дитини.</w:t>
      </w:r>
    </w:p>
    <w:p w:rsidR="007D4359" w:rsidRDefault="007D4359" w:rsidP="007D4359">
      <w:pPr>
        <w:pStyle w:val="a6"/>
        <w:ind w:left="1110"/>
        <w:rPr>
          <w:sz w:val="28"/>
          <w:szCs w:val="28"/>
          <w:lang w:val="uk-UA"/>
        </w:rPr>
      </w:pPr>
    </w:p>
    <w:p w:rsidR="007D4359" w:rsidRDefault="007D4359" w:rsidP="007D4359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Моя мама Ніна Миколаївна добра, лагідна, мила жінка. ЇЇ чарівний погляд дарує нам з братиком Павликом тепло і спокій.</w:t>
      </w:r>
    </w:p>
    <w:p w:rsidR="007D4359" w:rsidRDefault="007D4359" w:rsidP="007D4359">
      <w:pPr>
        <w:pStyle w:val="a6"/>
        <w:ind w:left="1110"/>
        <w:rPr>
          <w:sz w:val="28"/>
          <w:szCs w:val="28"/>
          <w:lang w:val="uk-UA"/>
        </w:rPr>
      </w:pPr>
    </w:p>
    <w:p w:rsidR="007D4359" w:rsidRDefault="00E84FCD" w:rsidP="007D4359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Коли п</w:t>
      </w:r>
      <w:r w:rsidR="007D4359">
        <w:rPr>
          <w:sz w:val="28"/>
          <w:szCs w:val="28"/>
          <w:lang w:val="uk-UA"/>
        </w:rPr>
        <w:t>ригорнуся до тебе, так серце моє стукотить.</w:t>
      </w:r>
    </w:p>
    <w:p w:rsidR="007D4359" w:rsidRDefault="007D4359" w:rsidP="007D4359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І хочеться вирости швидше</w:t>
      </w:r>
      <w:r w:rsidRPr="007D4359">
        <w:rPr>
          <w:sz w:val="28"/>
          <w:szCs w:val="28"/>
          <w:lang w:val="uk-UA"/>
        </w:rPr>
        <w:t xml:space="preserve">, і в щасті з тобою прожить. </w:t>
      </w:r>
    </w:p>
    <w:p w:rsidR="007D4359" w:rsidRDefault="007D4359" w:rsidP="007D4359">
      <w:pPr>
        <w:pStyle w:val="a6"/>
        <w:ind w:left="1110"/>
        <w:rPr>
          <w:sz w:val="28"/>
          <w:szCs w:val="28"/>
          <w:lang w:val="uk-UA"/>
        </w:rPr>
      </w:pPr>
    </w:p>
    <w:p w:rsidR="007D4359" w:rsidRDefault="007D4359" w:rsidP="007D4359">
      <w:pPr>
        <w:pStyle w:val="a6"/>
        <w:numPr>
          <w:ilvl w:val="0"/>
          <w:numId w:val="6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Дорогі</w:t>
      </w:r>
      <w:r w:rsidR="00661498">
        <w:rPr>
          <w:sz w:val="28"/>
          <w:szCs w:val="28"/>
          <w:lang w:val="uk-UA"/>
        </w:rPr>
        <w:t xml:space="preserve"> </w:t>
      </w:r>
      <w:r>
        <w:rPr>
          <w:sz w:val="28"/>
          <w:szCs w:val="28"/>
          <w:lang w:val="uk-UA"/>
        </w:rPr>
        <w:t>Тетяно Миколаївно, Олесю Миколаївно, Ніно Миколаївно!</w:t>
      </w:r>
    </w:p>
    <w:p w:rsidR="007D4359" w:rsidRDefault="007D4359" w:rsidP="007D4359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Хай буде день ваш щедрий і веселий, </w:t>
      </w:r>
    </w:p>
    <w:p w:rsidR="007D4359" w:rsidRDefault="007D4359" w:rsidP="007D4359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І квіти стеляться до ваших ніг.</w:t>
      </w:r>
    </w:p>
    <w:p w:rsidR="007D4359" w:rsidRDefault="007D4359" w:rsidP="007D4359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Хай буде мир і щастя у оселі, а горе хай не ступить на поріг.</w:t>
      </w:r>
    </w:p>
    <w:p w:rsidR="007D4359" w:rsidRDefault="007D4359" w:rsidP="007D4359">
      <w:pPr>
        <w:pStyle w:val="a6"/>
        <w:ind w:left="1110"/>
        <w:rPr>
          <w:sz w:val="28"/>
          <w:szCs w:val="28"/>
          <w:lang w:val="uk-UA"/>
        </w:rPr>
      </w:pPr>
    </w:p>
    <w:p w:rsidR="007D4359" w:rsidRDefault="007D4359" w:rsidP="007D4359">
      <w:pPr>
        <w:pStyle w:val="a6"/>
        <w:ind w:left="1110"/>
        <w:jc w:val="center"/>
        <w:rPr>
          <w:b/>
          <w:sz w:val="28"/>
          <w:szCs w:val="28"/>
          <w:lang w:val="uk-UA"/>
        </w:rPr>
      </w:pPr>
      <w:r w:rsidRPr="007D4359">
        <w:rPr>
          <w:b/>
          <w:sz w:val="28"/>
          <w:szCs w:val="28"/>
          <w:lang w:val="uk-UA"/>
        </w:rPr>
        <w:t>ТАНЕЦЬ І ПІСНЯ «Мамин вальс»</w:t>
      </w:r>
    </w:p>
    <w:p w:rsidR="007D4359" w:rsidRDefault="007D4359" w:rsidP="007D4359">
      <w:pPr>
        <w:pStyle w:val="a6"/>
        <w:ind w:left="1110"/>
        <w:rPr>
          <w:sz w:val="28"/>
          <w:szCs w:val="28"/>
          <w:lang w:val="uk-UA"/>
        </w:rPr>
      </w:pPr>
    </w:p>
    <w:p w:rsidR="007D4359" w:rsidRDefault="007D4359" w:rsidP="007D4359">
      <w:pPr>
        <w:pStyle w:val="a6"/>
        <w:numPr>
          <w:ilvl w:val="0"/>
          <w:numId w:val="6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В день сюрпризів і вітання, в день дарунків і кохання, </w:t>
      </w:r>
    </w:p>
    <w:p w:rsidR="007D4359" w:rsidRDefault="007D4359" w:rsidP="007D4359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Хочу в це веселе свято маму Іру привітати.</w:t>
      </w:r>
    </w:p>
    <w:p w:rsidR="007D4359" w:rsidRDefault="007D4359" w:rsidP="007D4359">
      <w:pPr>
        <w:pStyle w:val="a6"/>
        <w:ind w:left="1110"/>
        <w:rPr>
          <w:sz w:val="28"/>
          <w:szCs w:val="28"/>
          <w:lang w:val="uk-UA"/>
        </w:rPr>
      </w:pPr>
    </w:p>
    <w:p w:rsidR="007D4359" w:rsidRDefault="007D4359" w:rsidP="007D4359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Моя мама Ірина Василівна – невтомна  трудівниця, любляча мама, чарівна жінка. Нам з братиками Владиком та Андрійком вона віддає всю теплоту свого серця.</w:t>
      </w:r>
    </w:p>
    <w:p w:rsidR="007D4359" w:rsidRDefault="007D4359" w:rsidP="007D4359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Для тебе, моя дорогенька, я зіроньку з неба зірву.</w:t>
      </w:r>
    </w:p>
    <w:p w:rsidR="007D4359" w:rsidRDefault="007D4359" w:rsidP="007D4359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І квіти барвисті, яскраві під ноги тобі простелю.</w:t>
      </w:r>
    </w:p>
    <w:p w:rsidR="007D4359" w:rsidRDefault="007D4359" w:rsidP="007D4359">
      <w:pPr>
        <w:pStyle w:val="a6"/>
        <w:ind w:left="1110"/>
        <w:rPr>
          <w:sz w:val="28"/>
          <w:szCs w:val="28"/>
          <w:lang w:val="uk-UA"/>
        </w:rPr>
      </w:pPr>
    </w:p>
    <w:p w:rsidR="007D4359" w:rsidRDefault="007D4359" w:rsidP="007D4359">
      <w:pPr>
        <w:pStyle w:val="a6"/>
        <w:numPr>
          <w:ilvl w:val="0"/>
          <w:numId w:val="6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Готує вдома страви смачно, і у ночі мені не лячно, бо знаю – мама Міра поряд. Як сонечко, у неї погляд.</w:t>
      </w:r>
    </w:p>
    <w:p w:rsidR="007D4359" w:rsidRDefault="007D4359" w:rsidP="007D4359">
      <w:pPr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lastRenderedPageBreak/>
        <w:t>Мою маму звуть Мирослава Іванівна. Вона чарівна жінка. Ми з братиком Владиком дуже любимо її і намагаємось рідше засмучувати.</w:t>
      </w:r>
    </w:p>
    <w:p w:rsidR="007D4359" w:rsidRDefault="007D4359" w:rsidP="007D4359">
      <w:pPr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В цей день ми на свято прийдемо до тебе</w:t>
      </w:r>
      <w:r w:rsidR="00756DE1">
        <w:rPr>
          <w:sz w:val="28"/>
          <w:szCs w:val="28"/>
          <w:lang w:val="uk-UA"/>
        </w:rPr>
        <w:t>,</w:t>
      </w:r>
    </w:p>
    <w:p w:rsidR="00756DE1" w:rsidRDefault="00756DE1" w:rsidP="007D4359">
      <w:pPr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Й зашепче листками клен молодий.</w:t>
      </w:r>
    </w:p>
    <w:p w:rsidR="00756DE1" w:rsidRDefault="00756DE1" w:rsidP="007D4359">
      <w:pPr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Нам більшого щастя на світі не треба,</w:t>
      </w:r>
    </w:p>
    <w:p w:rsidR="00756DE1" w:rsidRDefault="00756DE1" w:rsidP="007D4359">
      <w:pPr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Як бути разом у оселі твоїй.</w:t>
      </w:r>
    </w:p>
    <w:p w:rsidR="00756DE1" w:rsidRDefault="00756DE1" w:rsidP="007D4359">
      <w:pPr>
        <w:ind w:left="1110"/>
        <w:rPr>
          <w:sz w:val="28"/>
          <w:szCs w:val="28"/>
          <w:lang w:val="uk-UA"/>
        </w:rPr>
      </w:pPr>
    </w:p>
    <w:p w:rsidR="00756DE1" w:rsidRDefault="00756DE1" w:rsidP="00756DE1">
      <w:pPr>
        <w:pStyle w:val="a6"/>
        <w:numPr>
          <w:ilvl w:val="0"/>
          <w:numId w:val="6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Як дотик сонця оживляє квіти, а навкруги усе співає, квітне,</w:t>
      </w:r>
    </w:p>
    <w:p w:rsidR="00756DE1" w:rsidRDefault="00756DE1" w:rsidP="00756DE1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Так Іри-мами слово наймиліше мене зігріє і завжди потішить.</w:t>
      </w:r>
    </w:p>
    <w:p w:rsidR="00756DE1" w:rsidRDefault="00756DE1" w:rsidP="00756DE1">
      <w:pPr>
        <w:pStyle w:val="a6"/>
        <w:ind w:left="1110"/>
        <w:rPr>
          <w:sz w:val="28"/>
          <w:szCs w:val="28"/>
          <w:lang w:val="uk-UA"/>
        </w:rPr>
      </w:pPr>
    </w:p>
    <w:p w:rsidR="00756DE1" w:rsidRDefault="00756DE1" w:rsidP="00756DE1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Мою ріднесеньку маму звуть Ірина Андріївна. Я її дуже люблю, адже вона подарувала мені життя. Вона добра і лагідна, а в серці – океан ніжності.</w:t>
      </w:r>
    </w:p>
    <w:p w:rsidR="00756DE1" w:rsidRDefault="00756DE1" w:rsidP="00756DE1">
      <w:pPr>
        <w:pStyle w:val="a6"/>
        <w:ind w:left="1110"/>
        <w:rPr>
          <w:sz w:val="28"/>
          <w:szCs w:val="28"/>
          <w:lang w:val="uk-UA"/>
        </w:rPr>
      </w:pPr>
    </w:p>
    <w:p w:rsidR="00756DE1" w:rsidRDefault="00756DE1" w:rsidP="00756DE1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Матусю рідна, я молюсь за тебе, твоя любов мене обігріва.</w:t>
      </w:r>
    </w:p>
    <w:p w:rsidR="00756DE1" w:rsidRDefault="00756DE1" w:rsidP="00756DE1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Мені в житті нічого більш не треба, лиш ти була б здорова і жива.</w:t>
      </w:r>
    </w:p>
    <w:p w:rsidR="00756DE1" w:rsidRDefault="00756DE1" w:rsidP="00756DE1">
      <w:pPr>
        <w:pStyle w:val="a6"/>
        <w:ind w:left="1110"/>
        <w:rPr>
          <w:sz w:val="28"/>
          <w:szCs w:val="28"/>
          <w:lang w:val="uk-UA"/>
        </w:rPr>
      </w:pPr>
    </w:p>
    <w:p w:rsidR="00756DE1" w:rsidRDefault="00661498" w:rsidP="00756DE1">
      <w:pPr>
        <w:pStyle w:val="a6"/>
        <w:numPr>
          <w:ilvl w:val="0"/>
          <w:numId w:val="6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Рідні наші</w:t>
      </w:r>
      <w:r w:rsidR="00756DE1">
        <w:rPr>
          <w:sz w:val="28"/>
          <w:szCs w:val="28"/>
          <w:lang w:val="uk-UA"/>
        </w:rPr>
        <w:t xml:space="preserve"> Ірино Василівно, Мирославо Іванівно, Ірино Андріївно!</w:t>
      </w:r>
    </w:p>
    <w:p w:rsidR="00756DE1" w:rsidRDefault="00756DE1" w:rsidP="00756DE1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Хай в житті вам радість буде. Процвітайте, як той цвіт.</w:t>
      </w:r>
    </w:p>
    <w:p w:rsidR="00756DE1" w:rsidRDefault="00756DE1" w:rsidP="00756DE1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Дай вам Боже, любі мами довгих і щасливих літ!.</w:t>
      </w:r>
    </w:p>
    <w:p w:rsidR="00756DE1" w:rsidRDefault="00756DE1" w:rsidP="00756DE1">
      <w:pPr>
        <w:pStyle w:val="a6"/>
        <w:ind w:left="1110"/>
        <w:rPr>
          <w:sz w:val="28"/>
          <w:szCs w:val="28"/>
          <w:lang w:val="uk-UA"/>
        </w:rPr>
      </w:pPr>
    </w:p>
    <w:p w:rsidR="00756DE1" w:rsidRDefault="00756DE1" w:rsidP="00756DE1">
      <w:pPr>
        <w:pStyle w:val="a6"/>
        <w:ind w:left="1110"/>
        <w:jc w:val="center"/>
        <w:rPr>
          <w:b/>
          <w:sz w:val="28"/>
          <w:szCs w:val="28"/>
          <w:lang w:val="uk-UA"/>
        </w:rPr>
      </w:pPr>
      <w:r w:rsidRPr="00756DE1">
        <w:rPr>
          <w:b/>
          <w:sz w:val="28"/>
          <w:szCs w:val="28"/>
          <w:lang w:val="uk-UA"/>
        </w:rPr>
        <w:t>ПІСНЯ «Визирнуло сонечко»</w:t>
      </w:r>
    </w:p>
    <w:p w:rsidR="00756DE1" w:rsidRDefault="00756DE1" w:rsidP="00756DE1">
      <w:pPr>
        <w:pStyle w:val="a6"/>
        <w:ind w:left="0"/>
        <w:rPr>
          <w:sz w:val="28"/>
          <w:szCs w:val="28"/>
          <w:lang w:val="uk-UA"/>
        </w:rPr>
      </w:pPr>
    </w:p>
    <w:p w:rsidR="00756DE1" w:rsidRDefault="00756DE1" w:rsidP="00756DE1">
      <w:pPr>
        <w:pStyle w:val="a6"/>
        <w:numPr>
          <w:ilvl w:val="0"/>
          <w:numId w:val="6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Моя мама добра, мила, лагідна, а ще й дбайлива.</w:t>
      </w:r>
    </w:p>
    <w:p w:rsidR="00756DE1" w:rsidRDefault="00756DE1" w:rsidP="00756DE1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Все на світі вона знає і мені допомагає.</w:t>
      </w:r>
    </w:p>
    <w:p w:rsidR="00756DE1" w:rsidRDefault="00756DE1" w:rsidP="00756DE1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У моєї мами прекрасне ім’я – Наталія Василівна. Вона для мене – тепле сонечко, що дарує тепло, ніжність і ласку.</w:t>
      </w:r>
    </w:p>
    <w:p w:rsidR="00756DE1" w:rsidRDefault="00756DE1" w:rsidP="00756DE1">
      <w:pPr>
        <w:pStyle w:val="a6"/>
        <w:ind w:left="1110"/>
        <w:rPr>
          <w:sz w:val="28"/>
          <w:szCs w:val="28"/>
          <w:lang w:val="uk-UA"/>
        </w:rPr>
      </w:pPr>
    </w:p>
    <w:p w:rsidR="00756DE1" w:rsidRDefault="00756DE1" w:rsidP="00756DE1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Мамо, я вірю, у кожному слові все, що проситиму, ти не відмовиш.</w:t>
      </w:r>
    </w:p>
    <w:p w:rsidR="00756DE1" w:rsidRDefault="00756DE1" w:rsidP="00756DE1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Будь мені другом, повік охоронцем.</w:t>
      </w:r>
    </w:p>
    <w:p w:rsidR="00756DE1" w:rsidRDefault="00756DE1" w:rsidP="00756DE1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Я ж бо маленька мамина доця.</w:t>
      </w:r>
    </w:p>
    <w:p w:rsidR="00756DE1" w:rsidRDefault="00756DE1" w:rsidP="00756DE1">
      <w:pPr>
        <w:pStyle w:val="a6"/>
        <w:ind w:left="1110"/>
        <w:rPr>
          <w:sz w:val="28"/>
          <w:szCs w:val="28"/>
          <w:lang w:val="uk-UA"/>
        </w:rPr>
      </w:pPr>
    </w:p>
    <w:p w:rsidR="00756DE1" w:rsidRDefault="00756DE1" w:rsidP="00756DE1">
      <w:pPr>
        <w:pStyle w:val="a6"/>
        <w:numPr>
          <w:ilvl w:val="0"/>
          <w:numId w:val="6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Як добре з братами нам знати і вірити, друзі, весь час,</w:t>
      </w:r>
    </w:p>
    <w:p w:rsidR="00756DE1" w:rsidRDefault="00756DE1" w:rsidP="00756DE1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Що кращої, як наша Таня-мати немає у світі для нас.</w:t>
      </w:r>
    </w:p>
    <w:p w:rsidR="00756DE1" w:rsidRDefault="00756DE1" w:rsidP="00756DE1">
      <w:pPr>
        <w:pStyle w:val="a6"/>
        <w:ind w:left="1110"/>
        <w:rPr>
          <w:sz w:val="28"/>
          <w:szCs w:val="28"/>
          <w:lang w:val="uk-UA"/>
        </w:rPr>
      </w:pPr>
    </w:p>
    <w:p w:rsidR="00756DE1" w:rsidRDefault="00756DE1" w:rsidP="00756DE1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Тетяна Олексіївна</w:t>
      </w:r>
      <w:r w:rsidR="00C72BD1">
        <w:rPr>
          <w:sz w:val="28"/>
          <w:szCs w:val="28"/>
          <w:lang w:val="uk-UA"/>
        </w:rPr>
        <w:t xml:space="preserve">. Так звучить прекрасне ім’я моєї матусі. Вона невтомна трудівниця, добра, весела жінка. Ми з братиками Васильком і Устимом і тато намагаємося оточити її ласкою і любов’ю. </w:t>
      </w:r>
    </w:p>
    <w:p w:rsidR="00C72BD1" w:rsidRDefault="00C72BD1" w:rsidP="00756DE1">
      <w:pPr>
        <w:pStyle w:val="a6"/>
        <w:ind w:left="1110"/>
        <w:rPr>
          <w:sz w:val="28"/>
          <w:szCs w:val="28"/>
          <w:lang w:val="uk-UA"/>
        </w:rPr>
      </w:pPr>
    </w:p>
    <w:p w:rsidR="00C72BD1" w:rsidRDefault="00C72BD1" w:rsidP="00756DE1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Дарунків, золота не маєм, щоб до ніг тобі зложити.</w:t>
      </w:r>
    </w:p>
    <w:p w:rsidR="00C72BD1" w:rsidRDefault="00C72BD1" w:rsidP="00756DE1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Однак тут спільно присягаєм, що, доки тільки будем жити,</w:t>
      </w:r>
    </w:p>
    <w:p w:rsidR="00C72BD1" w:rsidRDefault="00C72BD1" w:rsidP="00756DE1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Любов сердець своїх маленьких тобі дамо, кохана ненько.</w:t>
      </w:r>
    </w:p>
    <w:p w:rsidR="00C72BD1" w:rsidRDefault="00C72BD1" w:rsidP="00756DE1">
      <w:pPr>
        <w:pStyle w:val="a6"/>
        <w:ind w:left="1110"/>
        <w:rPr>
          <w:sz w:val="28"/>
          <w:szCs w:val="28"/>
          <w:lang w:val="uk-UA"/>
        </w:rPr>
      </w:pPr>
    </w:p>
    <w:p w:rsidR="00661498" w:rsidRPr="00661498" w:rsidRDefault="00C72BD1" w:rsidP="00D04A60">
      <w:pPr>
        <w:pStyle w:val="a6"/>
        <w:numPr>
          <w:ilvl w:val="0"/>
          <w:numId w:val="6"/>
        </w:numPr>
        <w:rPr>
          <w:sz w:val="28"/>
          <w:szCs w:val="28"/>
        </w:rPr>
      </w:pPr>
      <w:r>
        <w:rPr>
          <w:sz w:val="28"/>
          <w:szCs w:val="28"/>
          <w:lang w:val="uk-UA"/>
        </w:rPr>
        <w:t>Як ставали ми на ноги</w:t>
      </w:r>
      <w:r w:rsidR="00D04A60">
        <w:rPr>
          <w:sz w:val="28"/>
          <w:szCs w:val="28"/>
          <w:lang w:val="uk-UA"/>
        </w:rPr>
        <w:t>, перший крок наш був-до мами</w:t>
      </w:r>
      <w:r>
        <w:rPr>
          <w:sz w:val="28"/>
          <w:szCs w:val="28"/>
          <w:lang w:val="uk-UA"/>
        </w:rPr>
        <w:t xml:space="preserve"> </w:t>
      </w:r>
      <w:r w:rsidR="00D04A60">
        <w:rPr>
          <w:sz w:val="28"/>
          <w:szCs w:val="28"/>
          <w:lang w:val="uk-UA"/>
        </w:rPr>
        <w:t xml:space="preserve">                                          Радість маєм чи тривогу. Мама Альона-завжди з нами                                         </w:t>
      </w:r>
      <w:r w:rsidR="00D04A60">
        <w:rPr>
          <w:sz w:val="28"/>
          <w:szCs w:val="28"/>
          <w:lang w:val="uk-UA"/>
        </w:rPr>
        <w:lastRenderedPageBreak/>
        <w:t xml:space="preserve">Прекрасне </w:t>
      </w:r>
      <w:r w:rsidR="00661498">
        <w:rPr>
          <w:sz w:val="28"/>
          <w:szCs w:val="28"/>
          <w:lang w:val="uk-UA"/>
        </w:rPr>
        <w:t>ім’я Олена Миколаївна для нас із сестричкою лунає, як срібний дзвіночок. Її очі світяться ласкою, а душа переповнена любов’ю до своїх дітей.</w:t>
      </w:r>
      <w:r>
        <w:rPr>
          <w:sz w:val="28"/>
          <w:szCs w:val="28"/>
          <w:lang w:val="uk-UA"/>
        </w:rPr>
        <w:t xml:space="preserve">       </w:t>
      </w:r>
    </w:p>
    <w:p w:rsidR="00661498" w:rsidRDefault="00661498" w:rsidP="00661498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Скільки зірок угорі, скільки каміння у морі,</w:t>
      </w:r>
    </w:p>
    <w:p w:rsidR="00661498" w:rsidRDefault="00661498" w:rsidP="00661498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Стільки я років тобі зичу прожити без горя.</w:t>
      </w:r>
    </w:p>
    <w:p w:rsidR="00661498" w:rsidRDefault="00661498" w:rsidP="00661498">
      <w:pPr>
        <w:pStyle w:val="a6"/>
        <w:ind w:left="1110"/>
        <w:rPr>
          <w:sz w:val="28"/>
          <w:szCs w:val="28"/>
          <w:lang w:val="uk-UA"/>
        </w:rPr>
      </w:pPr>
    </w:p>
    <w:p w:rsidR="00661498" w:rsidRDefault="00661498" w:rsidP="00661498">
      <w:pPr>
        <w:pStyle w:val="a6"/>
        <w:ind w:left="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26.Дорогі Наталіє</w:t>
      </w:r>
      <w:r w:rsidR="00C72BD1">
        <w:rPr>
          <w:sz w:val="28"/>
          <w:szCs w:val="28"/>
          <w:lang w:val="uk-UA"/>
        </w:rPr>
        <w:t xml:space="preserve"> </w:t>
      </w:r>
      <w:r>
        <w:rPr>
          <w:sz w:val="28"/>
          <w:szCs w:val="28"/>
          <w:lang w:val="uk-UA"/>
        </w:rPr>
        <w:t xml:space="preserve"> Василівно, Тетяно Олексіївно, Олено Миколаївно!</w:t>
      </w:r>
    </w:p>
    <w:p w:rsidR="00661498" w:rsidRDefault="00661498" w:rsidP="00661498">
      <w:pPr>
        <w:pStyle w:val="a6"/>
        <w:ind w:left="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Спасибі вам, мами, за щедрість сердечну, за радість і ніжність,</w:t>
      </w:r>
    </w:p>
    <w:p w:rsidR="00661498" w:rsidRDefault="00661498" w:rsidP="00661498">
      <w:pPr>
        <w:pStyle w:val="a6"/>
        <w:ind w:left="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За ласку до нас.</w:t>
      </w:r>
    </w:p>
    <w:p w:rsidR="00661498" w:rsidRDefault="00661498" w:rsidP="00661498">
      <w:pPr>
        <w:pStyle w:val="a6"/>
        <w:ind w:left="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За руки, за ті, що </w:t>
      </w:r>
      <w:r w:rsidR="00C72BD1">
        <w:rPr>
          <w:sz w:val="28"/>
          <w:szCs w:val="28"/>
          <w:lang w:val="uk-UA"/>
        </w:rPr>
        <w:t xml:space="preserve"> </w:t>
      </w:r>
      <w:r>
        <w:rPr>
          <w:sz w:val="28"/>
          <w:szCs w:val="28"/>
          <w:lang w:val="uk-UA"/>
        </w:rPr>
        <w:t>не знають спочинку й готові на поміч прийти повсякчас.</w:t>
      </w:r>
    </w:p>
    <w:p w:rsidR="00661498" w:rsidRDefault="00661498" w:rsidP="00661498">
      <w:pPr>
        <w:pStyle w:val="a6"/>
        <w:ind w:left="0"/>
        <w:rPr>
          <w:sz w:val="28"/>
          <w:szCs w:val="28"/>
          <w:lang w:val="uk-UA"/>
        </w:rPr>
      </w:pPr>
    </w:p>
    <w:p w:rsidR="00661498" w:rsidRDefault="00661498" w:rsidP="00661498">
      <w:pPr>
        <w:pStyle w:val="a6"/>
        <w:ind w:left="0"/>
        <w:jc w:val="center"/>
        <w:rPr>
          <w:b/>
          <w:sz w:val="28"/>
          <w:szCs w:val="28"/>
        </w:rPr>
      </w:pPr>
      <w:r w:rsidRPr="00661498">
        <w:rPr>
          <w:b/>
          <w:sz w:val="28"/>
          <w:szCs w:val="28"/>
          <w:lang w:val="uk-UA"/>
        </w:rPr>
        <w:t>ПІСНЯ «Мамо, мамочко моя»</w:t>
      </w:r>
    </w:p>
    <w:p w:rsidR="00661498" w:rsidRPr="00661498" w:rsidRDefault="00661498" w:rsidP="00661498"/>
    <w:p w:rsidR="00661498" w:rsidRDefault="00661498" w:rsidP="00661498"/>
    <w:p w:rsidR="00C72BD1" w:rsidRPr="00661498" w:rsidRDefault="00661498" w:rsidP="00661498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27.</w:t>
      </w:r>
      <w:r w:rsidRPr="00661498">
        <w:rPr>
          <w:sz w:val="28"/>
          <w:szCs w:val="28"/>
          <w:lang w:val="uk-UA"/>
        </w:rPr>
        <w:t>В кожної мами є мама своя.</w:t>
      </w:r>
    </w:p>
    <w:p w:rsidR="00661498" w:rsidRDefault="00661498" w:rsidP="00661498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Зветься бабусею ніжно вона.</w:t>
      </w:r>
    </w:p>
    <w:p w:rsidR="00661498" w:rsidRDefault="00661498" w:rsidP="00661498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Руки у зморшках, бринить сивина, </w:t>
      </w:r>
    </w:p>
    <w:p w:rsidR="00661498" w:rsidRDefault="00661498" w:rsidP="00661498">
      <w:pPr>
        <w:pStyle w:val="a6"/>
        <w:ind w:left="111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Але для нас всіх найкраща вона.</w:t>
      </w:r>
    </w:p>
    <w:p w:rsidR="00661498" w:rsidRDefault="00661498" w:rsidP="00661498">
      <w:pPr>
        <w:pStyle w:val="a6"/>
        <w:ind w:left="0"/>
        <w:rPr>
          <w:sz w:val="28"/>
          <w:szCs w:val="28"/>
          <w:lang w:val="uk-UA"/>
        </w:rPr>
      </w:pPr>
    </w:p>
    <w:p w:rsidR="00661498" w:rsidRDefault="00661498" w:rsidP="00661498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28.</w:t>
      </w:r>
      <w:r w:rsidRPr="00661498">
        <w:rPr>
          <w:sz w:val="28"/>
          <w:szCs w:val="28"/>
          <w:lang w:val="uk-UA"/>
        </w:rPr>
        <w:t>Сьогодн</w:t>
      </w:r>
      <w:r>
        <w:rPr>
          <w:sz w:val="28"/>
          <w:szCs w:val="28"/>
          <w:lang w:val="uk-UA"/>
        </w:rPr>
        <w:t>і привітати хочем ми і бабусь із днем весни.</w:t>
      </w:r>
    </w:p>
    <w:p w:rsidR="00661498" w:rsidRDefault="00661498" w:rsidP="00661498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І кожен день, і серед ночі, завжди із нами ви були.</w:t>
      </w:r>
    </w:p>
    <w:p w:rsidR="00661498" w:rsidRDefault="00661498" w:rsidP="00661498">
      <w:pPr>
        <w:ind w:left="720"/>
        <w:rPr>
          <w:sz w:val="28"/>
          <w:szCs w:val="28"/>
          <w:lang w:val="uk-UA"/>
        </w:rPr>
      </w:pPr>
    </w:p>
    <w:p w:rsidR="00661498" w:rsidRDefault="00661498" w:rsidP="00661498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29. Любі, дорогі бабусі, ми – ваші онучата – </w:t>
      </w:r>
    </w:p>
    <w:p w:rsidR="00661498" w:rsidRDefault="00661498" w:rsidP="00661498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Звертаємось до вас ми, щоб щастя побажати.</w:t>
      </w:r>
    </w:p>
    <w:p w:rsidR="00661498" w:rsidRDefault="00661498" w:rsidP="00661498">
      <w:pPr>
        <w:ind w:left="720"/>
        <w:rPr>
          <w:sz w:val="28"/>
          <w:szCs w:val="28"/>
          <w:lang w:val="uk-UA"/>
        </w:rPr>
      </w:pPr>
    </w:p>
    <w:p w:rsidR="00661498" w:rsidRDefault="00661498" w:rsidP="00661498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30. Хоч волосся ваше густо посріблилось,</w:t>
      </w:r>
    </w:p>
    <w:p w:rsidR="00661498" w:rsidRDefault="00661498" w:rsidP="00661498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Ви для нас найкращими друзями лишились.</w:t>
      </w:r>
    </w:p>
    <w:p w:rsidR="00661498" w:rsidRDefault="00661498" w:rsidP="00661498">
      <w:pPr>
        <w:ind w:left="720"/>
        <w:rPr>
          <w:sz w:val="28"/>
          <w:szCs w:val="28"/>
          <w:lang w:val="uk-UA"/>
        </w:rPr>
      </w:pPr>
    </w:p>
    <w:p w:rsidR="00661498" w:rsidRDefault="00661498" w:rsidP="00661498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31. Ви нас тату й мамі помагали вчити,</w:t>
      </w:r>
    </w:p>
    <w:p w:rsidR="00661498" w:rsidRDefault="00661498" w:rsidP="00661498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Як вирости чесними, як по-правді жити.</w:t>
      </w:r>
    </w:p>
    <w:p w:rsidR="00661498" w:rsidRDefault="00661498" w:rsidP="00661498">
      <w:pPr>
        <w:ind w:left="720"/>
        <w:rPr>
          <w:sz w:val="28"/>
          <w:szCs w:val="28"/>
          <w:lang w:val="uk-UA"/>
        </w:rPr>
      </w:pPr>
    </w:p>
    <w:p w:rsidR="00661498" w:rsidRDefault="00661498" w:rsidP="00661498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32. Ми слова розважні пам’ятати будем.</w:t>
      </w:r>
    </w:p>
    <w:p w:rsidR="00661498" w:rsidRDefault="00661498" w:rsidP="00661498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І в життя науку понесемо всюди.</w:t>
      </w:r>
    </w:p>
    <w:p w:rsidR="00661498" w:rsidRDefault="00661498" w:rsidP="00661498">
      <w:pPr>
        <w:ind w:left="720"/>
        <w:rPr>
          <w:sz w:val="28"/>
          <w:szCs w:val="28"/>
          <w:lang w:val="uk-UA"/>
        </w:rPr>
      </w:pPr>
    </w:p>
    <w:p w:rsidR="00661498" w:rsidRDefault="00661498" w:rsidP="00661498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33. Багато в бабусі турбот – не злічити.</w:t>
      </w:r>
    </w:p>
    <w:p w:rsidR="00661498" w:rsidRDefault="00661498" w:rsidP="00661498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Самій всю роботу нелегко зробити.</w:t>
      </w:r>
    </w:p>
    <w:p w:rsidR="00661498" w:rsidRDefault="00661498" w:rsidP="00661498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І хочеться, друзі, таке всім сказати:</w:t>
      </w:r>
    </w:p>
    <w:p w:rsidR="00661498" w:rsidRDefault="00661498" w:rsidP="00661498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Ми будем бабусям завжди помагати.</w:t>
      </w:r>
    </w:p>
    <w:p w:rsidR="00661498" w:rsidRDefault="00661498" w:rsidP="00661498">
      <w:pPr>
        <w:ind w:left="720"/>
        <w:rPr>
          <w:sz w:val="28"/>
          <w:szCs w:val="28"/>
          <w:lang w:val="uk-UA"/>
        </w:rPr>
      </w:pPr>
    </w:p>
    <w:p w:rsidR="00661498" w:rsidRDefault="00661498" w:rsidP="00661498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34. Ще сонце не встало, ще тільки сіріє – </w:t>
      </w:r>
    </w:p>
    <w:p w:rsidR="00661498" w:rsidRDefault="00661498" w:rsidP="00661498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Мене від світанку два сонечка світять.</w:t>
      </w:r>
    </w:p>
    <w:p w:rsidR="00E4217C" w:rsidRDefault="00661498" w:rsidP="00661498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Два сонечка ясні</w:t>
      </w:r>
      <w:r w:rsidR="00E4217C">
        <w:rPr>
          <w:sz w:val="28"/>
          <w:szCs w:val="28"/>
          <w:lang w:val="uk-UA"/>
        </w:rPr>
        <w:t xml:space="preserve"> від ранку до ночі.</w:t>
      </w:r>
    </w:p>
    <w:p w:rsidR="00E4217C" w:rsidRDefault="00E4217C" w:rsidP="00661498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Це дивляться тепло бабусині очі.</w:t>
      </w:r>
    </w:p>
    <w:p w:rsidR="00E4217C" w:rsidRDefault="00E4217C" w:rsidP="00661498">
      <w:pPr>
        <w:ind w:left="720"/>
        <w:rPr>
          <w:sz w:val="28"/>
          <w:szCs w:val="28"/>
          <w:lang w:val="uk-UA"/>
        </w:rPr>
      </w:pPr>
    </w:p>
    <w:p w:rsidR="00661498" w:rsidRDefault="00E4217C" w:rsidP="00661498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lastRenderedPageBreak/>
        <w:t>35.</w:t>
      </w:r>
      <w:r w:rsidR="00661498">
        <w:rPr>
          <w:sz w:val="28"/>
          <w:szCs w:val="28"/>
          <w:lang w:val="uk-UA"/>
        </w:rPr>
        <w:t xml:space="preserve"> </w:t>
      </w:r>
      <w:r>
        <w:rPr>
          <w:sz w:val="28"/>
          <w:szCs w:val="28"/>
          <w:lang w:val="uk-UA"/>
        </w:rPr>
        <w:t xml:space="preserve"> Вже сонце схилилось, пташки сплять у гаю.</w:t>
      </w:r>
    </w:p>
    <w:p w:rsidR="00E4217C" w:rsidRDefault="00E4217C" w:rsidP="00661498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 Засну – наді мною два сонечка сяють.</w:t>
      </w:r>
    </w:p>
    <w:p w:rsidR="00E4217C" w:rsidRDefault="00E4217C" w:rsidP="00661498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 Два сонечка ясних від ранку до ночі.</w:t>
      </w:r>
    </w:p>
    <w:p w:rsidR="00E4217C" w:rsidRDefault="00E4217C" w:rsidP="00661498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 Два сонечка красних – бабусині очі.</w:t>
      </w:r>
    </w:p>
    <w:p w:rsidR="00E4217C" w:rsidRDefault="00E4217C" w:rsidP="00661498">
      <w:pPr>
        <w:ind w:left="720"/>
        <w:rPr>
          <w:sz w:val="28"/>
          <w:szCs w:val="28"/>
          <w:lang w:val="uk-UA"/>
        </w:rPr>
      </w:pPr>
    </w:p>
    <w:p w:rsidR="00E4217C" w:rsidRDefault="00E4217C" w:rsidP="00661498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36. Ми любимо бабусь своїх  всім серденьком своїм.</w:t>
      </w:r>
    </w:p>
    <w:p w:rsidR="00E4217C" w:rsidRDefault="00E4217C" w:rsidP="00661498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Із нашими бабусями нам хороше усім.</w:t>
      </w:r>
    </w:p>
    <w:p w:rsidR="00E4217C" w:rsidRDefault="00E4217C" w:rsidP="00661498">
      <w:pPr>
        <w:ind w:left="720"/>
        <w:rPr>
          <w:sz w:val="28"/>
          <w:szCs w:val="28"/>
          <w:lang w:val="uk-UA"/>
        </w:rPr>
      </w:pPr>
    </w:p>
    <w:p w:rsidR="00E4217C" w:rsidRDefault="00E4217C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37. Всім бабусям вдячні діти, що турбуються про нас.</w:t>
      </w:r>
    </w:p>
    <w:p w:rsidR="00E4217C" w:rsidRDefault="00E4217C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 Хочем всіх бабусь на світі поздоровити в цей час.</w:t>
      </w:r>
    </w:p>
    <w:p w:rsidR="00E4217C" w:rsidRDefault="00E4217C" w:rsidP="00E4217C">
      <w:pPr>
        <w:ind w:left="720"/>
        <w:rPr>
          <w:sz w:val="28"/>
          <w:szCs w:val="28"/>
          <w:lang w:val="uk-UA"/>
        </w:rPr>
      </w:pPr>
    </w:p>
    <w:p w:rsidR="00E4217C" w:rsidRDefault="00E4217C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38. Не сумуйте, рідненькі, що піввіку прожито,</w:t>
      </w:r>
    </w:p>
    <w:p w:rsidR="00E4217C" w:rsidRDefault="00E4217C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Що на скроні лягла сивина.</w:t>
      </w:r>
    </w:p>
    <w:p w:rsidR="00E4217C" w:rsidRDefault="00E4217C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Ви для нас найрідніші на світі.</w:t>
      </w:r>
    </w:p>
    <w:p w:rsidR="00E4217C" w:rsidRDefault="00E4217C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Ви, як сонце, як щедра весна.</w:t>
      </w:r>
    </w:p>
    <w:p w:rsidR="00E4217C" w:rsidRDefault="00E4217C" w:rsidP="00E4217C">
      <w:pPr>
        <w:ind w:left="720"/>
        <w:rPr>
          <w:sz w:val="28"/>
          <w:szCs w:val="28"/>
          <w:lang w:val="uk-UA"/>
        </w:rPr>
      </w:pPr>
    </w:p>
    <w:p w:rsidR="00E4217C" w:rsidRDefault="00E4217C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39. Милі наші бабусі, ми вам шану складаєм.</w:t>
      </w:r>
    </w:p>
    <w:p w:rsidR="00E4217C" w:rsidRDefault="00E4217C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І признатися мусим, що без вас нас немає.</w:t>
      </w:r>
    </w:p>
    <w:p w:rsidR="00E4217C" w:rsidRDefault="00E4217C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Ви нас, рідні, ростили, нам тепло дарували.</w:t>
      </w:r>
    </w:p>
    <w:p w:rsidR="00E4217C" w:rsidRDefault="00E4217C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І безмежно любили, від біди захищали.</w:t>
      </w:r>
    </w:p>
    <w:p w:rsidR="00E4217C" w:rsidRDefault="00E4217C" w:rsidP="00E4217C">
      <w:pPr>
        <w:ind w:left="720"/>
        <w:rPr>
          <w:sz w:val="28"/>
          <w:szCs w:val="28"/>
          <w:lang w:val="uk-UA"/>
        </w:rPr>
      </w:pPr>
    </w:p>
    <w:p w:rsidR="00E4217C" w:rsidRDefault="00E4217C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40. Тож сьогодні ми хочем вам спасибі сказати</w:t>
      </w:r>
    </w:p>
    <w:p w:rsidR="00E4217C" w:rsidRDefault="00E4217C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За недоспані ночі, за тривоги багатію</w:t>
      </w:r>
    </w:p>
    <w:p w:rsidR="00E4217C" w:rsidRDefault="00E4217C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За натруджені руки, що не знають утоми,</w:t>
      </w:r>
    </w:p>
    <w:p w:rsidR="00E4217C" w:rsidRDefault="00E4217C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За хвилини розлуки, як не ладиться в домі.</w:t>
      </w:r>
    </w:p>
    <w:p w:rsidR="00E4217C" w:rsidRDefault="00E4217C" w:rsidP="00E4217C">
      <w:pPr>
        <w:ind w:left="720"/>
        <w:rPr>
          <w:sz w:val="28"/>
          <w:szCs w:val="28"/>
          <w:lang w:val="uk-UA"/>
        </w:rPr>
      </w:pPr>
    </w:p>
    <w:p w:rsidR="00E4217C" w:rsidRDefault="00E4217C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41. Ми вас любимо щиро, бо ми – ваші онуки.</w:t>
      </w:r>
    </w:p>
    <w:p w:rsidR="00E4217C" w:rsidRDefault="00E4217C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Зичим щастя і миру і цілуєм вам руки.</w:t>
      </w:r>
    </w:p>
    <w:p w:rsidR="00E4217C" w:rsidRDefault="00E4217C" w:rsidP="00E4217C">
      <w:pPr>
        <w:ind w:left="720"/>
        <w:rPr>
          <w:sz w:val="28"/>
          <w:szCs w:val="28"/>
          <w:lang w:val="uk-UA"/>
        </w:rPr>
      </w:pPr>
    </w:p>
    <w:p w:rsidR="00E4217C" w:rsidRDefault="00E4217C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42. В когось вже старенька мати, в когось зовсім молода.</w:t>
      </w:r>
    </w:p>
    <w:p w:rsidR="00E4217C" w:rsidRDefault="00E4217C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В когось смуток серце крає, бо матусі вже нема.</w:t>
      </w:r>
    </w:p>
    <w:p w:rsidR="00E4217C" w:rsidRDefault="00E4217C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Але ми усіх згадаєм в цей святковий світлий день.</w:t>
      </w:r>
    </w:p>
    <w:p w:rsidR="00E4217C" w:rsidRDefault="00E4217C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Живим щастя побажаєм. Мертвим – квіти принесем.</w:t>
      </w:r>
    </w:p>
    <w:p w:rsidR="00885222" w:rsidRDefault="00885222" w:rsidP="00E4217C">
      <w:pPr>
        <w:ind w:left="720"/>
        <w:rPr>
          <w:sz w:val="28"/>
          <w:szCs w:val="28"/>
          <w:lang w:val="uk-UA"/>
        </w:rPr>
      </w:pPr>
    </w:p>
    <w:p w:rsidR="00885222" w:rsidRPr="00885222" w:rsidRDefault="00885222" w:rsidP="00885222">
      <w:pPr>
        <w:ind w:left="720"/>
        <w:jc w:val="center"/>
        <w:rPr>
          <w:b/>
          <w:sz w:val="28"/>
          <w:szCs w:val="28"/>
          <w:lang w:val="uk-UA"/>
        </w:rPr>
      </w:pPr>
      <w:r w:rsidRPr="00885222">
        <w:rPr>
          <w:b/>
          <w:sz w:val="28"/>
          <w:szCs w:val="28"/>
          <w:lang w:val="uk-UA"/>
        </w:rPr>
        <w:t>ПІСНЯ «Співанка»</w:t>
      </w:r>
    </w:p>
    <w:p w:rsidR="00E4217C" w:rsidRDefault="00E4217C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</w:t>
      </w:r>
    </w:p>
    <w:p w:rsidR="00885222" w:rsidRDefault="00885222" w:rsidP="00E4217C">
      <w:pPr>
        <w:ind w:left="720"/>
        <w:rPr>
          <w:sz w:val="28"/>
          <w:szCs w:val="28"/>
          <w:lang w:val="uk-UA"/>
        </w:rPr>
      </w:pPr>
      <w:r w:rsidRPr="00885222">
        <w:rPr>
          <w:b/>
          <w:sz w:val="28"/>
          <w:szCs w:val="28"/>
          <w:lang w:val="uk-UA"/>
        </w:rPr>
        <w:t>Вчитель</w:t>
      </w:r>
      <w:r>
        <w:rPr>
          <w:b/>
          <w:sz w:val="28"/>
          <w:szCs w:val="28"/>
          <w:lang w:val="uk-UA"/>
        </w:rPr>
        <w:t xml:space="preserve">. </w:t>
      </w:r>
      <w:r>
        <w:rPr>
          <w:sz w:val="28"/>
          <w:szCs w:val="28"/>
          <w:lang w:val="uk-UA"/>
        </w:rPr>
        <w:t>Уявіть собі, друзі, що ви приходите додому, а мама сумна, у неї поганий настрій. Які слова дібрати, щоб утішити, заспокоїти, допомогти?</w:t>
      </w:r>
    </w:p>
    <w:p w:rsidR="00885222" w:rsidRDefault="00885222" w:rsidP="00E4217C">
      <w:pPr>
        <w:ind w:left="720"/>
        <w:rPr>
          <w:sz w:val="28"/>
          <w:szCs w:val="28"/>
          <w:lang w:val="uk-UA"/>
        </w:rPr>
      </w:pPr>
    </w:p>
    <w:p w:rsidR="00885222" w:rsidRDefault="00885222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43. Наші любі, дорогі, милі мами і бабусі!</w:t>
      </w:r>
    </w:p>
    <w:p w:rsidR="00885222" w:rsidRDefault="00885222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Насамперед, ми хочемо вибачитися перед вами за те, що іноді засмучуємо вас.</w:t>
      </w:r>
    </w:p>
    <w:p w:rsidR="00885222" w:rsidRDefault="00885222" w:rsidP="00E4217C">
      <w:pPr>
        <w:ind w:left="720"/>
        <w:rPr>
          <w:sz w:val="28"/>
          <w:szCs w:val="28"/>
          <w:lang w:val="uk-UA"/>
        </w:rPr>
      </w:pPr>
    </w:p>
    <w:p w:rsidR="00885222" w:rsidRDefault="00885222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lastRenderedPageBreak/>
        <w:t>44. Ні. Ми не можемо обіцяти, що більше ніколи не провинимося. Але обіцяємо, що з цього дня будемо менше завдавати вам турбот.</w:t>
      </w:r>
    </w:p>
    <w:p w:rsidR="00885222" w:rsidRDefault="00885222" w:rsidP="00E4217C">
      <w:pPr>
        <w:ind w:left="720"/>
        <w:rPr>
          <w:sz w:val="28"/>
          <w:szCs w:val="28"/>
          <w:lang w:val="uk-UA"/>
        </w:rPr>
      </w:pPr>
    </w:p>
    <w:p w:rsidR="00885222" w:rsidRDefault="00885222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45. Друзі! Кажімо своїм мамам ласкаві слова щоднини, щогодини. Бо нам завжди потрібна мама, її ласка, погляд. І чим більше любові до мами, тим світліше і радісніше її життя.</w:t>
      </w:r>
    </w:p>
    <w:p w:rsidR="00885222" w:rsidRDefault="00885222" w:rsidP="00E4217C">
      <w:pPr>
        <w:ind w:left="720"/>
        <w:rPr>
          <w:sz w:val="28"/>
          <w:szCs w:val="28"/>
          <w:lang w:val="uk-UA"/>
        </w:rPr>
      </w:pPr>
    </w:p>
    <w:p w:rsidR="00885222" w:rsidRDefault="00885222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46. Бо немає нічого в світі кращого і Богу милішого, як серце матері, яке пломеніє любов’ю до своїх діточок, скільки б їх у неї не було: чи десятком Бог благословив, чи тільки одним – для неї усі вони дорогі, усіх однаково пестить, за всіма однаково вбивається.</w:t>
      </w:r>
    </w:p>
    <w:p w:rsidR="00885222" w:rsidRDefault="00885222" w:rsidP="00E4217C">
      <w:pPr>
        <w:ind w:left="720"/>
        <w:rPr>
          <w:sz w:val="28"/>
          <w:szCs w:val="28"/>
          <w:lang w:val="uk-UA"/>
        </w:rPr>
      </w:pPr>
    </w:p>
    <w:p w:rsidR="00885222" w:rsidRDefault="00885222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47. Слово «мама» росте з нами тихо, як ростуть дерева, сходить сонце, розцвітає квітка. Наче світло вечорової зорі, її рука гладить по голівці дитину.</w:t>
      </w:r>
    </w:p>
    <w:p w:rsidR="00885222" w:rsidRDefault="00885222" w:rsidP="00E4217C">
      <w:pPr>
        <w:ind w:left="720"/>
        <w:rPr>
          <w:sz w:val="28"/>
          <w:szCs w:val="28"/>
          <w:lang w:val="uk-UA"/>
        </w:rPr>
      </w:pPr>
    </w:p>
    <w:p w:rsidR="00885222" w:rsidRDefault="00885222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48. Мама – найдорожча в світі людина. Вона завжди простить, зрозуміє, вислухає. Поки живі матері – ми всі щасливі.</w:t>
      </w:r>
    </w:p>
    <w:p w:rsidR="00885222" w:rsidRDefault="00885222" w:rsidP="00E4217C">
      <w:pPr>
        <w:ind w:left="720"/>
        <w:rPr>
          <w:sz w:val="28"/>
          <w:szCs w:val="28"/>
          <w:lang w:val="uk-UA"/>
        </w:rPr>
      </w:pPr>
    </w:p>
    <w:p w:rsidR="007A7AA6" w:rsidRDefault="00885222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49. Стоїть на землі мати, вище і святіше від усіх богинь. Стоїть і молиться за народ, за своїх синів і дочок, за нас з вами, за родину, промовляючи: «Пошли, Боже, діточкам щастя і здоров’я, віри в завтрашній день, людяності їм пошли і милосердя.</w:t>
      </w:r>
    </w:p>
    <w:p w:rsidR="007A7AA6" w:rsidRDefault="007A7AA6" w:rsidP="00E4217C">
      <w:pPr>
        <w:ind w:left="720"/>
        <w:rPr>
          <w:sz w:val="28"/>
          <w:szCs w:val="28"/>
          <w:lang w:val="uk-UA"/>
        </w:rPr>
      </w:pPr>
    </w:p>
    <w:p w:rsidR="00885222" w:rsidRDefault="007A7AA6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50. Чуєш, молиться мати не за себе, а за нас, тому що вона – мати. Станьмо перед матір’ю </w:t>
      </w:r>
      <w:r w:rsidR="00885222">
        <w:rPr>
          <w:sz w:val="28"/>
          <w:szCs w:val="28"/>
          <w:lang w:val="uk-UA"/>
        </w:rPr>
        <w:t xml:space="preserve"> </w:t>
      </w:r>
      <w:r>
        <w:rPr>
          <w:sz w:val="28"/>
          <w:szCs w:val="28"/>
          <w:lang w:val="uk-UA"/>
        </w:rPr>
        <w:t>на коліна і помолімось перед нею, мов перед образом святим. І щиро покаймося за гріхи власні і чужі, всі перед матір’ю в одвіті.</w:t>
      </w:r>
    </w:p>
    <w:p w:rsidR="007A7AA6" w:rsidRDefault="007A7AA6" w:rsidP="00E4217C">
      <w:pPr>
        <w:ind w:left="720"/>
        <w:rPr>
          <w:sz w:val="28"/>
          <w:szCs w:val="28"/>
          <w:lang w:val="uk-UA"/>
        </w:rPr>
      </w:pPr>
    </w:p>
    <w:p w:rsidR="007A7AA6" w:rsidRDefault="007A7AA6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51. Є в мене найкраща у світі матуся.</w:t>
      </w:r>
    </w:p>
    <w:p w:rsidR="007A7AA6" w:rsidRDefault="007A7AA6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За неї, Пречиста, до тебе молюся.</w:t>
      </w:r>
    </w:p>
    <w:p w:rsidR="007A7AA6" w:rsidRDefault="007A7AA6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Молюся устами, молюся серденьком</w:t>
      </w:r>
    </w:p>
    <w:p w:rsidR="007A7AA6" w:rsidRDefault="007A7AA6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До тебе, небесна Ісусова ненько.</w:t>
      </w:r>
    </w:p>
    <w:p w:rsidR="007A7AA6" w:rsidRDefault="007A7AA6" w:rsidP="00E4217C">
      <w:pPr>
        <w:ind w:left="720"/>
        <w:rPr>
          <w:sz w:val="28"/>
          <w:szCs w:val="28"/>
          <w:lang w:val="uk-UA"/>
        </w:rPr>
      </w:pPr>
    </w:p>
    <w:p w:rsidR="007A7AA6" w:rsidRDefault="007A7AA6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52. Благаю у тебе дрібними словами</w:t>
      </w:r>
    </w:p>
    <w:p w:rsidR="007A7AA6" w:rsidRDefault="007A7AA6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Опіки та ласки для рідної мами.</w:t>
      </w:r>
    </w:p>
    <w:p w:rsidR="007A7AA6" w:rsidRDefault="007A7AA6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Пошли їй не скарби, а щастя і долю.</w:t>
      </w:r>
    </w:p>
    <w:p w:rsidR="007A7AA6" w:rsidRDefault="007A7AA6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Щоб дні їй минали без смутку і болю.</w:t>
      </w:r>
    </w:p>
    <w:p w:rsidR="007A7AA6" w:rsidRDefault="007A7AA6" w:rsidP="00E4217C">
      <w:pPr>
        <w:ind w:left="720"/>
        <w:rPr>
          <w:sz w:val="28"/>
          <w:szCs w:val="28"/>
          <w:lang w:val="uk-UA"/>
        </w:rPr>
      </w:pPr>
    </w:p>
    <w:p w:rsidR="007A7AA6" w:rsidRDefault="007A7AA6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53.Врятуй від недуги матусеньку милу,</w:t>
      </w:r>
    </w:p>
    <w:p w:rsidR="007A7AA6" w:rsidRDefault="007A7AA6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Даруй їй здоров’я, рукам додай сили.</w:t>
      </w:r>
    </w:p>
    <w:p w:rsidR="007A7AA6" w:rsidRDefault="007A7AA6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Щоб вивела діток у світ поміж люди,</w:t>
      </w:r>
    </w:p>
    <w:p w:rsidR="007A7AA6" w:rsidRDefault="007A7AA6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Щоб нами раділа, пишалась усюди.</w:t>
      </w:r>
    </w:p>
    <w:p w:rsidR="007A7AA6" w:rsidRDefault="007A7AA6" w:rsidP="00E4217C">
      <w:pPr>
        <w:ind w:left="720"/>
        <w:rPr>
          <w:sz w:val="28"/>
          <w:szCs w:val="28"/>
          <w:lang w:val="uk-UA"/>
        </w:rPr>
      </w:pPr>
    </w:p>
    <w:p w:rsidR="007A7AA6" w:rsidRDefault="007A7AA6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54. Молюся Вам, єдиний Боже, мамо.</w:t>
      </w:r>
    </w:p>
    <w:p w:rsidR="007A7AA6" w:rsidRDefault="007A7AA6" w:rsidP="00E84FCD">
      <w:pPr>
        <w:ind w:left="1134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lastRenderedPageBreak/>
        <w:t>Молитва ця і радісна, й сумна.</w:t>
      </w:r>
    </w:p>
    <w:p w:rsidR="007A7AA6" w:rsidRDefault="007A7AA6" w:rsidP="00E84FCD">
      <w:pPr>
        <w:ind w:left="1134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В моїй душі, немов у Божім храмі,</w:t>
      </w:r>
    </w:p>
    <w:p w:rsidR="007A7AA6" w:rsidRDefault="007A7AA6" w:rsidP="00E84FCD">
      <w:pPr>
        <w:ind w:left="1134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Вночі і вдень із ніжністю луна.</w:t>
      </w:r>
    </w:p>
    <w:p w:rsidR="007A7AA6" w:rsidRDefault="007A7AA6" w:rsidP="00E4217C">
      <w:pPr>
        <w:ind w:left="720"/>
        <w:rPr>
          <w:sz w:val="28"/>
          <w:szCs w:val="28"/>
          <w:lang w:val="uk-UA"/>
        </w:rPr>
      </w:pPr>
    </w:p>
    <w:p w:rsidR="007A7AA6" w:rsidRDefault="007A7AA6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55. Молюся Вам і кланяюся в ноги.</w:t>
      </w:r>
    </w:p>
    <w:p w:rsidR="007A7AA6" w:rsidRDefault="007A7AA6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Схиляю до землі своє чоло.</w:t>
      </w:r>
    </w:p>
    <w:p w:rsidR="007A7AA6" w:rsidRDefault="007A7AA6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За Ваші всі чекання і тривоги,</w:t>
      </w:r>
    </w:p>
    <w:p w:rsidR="007A7AA6" w:rsidRDefault="007A7AA6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Благословення, віру і тепло.</w:t>
      </w:r>
    </w:p>
    <w:p w:rsidR="007A7AA6" w:rsidRDefault="007A7AA6" w:rsidP="00E4217C">
      <w:pPr>
        <w:ind w:left="720"/>
        <w:rPr>
          <w:sz w:val="28"/>
          <w:szCs w:val="28"/>
          <w:lang w:val="uk-UA"/>
        </w:rPr>
      </w:pPr>
    </w:p>
    <w:p w:rsidR="007A7AA6" w:rsidRDefault="007A7AA6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56. Матусю люба, хай моя молитва</w:t>
      </w:r>
    </w:p>
    <w:p w:rsidR="007A7AA6" w:rsidRDefault="007A7AA6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Любов’ю втішить серце хоч на мить.</w:t>
      </w:r>
    </w:p>
    <w:p w:rsidR="007A7AA6" w:rsidRDefault="007A7AA6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Нехай його гаряча в грудях битва</w:t>
      </w:r>
    </w:p>
    <w:p w:rsidR="007A7AA6" w:rsidRDefault="007A7AA6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Не ллє сльози і болем не щемить.</w:t>
      </w:r>
    </w:p>
    <w:p w:rsidR="007A7AA6" w:rsidRDefault="007A7AA6" w:rsidP="00E4217C">
      <w:pPr>
        <w:ind w:left="720"/>
        <w:rPr>
          <w:sz w:val="28"/>
          <w:szCs w:val="28"/>
          <w:lang w:val="uk-UA"/>
        </w:rPr>
      </w:pPr>
    </w:p>
    <w:p w:rsidR="007A7AA6" w:rsidRDefault="007A7AA6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57. Молюся Вам за пісню колискову,</w:t>
      </w:r>
    </w:p>
    <w:p w:rsidR="007A7AA6" w:rsidRDefault="007A7AA6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За ласку, ніжний погляд і терпець.</w:t>
      </w:r>
    </w:p>
    <w:p w:rsidR="007A7AA6" w:rsidRDefault="007A7AA6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За усмішку богині калинову</w:t>
      </w:r>
    </w:p>
    <w:p w:rsidR="00313040" w:rsidRDefault="00313040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Й за те, що я молюся Вам тепер.</w:t>
      </w:r>
    </w:p>
    <w:p w:rsidR="00313040" w:rsidRDefault="00313040" w:rsidP="00E4217C">
      <w:pPr>
        <w:ind w:left="720"/>
        <w:rPr>
          <w:sz w:val="28"/>
          <w:szCs w:val="28"/>
          <w:lang w:val="uk-UA"/>
        </w:rPr>
      </w:pPr>
    </w:p>
    <w:p w:rsidR="00313040" w:rsidRDefault="00313040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58. О, мамо- ненько, цвіте яблуневий,</w:t>
      </w:r>
    </w:p>
    <w:p w:rsidR="00313040" w:rsidRDefault="00313040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Не збитий громом долі і весни!</w:t>
      </w:r>
    </w:p>
    <w:p w:rsidR="00313040" w:rsidRDefault="00313040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Я Вам готовий небо прихилити,</w:t>
      </w:r>
    </w:p>
    <w:p w:rsidR="00313040" w:rsidRDefault="00313040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Щасливі й світлі посилати сни.</w:t>
      </w:r>
    </w:p>
    <w:p w:rsidR="00313040" w:rsidRDefault="00313040" w:rsidP="00E4217C">
      <w:pPr>
        <w:ind w:left="720"/>
        <w:rPr>
          <w:sz w:val="28"/>
          <w:szCs w:val="28"/>
          <w:lang w:val="uk-UA"/>
        </w:rPr>
      </w:pPr>
    </w:p>
    <w:p w:rsidR="00313040" w:rsidRDefault="00313040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59. Молюся Вашій мудрості, матусю,</w:t>
      </w:r>
    </w:p>
    <w:p w:rsidR="00313040" w:rsidRDefault="00313040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Ясного слова чистій простоті.</w:t>
      </w:r>
    </w:p>
    <w:p w:rsidR="00313040" w:rsidRDefault="00313040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До нього я душею притулюся,</w:t>
      </w:r>
    </w:p>
    <w:p w:rsidR="00313040" w:rsidRDefault="00313040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До скарбу найціннішого в житті.</w:t>
      </w:r>
    </w:p>
    <w:p w:rsidR="00313040" w:rsidRDefault="00313040" w:rsidP="00E4217C">
      <w:pPr>
        <w:ind w:left="720"/>
        <w:rPr>
          <w:sz w:val="28"/>
          <w:szCs w:val="28"/>
          <w:lang w:val="uk-UA"/>
        </w:rPr>
      </w:pPr>
    </w:p>
    <w:p w:rsidR="00313040" w:rsidRDefault="00313040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60. Бо в слові цім – любов, і дім, і жито,</w:t>
      </w:r>
    </w:p>
    <w:p w:rsidR="00313040" w:rsidRDefault="00313040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Криниця пам’яті і віри джерело.</w:t>
      </w:r>
    </w:p>
    <w:p w:rsidR="00313040" w:rsidRDefault="00313040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Бо в нім моєї совісті молитва,</w:t>
      </w:r>
    </w:p>
    <w:p w:rsidR="00313040" w:rsidRDefault="00313040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Ріка моя, і човен, і весло.</w:t>
      </w:r>
    </w:p>
    <w:p w:rsidR="00313040" w:rsidRDefault="00313040" w:rsidP="00E4217C">
      <w:pPr>
        <w:ind w:left="720"/>
        <w:rPr>
          <w:sz w:val="28"/>
          <w:szCs w:val="28"/>
          <w:lang w:val="uk-UA"/>
        </w:rPr>
      </w:pPr>
    </w:p>
    <w:p w:rsidR="00313040" w:rsidRDefault="00313040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61. Молюся Вам, єдиний Боже, мамо!</w:t>
      </w:r>
    </w:p>
    <w:p w:rsidR="00313040" w:rsidRDefault="00313040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Молюся, та нічого не молю.</w:t>
      </w:r>
    </w:p>
    <w:p w:rsidR="00313040" w:rsidRDefault="00313040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Ні харчу, срібла, злата, ані краму.</w:t>
      </w:r>
    </w:p>
    <w:p w:rsidR="00313040" w:rsidRDefault="00313040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Живіть, лишень, благаю і молю!</w:t>
      </w:r>
    </w:p>
    <w:p w:rsidR="00313040" w:rsidRDefault="00313040" w:rsidP="00E4217C">
      <w:pPr>
        <w:ind w:left="720"/>
        <w:rPr>
          <w:sz w:val="28"/>
          <w:szCs w:val="28"/>
          <w:lang w:val="uk-UA"/>
        </w:rPr>
      </w:pPr>
    </w:p>
    <w:p w:rsidR="00313040" w:rsidRPr="00313040" w:rsidRDefault="00313040" w:rsidP="00313040">
      <w:pPr>
        <w:ind w:left="720"/>
        <w:jc w:val="center"/>
        <w:rPr>
          <w:b/>
          <w:sz w:val="28"/>
          <w:szCs w:val="28"/>
          <w:lang w:val="uk-UA"/>
        </w:rPr>
      </w:pPr>
      <w:r w:rsidRPr="00313040">
        <w:rPr>
          <w:b/>
          <w:sz w:val="28"/>
          <w:szCs w:val="28"/>
          <w:lang w:val="uk-UA"/>
        </w:rPr>
        <w:t>ПІСНЯ «Прощальна»</w:t>
      </w:r>
    </w:p>
    <w:p w:rsidR="007A7AA6" w:rsidRDefault="007A7AA6" w:rsidP="007A7AA6">
      <w:pPr>
        <w:rPr>
          <w:sz w:val="28"/>
          <w:szCs w:val="28"/>
          <w:lang w:val="uk-UA"/>
        </w:rPr>
      </w:pPr>
    </w:p>
    <w:p w:rsidR="007A7AA6" w:rsidRDefault="007A7AA6" w:rsidP="00E4217C">
      <w:pPr>
        <w:ind w:left="720"/>
        <w:rPr>
          <w:sz w:val="28"/>
          <w:szCs w:val="28"/>
          <w:lang w:val="uk-UA"/>
        </w:rPr>
      </w:pPr>
    </w:p>
    <w:p w:rsidR="007A7AA6" w:rsidRDefault="007A7AA6" w:rsidP="00E4217C">
      <w:pPr>
        <w:ind w:left="720"/>
        <w:rPr>
          <w:sz w:val="28"/>
          <w:szCs w:val="28"/>
          <w:lang w:val="uk-UA"/>
        </w:rPr>
      </w:pPr>
    </w:p>
    <w:p w:rsidR="007A7AA6" w:rsidRDefault="007A7AA6" w:rsidP="00E4217C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</w:t>
      </w:r>
    </w:p>
    <w:p w:rsidR="007A7AA6" w:rsidRPr="00885222" w:rsidRDefault="007A7AA6" w:rsidP="00E4217C">
      <w:pPr>
        <w:ind w:left="720"/>
        <w:rPr>
          <w:sz w:val="28"/>
          <w:szCs w:val="28"/>
          <w:lang w:val="uk-UA"/>
        </w:rPr>
      </w:pPr>
    </w:p>
    <w:p w:rsidR="00E4217C" w:rsidRPr="00661498" w:rsidRDefault="00E4217C" w:rsidP="00661498">
      <w:pPr>
        <w:ind w:left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</w:t>
      </w:r>
    </w:p>
    <w:sectPr w:rsidR="00E4217C" w:rsidRPr="00661498" w:rsidSect="003E5F38">
      <w:pgSz w:w="11900" w:h="16840"/>
      <w:pgMar w:top="1134" w:right="418" w:bottom="1134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ucida Grande CY">
    <w:charset w:val="59"/>
    <w:family w:val="auto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485C89"/>
    <w:multiLevelType w:val="hybridMultilevel"/>
    <w:tmpl w:val="7FE4D094"/>
    <w:lvl w:ilvl="0" w:tplc="041C1322">
      <w:numFmt w:val="bullet"/>
      <w:lvlText w:val="-"/>
      <w:lvlJc w:val="left"/>
      <w:pPr>
        <w:ind w:left="720" w:hanging="360"/>
      </w:pPr>
      <w:rPr>
        <w:rFonts w:ascii="Cambria" w:eastAsiaTheme="minorEastAsia" w:hAnsi="Cambria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DFE3136"/>
    <w:multiLevelType w:val="hybridMultilevel"/>
    <w:tmpl w:val="1D78F5FA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3D6A5434"/>
    <w:multiLevelType w:val="hybridMultilevel"/>
    <w:tmpl w:val="3D30EC3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F991A43"/>
    <w:multiLevelType w:val="hybridMultilevel"/>
    <w:tmpl w:val="B6B4BB2E"/>
    <w:lvl w:ilvl="0" w:tplc="23CCCF48">
      <w:numFmt w:val="bullet"/>
      <w:lvlText w:val="-"/>
      <w:lvlJc w:val="left"/>
      <w:pPr>
        <w:ind w:left="1080" w:hanging="360"/>
      </w:pPr>
      <w:rPr>
        <w:rFonts w:ascii="Cambria" w:eastAsiaTheme="minorEastAsia" w:hAnsi="Cambria" w:cstheme="minorBidi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4C8C4C5F"/>
    <w:multiLevelType w:val="hybridMultilevel"/>
    <w:tmpl w:val="4C40AF56"/>
    <w:lvl w:ilvl="0" w:tplc="57DCF548">
      <w:numFmt w:val="bullet"/>
      <w:lvlText w:val="-"/>
      <w:lvlJc w:val="left"/>
      <w:pPr>
        <w:ind w:left="720" w:hanging="360"/>
      </w:pPr>
      <w:rPr>
        <w:rFonts w:ascii="Cambria" w:eastAsiaTheme="minorEastAsia" w:hAnsi="Cambria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44832AB"/>
    <w:multiLevelType w:val="hybridMultilevel"/>
    <w:tmpl w:val="E96ED340"/>
    <w:lvl w:ilvl="0" w:tplc="A39033AE">
      <w:start w:val="12"/>
      <w:numFmt w:val="decimal"/>
      <w:lvlText w:val="%1."/>
      <w:lvlJc w:val="left"/>
      <w:pPr>
        <w:ind w:left="1110" w:hanging="39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2"/>
  </w:num>
  <w:num w:numId="5">
    <w:abstractNumId w:val="1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8"/>
  <w:attachedTemplate r:id="rId1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5EF7"/>
    <w:rsid w:val="00072DE6"/>
    <w:rsid w:val="00130063"/>
    <w:rsid w:val="001B55E0"/>
    <w:rsid w:val="002E444B"/>
    <w:rsid w:val="00313040"/>
    <w:rsid w:val="003E5F38"/>
    <w:rsid w:val="00427F92"/>
    <w:rsid w:val="00555EF7"/>
    <w:rsid w:val="00591014"/>
    <w:rsid w:val="00661498"/>
    <w:rsid w:val="00756DE1"/>
    <w:rsid w:val="007A7AA6"/>
    <w:rsid w:val="007D4359"/>
    <w:rsid w:val="00885222"/>
    <w:rsid w:val="0088794E"/>
    <w:rsid w:val="009346A2"/>
    <w:rsid w:val="00B41C9B"/>
    <w:rsid w:val="00B52756"/>
    <w:rsid w:val="00C14903"/>
    <w:rsid w:val="00C64C24"/>
    <w:rsid w:val="00C72BD1"/>
    <w:rsid w:val="00D04A60"/>
    <w:rsid w:val="00D34F78"/>
    <w:rsid w:val="00D57903"/>
    <w:rsid w:val="00E4217C"/>
    <w:rsid w:val="00E84FCD"/>
    <w:rsid w:val="00EA3CFF"/>
    <w:rsid w:val="00F213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178FE58D"/>
  <w14:defaultImageDpi w14:val="300"/>
  <w15:docId w15:val="{58969DD5-21B8-441F-B58F-1A21A81383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E5F38"/>
    <w:rPr>
      <w:rFonts w:ascii="Lucida Grande CY" w:hAnsi="Lucida Grande CY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3E5F38"/>
    <w:rPr>
      <w:rFonts w:ascii="Lucida Grande CY" w:hAnsi="Lucida Grande CY"/>
      <w:sz w:val="18"/>
      <w:szCs w:val="18"/>
    </w:rPr>
  </w:style>
  <w:style w:type="paragraph" w:styleId="a5">
    <w:name w:val="caption"/>
    <w:basedOn w:val="a"/>
    <w:next w:val="a"/>
    <w:uiPriority w:val="35"/>
    <w:unhideWhenUsed/>
    <w:qFormat/>
    <w:rsid w:val="00555EF7"/>
    <w:pPr>
      <w:spacing w:after="200"/>
    </w:pPr>
    <w:rPr>
      <w:i/>
      <w:iCs/>
      <w:color w:val="1F497D" w:themeColor="text2"/>
      <w:sz w:val="18"/>
      <w:szCs w:val="18"/>
    </w:rPr>
  </w:style>
  <w:style w:type="paragraph" w:styleId="a6">
    <w:name w:val="List Paragraph"/>
    <w:basedOn w:val="a"/>
    <w:uiPriority w:val="34"/>
    <w:qFormat/>
    <w:rsid w:val="00D5790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ser\AppData\Roaming\Microsoft\Templates\&#1056;&#1072;&#1084;&#1082;&#1072;%20&#1089;%20&#1082;&#1088;&#1072;&#1089;&#1085;&#1099;&#1084;&#1080;%20&#1088;&#1086;&#1079;&#1072;&#1084;&#1080;%20&#1082;%208%20&#1052;&#1072;&#1088;&#1090;&#1072;.dotx" TargetMode="External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Рамка с красными розами к 8 Марта</Template>
  <TotalTime>259</TotalTime>
  <Pages>12</Pages>
  <Words>2435</Words>
  <Characters>13882</Characters>
  <Application>Microsoft Office Word</Application>
  <DocSecurity>0</DocSecurity>
  <Lines>115</Lines>
  <Paragraphs>32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JetStyle</Company>
  <LinksUpToDate>false</LinksUpToDate>
  <CharactersWithSpaces>16285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dcterms:created xsi:type="dcterms:W3CDTF">2017-12-17T10:50:00Z</dcterms:created>
  <dcterms:modified xsi:type="dcterms:W3CDTF">2017-12-17T15:09:00Z</dcterms:modified>
</cp:coreProperties>
</file>