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AFC" w:rsidRDefault="002A4AFC" w:rsidP="00B87EC9">
      <w:pPr>
        <w:spacing w:after="200" w:line="276" w:lineRule="auto"/>
        <w:jc w:val="both"/>
        <w:rPr>
          <w:sz w:val="26"/>
          <w:szCs w:val="26"/>
          <w:lang w:val="uk-UA" w:eastAsia="en-US"/>
        </w:rPr>
      </w:pPr>
    </w:p>
    <w:tbl>
      <w:tblPr>
        <w:tblW w:w="0" w:type="auto"/>
        <w:tblLook w:val="00A0"/>
      </w:tblPr>
      <w:tblGrid>
        <w:gridCol w:w="5459"/>
        <w:gridCol w:w="4396"/>
      </w:tblGrid>
      <w:tr w:rsidR="002A4AFC" w:rsidTr="00455B9B">
        <w:tc>
          <w:tcPr>
            <w:tcW w:w="5637" w:type="dxa"/>
          </w:tcPr>
          <w:p w:rsidR="002A4AFC" w:rsidRPr="00455B9B" w:rsidRDefault="002A4AFC" w:rsidP="00455B9B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2A4AFC" w:rsidRPr="00455B9B" w:rsidRDefault="002A4AFC" w:rsidP="00455B9B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455B9B">
              <w:rPr>
                <w:b/>
                <w:sz w:val="22"/>
                <w:szCs w:val="22"/>
                <w:lang w:val="uk-UA"/>
              </w:rPr>
              <w:t>ДОДАТОК</w:t>
            </w:r>
          </w:p>
          <w:p w:rsidR="002A4AFC" w:rsidRPr="00455B9B" w:rsidRDefault="002A4AFC" w:rsidP="00455B9B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2"/>
                <w:szCs w:val="22"/>
                <w:lang w:val="uk-UA"/>
              </w:rPr>
            </w:pPr>
            <w:r w:rsidRPr="00455B9B">
              <w:rPr>
                <w:b/>
                <w:sz w:val="22"/>
                <w:szCs w:val="22"/>
                <w:lang w:val="uk-UA"/>
              </w:rPr>
              <w:t>до рішення № 351 від 15.06.2017 року</w:t>
            </w:r>
          </w:p>
        </w:tc>
      </w:tr>
    </w:tbl>
    <w:p w:rsidR="002A4AFC" w:rsidRDefault="002A4AFC" w:rsidP="00641F7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lang w:val="uk-UA"/>
        </w:rPr>
      </w:pPr>
    </w:p>
    <w:p w:rsidR="002A4AFC" w:rsidRPr="00641F71" w:rsidRDefault="002A4AFC" w:rsidP="00641F7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lang w:val="uk-UA"/>
        </w:rPr>
      </w:pPr>
    </w:p>
    <w:p w:rsidR="002A4AFC" w:rsidRPr="00641F71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b/>
          <w:bCs/>
          <w:lang w:val="uk-UA"/>
        </w:rPr>
      </w:pPr>
      <w:r w:rsidRPr="00641F71">
        <w:rPr>
          <w:b/>
          <w:bCs/>
        </w:rPr>
        <w:t>1. Паспорт Програми</w:t>
      </w: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b/>
          <w:bCs/>
          <w:sz w:val="28"/>
          <w:szCs w:val="28"/>
        </w:rPr>
      </w:pPr>
    </w:p>
    <w:tbl>
      <w:tblPr>
        <w:tblW w:w="10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500"/>
        <w:gridCol w:w="5040"/>
      </w:tblGrid>
      <w:tr w:rsidR="002A4AFC" w:rsidRPr="009050CF" w:rsidTr="00641F71">
        <w:tc>
          <w:tcPr>
            <w:tcW w:w="540" w:type="dxa"/>
            <w:vAlign w:val="center"/>
          </w:tcPr>
          <w:p w:rsidR="002A4AFC" w:rsidRPr="009050CF" w:rsidRDefault="002A4AFC" w:rsidP="00641F71">
            <w:pPr>
              <w:keepNext/>
              <w:jc w:val="center"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1.</w:t>
            </w:r>
          </w:p>
        </w:tc>
        <w:tc>
          <w:tcPr>
            <w:tcW w:w="4500" w:type="dxa"/>
            <w:vAlign w:val="center"/>
          </w:tcPr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Ініціатор розроблення Програми</w:t>
            </w:r>
          </w:p>
        </w:tc>
        <w:tc>
          <w:tcPr>
            <w:tcW w:w="5040" w:type="dxa"/>
            <w:vAlign w:val="center"/>
          </w:tcPr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  <w:r w:rsidRPr="009050CF">
              <w:rPr>
                <w:bCs/>
                <w:szCs w:val="26"/>
                <w:lang w:eastAsia="uk-UA"/>
              </w:rPr>
              <w:t>виконавчий комітет Новороздільської міської ради</w:t>
            </w:r>
          </w:p>
        </w:tc>
      </w:tr>
      <w:tr w:rsidR="002A4AFC" w:rsidRPr="009050CF" w:rsidTr="00641F71">
        <w:tc>
          <w:tcPr>
            <w:tcW w:w="540" w:type="dxa"/>
          </w:tcPr>
          <w:p w:rsidR="002A4AFC" w:rsidRPr="009050CF" w:rsidRDefault="002A4AFC" w:rsidP="00641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9050CF">
              <w:rPr>
                <w:color w:val="000000"/>
              </w:rPr>
              <w:t>2.</w:t>
            </w:r>
          </w:p>
        </w:tc>
        <w:tc>
          <w:tcPr>
            <w:tcW w:w="4500" w:type="dxa"/>
          </w:tcPr>
          <w:p w:rsidR="002A4AFC" w:rsidRPr="009050CF" w:rsidRDefault="002A4AFC" w:rsidP="00641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050CF">
              <w:rPr>
                <w:color w:val="000000"/>
              </w:rPr>
              <w:t>Дата, номер і назва розпорядчого документу органу влади про розроблення Програми</w:t>
            </w:r>
          </w:p>
        </w:tc>
        <w:tc>
          <w:tcPr>
            <w:tcW w:w="5040" w:type="dxa"/>
          </w:tcPr>
          <w:p w:rsidR="002A4AFC" w:rsidRPr="009050CF" w:rsidRDefault="002A4AFC" w:rsidP="00641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6"/>
              </w:rPr>
            </w:pPr>
            <w:r w:rsidRPr="009050CF">
              <w:rPr>
                <w:rFonts w:cs="Courier New"/>
                <w:szCs w:val="26"/>
              </w:rPr>
              <w:t>Рішення Новороздільської міської ради № 237  від 22.12.2016 року</w:t>
            </w:r>
          </w:p>
        </w:tc>
      </w:tr>
      <w:tr w:rsidR="002A4AFC" w:rsidRPr="009050CF" w:rsidTr="00641F71">
        <w:tc>
          <w:tcPr>
            <w:tcW w:w="540" w:type="dxa"/>
            <w:vAlign w:val="center"/>
          </w:tcPr>
          <w:p w:rsidR="002A4AFC" w:rsidRPr="009050CF" w:rsidRDefault="002A4AFC" w:rsidP="00641F71">
            <w:pPr>
              <w:keepNext/>
              <w:jc w:val="center"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3.</w:t>
            </w:r>
          </w:p>
        </w:tc>
        <w:tc>
          <w:tcPr>
            <w:tcW w:w="4500" w:type="dxa"/>
            <w:vAlign w:val="center"/>
          </w:tcPr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Розробник Програми</w:t>
            </w:r>
          </w:p>
        </w:tc>
        <w:tc>
          <w:tcPr>
            <w:tcW w:w="5040" w:type="dxa"/>
            <w:vAlign w:val="center"/>
          </w:tcPr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  <w:r w:rsidRPr="009050CF">
              <w:rPr>
                <w:bCs/>
                <w:szCs w:val="26"/>
                <w:lang w:eastAsia="uk-UA"/>
              </w:rPr>
              <w:t>виконавчий комітет Новороздільської міської ради</w:t>
            </w:r>
          </w:p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</w:p>
        </w:tc>
      </w:tr>
      <w:tr w:rsidR="002A4AFC" w:rsidRPr="009050CF" w:rsidTr="00641F71">
        <w:tc>
          <w:tcPr>
            <w:tcW w:w="540" w:type="dxa"/>
            <w:vAlign w:val="center"/>
          </w:tcPr>
          <w:p w:rsidR="002A4AFC" w:rsidRPr="009050CF" w:rsidRDefault="002A4AFC" w:rsidP="00641F71">
            <w:pPr>
              <w:keepNext/>
              <w:jc w:val="center"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4.</w:t>
            </w:r>
          </w:p>
        </w:tc>
        <w:tc>
          <w:tcPr>
            <w:tcW w:w="4500" w:type="dxa"/>
            <w:vAlign w:val="center"/>
          </w:tcPr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Співрозробники Програми</w:t>
            </w:r>
          </w:p>
        </w:tc>
        <w:tc>
          <w:tcPr>
            <w:tcW w:w="5040" w:type="dxa"/>
            <w:vAlign w:val="center"/>
          </w:tcPr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Служба у справах дітей Новороздільської міської ради</w:t>
            </w:r>
          </w:p>
          <w:p w:rsidR="002A4AFC" w:rsidRPr="009050CF" w:rsidRDefault="002A4AFC" w:rsidP="00641F71">
            <w:pPr>
              <w:rPr>
                <w:lang w:eastAsia="uk-UA"/>
              </w:rPr>
            </w:pPr>
            <w:r w:rsidRPr="009050CF">
              <w:rPr>
                <w:lang w:eastAsia="uk-UA"/>
              </w:rPr>
              <w:t>КП „Розділжитлосервіс”</w:t>
            </w:r>
          </w:p>
        </w:tc>
      </w:tr>
      <w:tr w:rsidR="002A4AFC" w:rsidRPr="009050CF" w:rsidTr="00641F71">
        <w:tc>
          <w:tcPr>
            <w:tcW w:w="540" w:type="dxa"/>
            <w:vAlign w:val="center"/>
          </w:tcPr>
          <w:p w:rsidR="002A4AFC" w:rsidRPr="009050CF" w:rsidRDefault="002A4AFC" w:rsidP="00641F71">
            <w:pPr>
              <w:keepNext/>
              <w:jc w:val="center"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5.</w:t>
            </w:r>
          </w:p>
        </w:tc>
        <w:tc>
          <w:tcPr>
            <w:tcW w:w="4500" w:type="dxa"/>
            <w:vAlign w:val="center"/>
          </w:tcPr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Відповідальний виконавець Програми</w:t>
            </w:r>
          </w:p>
        </w:tc>
        <w:tc>
          <w:tcPr>
            <w:tcW w:w="5040" w:type="dxa"/>
            <w:vAlign w:val="center"/>
          </w:tcPr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</w:p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Виконавчий комітет Новороздільської міської ради</w:t>
            </w:r>
          </w:p>
          <w:p w:rsidR="002A4AFC" w:rsidRPr="009050CF" w:rsidRDefault="002A4AFC" w:rsidP="00641F71"/>
        </w:tc>
      </w:tr>
      <w:tr w:rsidR="002A4AFC" w:rsidRPr="009050CF" w:rsidTr="00641F71">
        <w:tc>
          <w:tcPr>
            <w:tcW w:w="540" w:type="dxa"/>
            <w:vAlign w:val="center"/>
          </w:tcPr>
          <w:p w:rsidR="002A4AFC" w:rsidRPr="009050CF" w:rsidRDefault="002A4AFC" w:rsidP="00641F71">
            <w:pPr>
              <w:keepNext/>
              <w:jc w:val="center"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6.</w:t>
            </w:r>
          </w:p>
        </w:tc>
        <w:tc>
          <w:tcPr>
            <w:tcW w:w="4500" w:type="dxa"/>
            <w:vAlign w:val="center"/>
          </w:tcPr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Учасники Програми</w:t>
            </w:r>
          </w:p>
        </w:tc>
        <w:tc>
          <w:tcPr>
            <w:tcW w:w="5040" w:type="dxa"/>
            <w:vAlign w:val="center"/>
          </w:tcPr>
          <w:p w:rsidR="002A4AFC" w:rsidRPr="009050CF" w:rsidRDefault="002A4AFC" w:rsidP="00641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uk-UA"/>
              </w:rPr>
            </w:pPr>
            <w:r w:rsidRPr="009050CF">
              <w:t>Виконавчий комітет Новороздільської міської ради</w:t>
            </w:r>
          </w:p>
          <w:p w:rsidR="002A4AFC" w:rsidRPr="009050CF" w:rsidRDefault="002A4AFC" w:rsidP="00641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/>
                <w:b/>
                <w:bCs/>
                <w:color w:val="FF0000"/>
              </w:rPr>
            </w:pPr>
            <w:r w:rsidRPr="009050CF">
              <w:rPr>
                <w:lang w:eastAsia="uk-UA"/>
              </w:rPr>
              <w:t>КП „Розділжитлосервіс”</w:t>
            </w:r>
            <w:r w:rsidRPr="009050CF">
              <w:rPr>
                <w:lang w:eastAsia="uk-UA"/>
              </w:rPr>
              <w:br/>
            </w:r>
          </w:p>
        </w:tc>
      </w:tr>
      <w:tr w:rsidR="002A4AFC" w:rsidRPr="009050CF" w:rsidTr="00641F71">
        <w:tc>
          <w:tcPr>
            <w:tcW w:w="540" w:type="dxa"/>
            <w:vAlign w:val="center"/>
          </w:tcPr>
          <w:p w:rsidR="002A4AFC" w:rsidRPr="009050CF" w:rsidRDefault="002A4AFC" w:rsidP="00641F71">
            <w:pPr>
              <w:keepNext/>
              <w:jc w:val="center"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7.</w:t>
            </w:r>
          </w:p>
        </w:tc>
        <w:tc>
          <w:tcPr>
            <w:tcW w:w="4500" w:type="dxa"/>
            <w:vAlign w:val="center"/>
          </w:tcPr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Термін реалізації Програми</w:t>
            </w:r>
          </w:p>
        </w:tc>
        <w:tc>
          <w:tcPr>
            <w:tcW w:w="5040" w:type="dxa"/>
            <w:vAlign w:val="center"/>
          </w:tcPr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2017-2019 роки</w:t>
            </w:r>
          </w:p>
        </w:tc>
      </w:tr>
      <w:tr w:rsidR="002A4AFC" w:rsidRPr="009050CF" w:rsidTr="00641F71">
        <w:tc>
          <w:tcPr>
            <w:tcW w:w="540" w:type="dxa"/>
            <w:vAlign w:val="center"/>
          </w:tcPr>
          <w:p w:rsidR="002A4AFC" w:rsidRPr="009050CF" w:rsidRDefault="002A4AFC" w:rsidP="00641F71">
            <w:pPr>
              <w:keepNext/>
              <w:jc w:val="center"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8.</w:t>
            </w:r>
          </w:p>
        </w:tc>
        <w:tc>
          <w:tcPr>
            <w:tcW w:w="4500" w:type="dxa"/>
            <w:vAlign w:val="center"/>
          </w:tcPr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Етапи виконання Програми</w:t>
            </w:r>
          </w:p>
        </w:tc>
        <w:tc>
          <w:tcPr>
            <w:tcW w:w="5040" w:type="dxa"/>
            <w:vAlign w:val="center"/>
          </w:tcPr>
          <w:p w:rsidR="002A4AFC" w:rsidRPr="00641F71" w:rsidRDefault="002A4AFC" w:rsidP="00641F71">
            <w:pPr>
              <w:keepNext/>
              <w:outlineLvl w:val="0"/>
              <w:rPr>
                <w:lang w:val="uk-UA" w:eastAsia="uk-UA"/>
              </w:rPr>
            </w:pPr>
            <w:r>
              <w:rPr>
                <w:lang w:eastAsia="uk-UA"/>
              </w:rPr>
              <w:t>2017 рік, 2018 рік, 2019 рік</w:t>
            </w:r>
          </w:p>
        </w:tc>
      </w:tr>
      <w:tr w:rsidR="002A4AFC" w:rsidRPr="009050CF" w:rsidTr="00641F71">
        <w:tc>
          <w:tcPr>
            <w:tcW w:w="540" w:type="dxa"/>
            <w:vMerge w:val="restart"/>
          </w:tcPr>
          <w:p w:rsidR="002A4AFC" w:rsidRPr="009050CF" w:rsidRDefault="002A4AFC" w:rsidP="00641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9050CF">
              <w:rPr>
                <w:color w:val="000000"/>
              </w:rPr>
              <w:t>9.</w:t>
            </w:r>
          </w:p>
        </w:tc>
        <w:tc>
          <w:tcPr>
            <w:tcW w:w="4500" w:type="dxa"/>
          </w:tcPr>
          <w:p w:rsidR="002A4AFC" w:rsidRPr="009050CF" w:rsidRDefault="002A4AFC" w:rsidP="00641F71">
            <w:pPr>
              <w:keepNext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 xml:space="preserve">Загальний обсяг фінансових ресурсів, необхідних для реалізації Програми: </w:t>
            </w:r>
          </w:p>
          <w:p w:rsidR="002A4AFC" w:rsidRPr="009050CF" w:rsidRDefault="002A4AFC" w:rsidP="00641F71">
            <w:pPr>
              <w:keepNext/>
              <w:jc w:val="right"/>
              <w:outlineLvl w:val="0"/>
              <w:rPr>
                <w:lang w:eastAsia="uk-UA"/>
              </w:rPr>
            </w:pPr>
            <w:r w:rsidRPr="009050CF">
              <w:rPr>
                <w:lang w:eastAsia="uk-UA"/>
              </w:rPr>
              <w:t>2017 рік</w:t>
            </w:r>
          </w:p>
          <w:p w:rsidR="002A4AFC" w:rsidRPr="009050CF" w:rsidRDefault="002A4AFC" w:rsidP="00641F71">
            <w:pPr>
              <w:jc w:val="right"/>
              <w:rPr>
                <w:lang w:eastAsia="uk-UA"/>
              </w:rPr>
            </w:pPr>
            <w:r w:rsidRPr="009050CF">
              <w:rPr>
                <w:lang w:eastAsia="uk-UA"/>
              </w:rPr>
              <w:t>2018</w:t>
            </w:r>
            <w:r w:rsidRPr="009050CF">
              <w:t>рік</w:t>
            </w:r>
          </w:p>
          <w:p w:rsidR="002A4AFC" w:rsidRPr="009050CF" w:rsidRDefault="002A4AFC" w:rsidP="00641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</w:rPr>
            </w:pPr>
            <w:r w:rsidRPr="009050CF">
              <w:rPr>
                <w:lang w:eastAsia="uk-UA"/>
              </w:rPr>
              <w:t>2019</w:t>
            </w:r>
            <w:r w:rsidRPr="009050CF">
              <w:t>рік</w:t>
            </w:r>
          </w:p>
        </w:tc>
        <w:tc>
          <w:tcPr>
            <w:tcW w:w="5040" w:type="dxa"/>
          </w:tcPr>
          <w:p w:rsidR="002A4AFC" w:rsidRPr="009050CF" w:rsidRDefault="002A4AFC" w:rsidP="00641F71">
            <w:pPr>
              <w:keepNext/>
              <w:outlineLvl w:val="0"/>
              <w:rPr>
                <w:color w:val="FF0000"/>
                <w:lang w:eastAsia="uk-UA"/>
              </w:rPr>
            </w:pPr>
          </w:p>
          <w:p w:rsidR="002A4AFC" w:rsidRPr="009050CF" w:rsidRDefault="002A4AFC" w:rsidP="00641F71">
            <w:pPr>
              <w:rPr>
                <w:color w:val="FF0000"/>
              </w:rPr>
            </w:pPr>
          </w:p>
          <w:p w:rsidR="002A4AFC" w:rsidRPr="009050CF" w:rsidRDefault="002A4AFC" w:rsidP="00641F71">
            <w:r w:rsidRPr="009050CF">
              <w:t>80 тис. грн.</w:t>
            </w:r>
          </w:p>
          <w:p w:rsidR="002A4AFC" w:rsidRPr="009050CF" w:rsidRDefault="002A4AFC" w:rsidP="00641F71">
            <w:r w:rsidRPr="009050CF">
              <w:t>64, 403 тис. грн.</w:t>
            </w:r>
          </w:p>
          <w:p w:rsidR="002A4AFC" w:rsidRPr="009050CF" w:rsidRDefault="002A4AFC" w:rsidP="00641F71">
            <w:r w:rsidRPr="009050CF">
              <w:t>0,00  тис. грн.</w:t>
            </w:r>
          </w:p>
        </w:tc>
      </w:tr>
      <w:tr w:rsidR="002A4AFC" w:rsidRPr="009050CF" w:rsidTr="00641F71">
        <w:trPr>
          <w:trHeight w:val="3219"/>
        </w:trPr>
        <w:tc>
          <w:tcPr>
            <w:tcW w:w="540" w:type="dxa"/>
            <w:vMerge/>
          </w:tcPr>
          <w:p w:rsidR="002A4AFC" w:rsidRPr="009050CF" w:rsidRDefault="002A4AFC" w:rsidP="00641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500" w:type="dxa"/>
          </w:tcPr>
          <w:p w:rsidR="002A4AFC" w:rsidRPr="009050CF" w:rsidRDefault="002A4AFC" w:rsidP="00641F71">
            <w:r w:rsidRPr="009050CF">
              <w:t>У тому числі:</w:t>
            </w:r>
          </w:p>
          <w:p w:rsidR="002A4AFC" w:rsidRPr="009050CF" w:rsidRDefault="002A4AFC" w:rsidP="00641F71">
            <w:r w:rsidRPr="009050CF">
              <w:t>Коштів обласного  бюджету:</w:t>
            </w:r>
          </w:p>
          <w:p w:rsidR="002A4AFC" w:rsidRPr="009050CF" w:rsidRDefault="002A4AFC" w:rsidP="00641F71">
            <w:pPr>
              <w:jc w:val="right"/>
            </w:pPr>
            <w:r w:rsidRPr="009050CF">
              <w:t>2017 рік</w:t>
            </w:r>
          </w:p>
          <w:p w:rsidR="002A4AFC" w:rsidRPr="009050CF" w:rsidRDefault="002A4AFC" w:rsidP="00641F71">
            <w:pPr>
              <w:jc w:val="right"/>
              <w:rPr>
                <w:lang w:eastAsia="uk-UA"/>
              </w:rPr>
            </w:pPr>
            <w:r w:rsidRPr="009050CF">
              <w:rPr>
                <w:lang w:eastAsia="uk-UA"/>
              </w:rPr>
              <w:t>2018</w:t>
            </w:r>
            <w:r w:rsidRPr="009050CF">
              <w:t>рік</w:t>
            </w:r>
          </w:p>
          <w:p w:rsidR="002A4AFC" w:rsidRPr="009050CF" w:rsidRDefault="002A4AFC" w:rsidP="00641F71">
            <w:pPr>
              <w:jc w:val="right"/>
            </w:pPr>
            <w:r w:rsidRPr="009050CF">
              <w:rPr>
                <w:lang w:eastAsia="uk-UA"/>
              </w:rPr>
              <w:t>2019</w:t>
            </w:r>
            <w:r w:rsidRPr="009050CF">
              <w:t>рік</w:t>
            </w:r>
          </w:p>
          <w:p w:rsidR="002A4AFC" w:rsidRPr="009050CF" w:rsidRDefault="002A4AFC" w:rsidP="00641F71">
            <w:r w:rsidRPr="009050CF">
              <w:t>Коштів міського бюджету:</w:t>
            </w:r>
          </w:p>
          <w:p w:rsidR="002A4AFC" w:rsidRPr="009050CF" w:rsidRDefault="002A4AFC" w:rsidP="00641F71">
            <w:pPr>
              <w:jc w:val="right"/>
            </w:pPr>
            <w:r w:rsidRPr="009050CF">
              <w:t xml:space="preserve"> 2017 рік</w:t>
            </w:r>
          </w:p>
          <w:p w:rsidR="002A4AFC" w:rsidRPr="009050CF" w:rsidRDefault="002A4AFC" w:rsidP="00641F71">
            <w:pPr>
              <w:jc w:val="right"/>
              <w:rPr>
                <w:lang w:eastAsia="uk-UA"/>
              </w:rPr>
            </w:pPr>
            <w:r w:rsidRPr="009050CF">
              <w:rPr>
                <w:lang w:eastAsia="uk-UA"/>
              </w:rPr>
              <w:t xml:space="preserve"> 2018 </w:t>
            </w:r>
            <w:r w:rsidRPr="009050CF">
              <w:t>рік</w:t>
            </w:r>
          </w:p>
          <w:p w:rsidR="002A4AFC" w:rsidRPr="009050CF" w:rsidRDefault="002A4AFC" w:rsidP="00641F71">
            <w:pPr>
              <w:jc w:val="right"/>
              <w:rPr>
                <w:lang w:eastAsia="uk-UA"/>
              </w:rPr>
            </w:pPr>
            <w:r w:rsidRPr="009050CF">
              <w:rPr>
                <w:lang w:eastAsia="uk-UA"/>
              </w:rPr>
              <w:t xml:space="preserve"> 2019 </w:t>
            </w:r>
            <w:r w:rsidRPr="009050CF">
              <w:t>рік</w:t>
            </w:r>
          </w:p>
          <w:p w:rsidR="002A4AFC" w:rsidRPr="009050CF" w:rsidRDefault="002A4AFC" w:rsidP="00641F71">
            <w:pPr>
              <w:rPr>
                <w:lang w:eastAsia="uk-UA"/>
              </w:rPr>
            </w:pPr>
            <w:r w:rsidRPr="009050CF">
              <w:rPr>
                <w:lang w:eastAsia="uk-UA"/>
              </w:rPr>
              <w:t>Інші джерела:</w:t>
            </w:r>
          </w:p>
          <w:p w:rsidR="002A4AFC" w:rsidRPr="009050CF" w:rsidRDefault="002A4AFC" w:rsidP="00641F71">
            <w:pPr>
              <w:jc w:val="right"/>
            </w:pPr>
            <w:r w:rsidRPr="009050CF">
              <w:t>2017 рік</w:t>
            </w:r>
          </w:p>
          <w:p w:rsidR="002A4AFC" w:rsidRPr="009050CF" w:rsidRDefault="002A4AFC" w:rsidP="00641F71">
            <w:pPr>
              <w:jc w:val="right"/>
              <w:rPr>
                <w:lang w:eastAsia="uk-UA"/>
              </w:rPr>
            </w:pPr>
            <w:r w:rsidRPr="009050CF">
              <w:rPr>
                <w:lang w:eastAsia="uk-UA"/>
              </w:rPr>
              <w:t xml:space="preserve">2018 </w:t>
            </w:r>
            <w:r w:rsidRPr="009050CF">
              <w:t>рік</w:t>
            </w:r>
          </w:p>
          <w:p w:rsidR="002A4AFC" w:rsidRPr="009050CF" w:rsidRDefault="002A4AFC" w:rsidP="00641F71">
            <w:pPr>
              <w:jc w:val="right"/>
            </w:pPr>
            <w:r w:rsidRPr="009050CF">
              <w:rPr>
                <w:lang w:eastAsia="uk-UA"/>
              </w:rPr>
              <w:t xml:space="preserve">2019 </w:t>
            </w:r>
            <w:r w:rsidRPr="009050CF">
              <w:t>рік</w:t>
            </w:r>
          </w:p>
        </w:tc>
        <w:tc>
          <w:tcPr>
            <w:tcW w:w="5040" w:type="dxa"/>
          </w:tcPr>
          <w:p w:rsidR="002A4AFC" w:rsidRPr="009050CF" w:rsidRDefault="002A4AFC" w:rsidP="00641F71">
            <w:pPr>
              <w:rPr>
                <w:color w:val="FF0000"/>
              </w:rPr>
            </w:pPr>
          </w:p>
          <w:p w:rsidR="002A4AFC" w:rsidRPr="009050CF" w:rsidRDefault="002A4AFC" w:rsidP="00641F71">
            <w:pPr>
              <w:rPr>
                <w:color w:val="FF0000"/>
              </w:rPr>
            </w:pPr>
          </w:p>
          <w:p w:rsidR="002A4AFC" w:rsidRPr="009050CF" w:rsidRDefault="002A4AFC" w:rsidP="00641F71">
            <w:r w:rsidRPr="009050CF">
              <w:t>0,00 тис. грн.</w:t>
            </w:r>
          </w:p>
          <w:p w:rsidR="002A4AFC" w:rsidRPr="009050CF" w:rsidRDefault="002A4AFC" w:rsidP="00641F71">
            <w:r w:rsidRPr="009050CF">
              <w:t>0,00 тис. грн.</w:t>
            </w:r>
          </w:p>
          <w:p w:rsidR="002A4AFC" w:rsidRPr="009050CF" w:rsidRDefault="002A4AFC" w:rsidP="00641F71">
            <w:pPr>
              <w:rPr>
                <w:color w:val="FF0000"/>
              </w:rPr>
            </w:pPr>
            <w:r w:rsidRPr="009050CF">
              <w:t xml:space="preserve">0,00 тис. грн. </w:t>
            </w:r>
          </w:p>
          <w:p w:rsidR="002A4AFC" w:rsidRPr="009050CF" w:rsidRDefault="002A4AFC" w:rsidP="00641F71">
            <w:pPr>
              <w:rPr>
                <w:color w:val="FF0000"/>
              </w:rPr>
            </w:pPr>
          </w:p>
          <w:p w:rsidR="002A4AFC" w:rsidRPr="009050CF" w:rsidRDefault="002A4AFC" w:rsidP="00641F71">
            <w:r w:rsidRPr="009050CF">
              <w:t xml:space="preserve">80 тис. грн.. </w:t>
            </w:r>
          </w:p>
          <w:p w:rsidR="002A4AFC" w:rsidRPr="009050CF" w:rsidRDefault="002A4AFC" w:rsidP="00641F71">
            <w:r w:rsidRPr="009050CF">
              <w:t>64, 403 тис. грн.</w:t>
            </w:r>
          </w:p>
          <w:p w:rsidR="002A4AFC" w:rsidRPr="009050CF" w:rsidRDefault="002A4AFC" w:rsidP="00641F71">
            <w:pPr>
              <w:rPr>
                <w:color w:val="FF0000"/>
              </w:rPr>
            </w:pPr>
            <w:r w:rsidRPr="009050CF">
              <w:t>0,00 тис. грн.</w:t>
            </w:r>
          </w:p>
          <w:p w:rsidR="002A4AFC" w:rsidRPr="009050CF" w:rsidRDefault="002A4AFC" w:rsidP="00641F71">
            <w:pPr>
              <w:rPr>
                <w:color w:val="FF0000"/>
              </w:rPr>
            </w:pPr>
          </w:p>
          <w:p w:rsidR="002A4AFC" w:rsidRPr="009050CF" w:rsidRDefault="002A4AFC" w:rsidP="00641F71">
            <w:r w:rsidRPr="009050CF">
              <w:t>0,0 тис. грн.</w:t>
            </w:r>
          </w:p>
          <w:p w:rsidR="002A4AFC" w:rsidRPr="009050CF" w:rsidRDefault="002A4AFC" w:rsidP="00641F71">
            <w:r w:rsidRPr="009050CF">
              <w:t>0,0 тис. грн.</w:t>
            </w:r>
          </w:p>
          <w:p w:rsidR="002A4AFC" w:rsidRPr="009050CF" w:rsidRDefault="002A4AFC" w:rsidP="00641F71">
            <w:pPr>
              <w:rPr>
                <w:color w:val="FF0000"/>
              </w:rPr>
            </w:pPr>
            <w:r w:rsidRPr="009050CF">
              <w:t>0,0 тис. грн.</w:t>
            </w:r>
          </w:p>
        </w:tc>
      </w:tr>
    </w:tbl>
    <w:p w:rsidR="002A4AFC" w:rsidRPr="009050CF" w:rsidRDefault="002A4AFC" w:rsidP="00641F71">
      <w:pPr>
        <w:tabs>
          <w:tab w:val="center" w:pos="4677"/>
          <w:tab w:val="right" w:pos="9355"/>
        </w:tabs>
        <w:spacing w:line="192" w:lineRule="auto"/>
        <w:ind w:left="360"/>
        <w:rPr>
          <w:b/>
          <w:bCs/>
        </w:rPr>
      </w:pPr>
    </w:p>
    <w:p w:rsidR="002A4AFC" w:rsidRPr="009050CF" w:rsidRDefault="002A4AFC" w:rsidP="00641F71">
      <w:pPr>
        <w:tabs>
          <w:tab w:val="center" w:pos="4677"/>
          <w:tab w:val="right" w:pos="9355"/>
        </w:tabs>
        <w:spacing w:line="192" w:lineRule="auto"/>
        <w:ind w:left="360"/>
        <w:rPr>
          <w:b/>
          <w:bCs/>
          <w:szCs w:val="26"/>
        </w:rPr>
      </w:pPr>
    </w:p>
    <w:p w:rsidR="002A4AFC" w:rsidRPr="009050CF" w:rsidRDefault="002A4AFC" w:rsidP="00641F71">
      <w:pPr>
        <w:tabs>
          <w:tab w:val="center" w:pos="4677"/>
          <w:tab w:val="right" w:pos="9355"/>
        </w:tabs>
        <w:spacing w:line="192" w:lineRule="auto"/>
        <w:ind w:left="142"/>
        <w:rPr>
          <w:b/>
          <w:bCs/>
        </w:rPr>
      </w:pPr>
      <w:r w:rsidRPr="009050CF">
        <w:rPr>
          <w:b/>
          <w:bCs/>
        </w:rPr>
        <w:t xml:space="preserve">Керівник установи </w:t>
      </w:r>
    </w:p>
    <w:p w:rsidR="002A4AFC" w:rsidRPr="009050CF" w:rsidRDefault="002A4AFC" w:rsidP="00641F71">
      <w:pPr>
        <w:tabs>
          <w:tab w:val="center" w:pos="4677"/>
          <w:tab w:val="right" w:pos="9355"/>
        </w:tabs>
        <w:spacing w:line="192" w:lineRule="auto"/>
        <w:ind w:left="142"/>
        <w:rPr>
          <w:b/>
          <w:bCs/>
        </w:rPr>
      </w:pPr>
      <w:r w:rsidRPr="009050CF">
        <w:rPr>
          <w:b/>
          <w:bCs/>
        </w:rPr>
        <w:t xml:space="preserve">головного розпорядника коштів            ____________________            Мелешко А.Р.     </w:t>
      </w:r>
    </w:p>
    <w:p w:rsidR="002A4AFC" w:rsidRPr="009050CF" w:rsidRDefault="002A4AFC" w:rsidP="00641F71">
      <w:pPr>
        <w:tabs>
          <w:tab w:val="center" w:pos="4677"/>
          <w:tab w:val="right" w:pos="9355"/>
        </w:tabs>
        <w:spacing w:line="192" w:lineRule="auto"/>
        <w:ind w:left="142"/>
        <w:rPr>
          <w:b/>
          <w:bCs/>
        </w:rPr>
      </w:pPr>
    </w:p>
    <w:p w:rsidR="002A4AFC" w:rsidRPr="009050CF" w:rsidRDefault="002A4AFC" w:rsidP="00641F71">
      <w:pPr>
        <w:tabs>
          <w:tab w:val="center" w:pos="4677"/>
          <w:tab w:val="right" w:pos="9355"/>
        </w:tabs>
        <w:spacing w:line="192" w:lineRule="auto"/>
        <w:ind w:left="142"/>
        <w:rPr>
          <w:b/>
          <w:bCs/>
        </w:rPr>
      </w:pPr>
    </w:p>
    <w:p w:rsidR="002A4AFC" w:rsidRPr="009050CF" w:rsidRDefault="002A4AFC" w:rsidP="00641F71">
      <w:pPr>
        <w:tabs>
          <w:tab w:val="center" w:pos="4677"/>
          <w:tab w:val="right" w:pos="9355"/>
        </w:tabs>
        <w:spacing w:line="192" w:lineRule="auto"/>
        <w:ind w:left="142"/>
        <w:rPr>
          <w:b/>
          <w:bCs/>
        </w:rPr>
      </w:pPr>
    </w:p>
    <w:p w:rsidR="002A4AFC" w:rsidRPr="009050CF" w:rsidRDefault="002A4AFC" w:rsidP="00641F71">
      <w:pPr>
        <w:tabs>
          <w:tab w:val="center" w:pos="4677"/>
          <w:tab w:val="right" w:pos="9355"/>
        </w:tabs>
        <w:spacing w:line="192" w:lineRule="auto"/>
        <w:ind w:left="142"/>
        <w:rPr>
          <w:b/>
          <w:bCs/>
        </w:rPr>
      </w:pPr>
      <w:r w:rsidRPr="009050CF">
        <w:rPr>
          <w:b/>
          <w:bCs/>
        </w:rPr>
        <w:t xml:space="preserve">Відповідальний </w:t>
      </w:r>
      <w:r w:rsidRPr="009050CF">
        <w:rPr>
          <w:b/>
          <w:bCs/>
        </w:rPr>
        <w:br/>
        <w:t>виконавець Програми                              ___________________              Мелешко А.Р</w:t>
      </w:r>
      <w:r w:rsidRPr="009050CF">
        <w:rPr>
          <w:b/>
          <w:bCs/>
        </w:rPr>
        <w:tab/>
      </w:r>
    </w:p>
    <w:p w:rsidR="002A4AFC" w:rsidRPr="009050CF" w:rsidRDefault="002A4AFC" w:rsidP="00641F71">
      <w:pPr>
        <w:tabs>
          <w:tab w:val="center" w:pos="4677"/>
          <w:tab w:val="right" w:pos="9355"/>
        </w:tabs>
        <w:spacing w:line="192" w:lineRule="auto"/>
        <w:ind w:left="360"/>
        <w:rPr>
          <w:b/>
          <w:bCs/>
        </w:rPr>
      </w:pPr>
    </w:p>
    <w:p w:rsidR="002A4AFC" w:rsidRPr="009050CF" w:rsidRDefault="002A4AFC" w:rsidP="00641F71">
      <w:pPr>
        <w:tabs>
          <w:tab w:val="center" w:pos="4677"/>
          <w:tab w:val="right" w:pos="9355"/>
        </w:tabs>
        <w:spacing w:line="192" w:lineRule="auto"/>
        <w:rPr>
          <w:b/>
          <w:bCs/>
        </w:rPr>
      </w:pPr>
    </w:p>
    <w:p w:rsidR="002A4AFC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/>
        </w:rPr>
      </w:pPr>
    </w:p>
    <w:p w:rsidR="002A4AFC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/>
        </w:rPr>
      </w:pPr>
    </w:p>
    <w:p w:rsidR="002A4AFC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/>
        </w:rPr>
      </w:pPr>
      <w:r w:rsidRPr="009050CF">
        <w:rPr>
          <w:b/>
          <w:bCs/>
        </w:rPr>
        <w:t xml:space="preserve">5. Здійснення капітального ремонту житла, що перебуває </w:t>
      </w:r>
    </w:p>
    <w:p w:rsidR="002A4AFC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/>
        </w:rPr>
      </w:pPr>
      <w:r w:rsidRPr="009050CF">
        <w:rPr>
          <w:b/>
          <w:bCs/>
        </w:rPr>
        <w:t>у власності/користуванні дітей-сиріт і дітей, позбавлених батьківського піклування,</w:t>
      </w: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050CF">
        <w:rPr>
          <w:b/>
          <w:bCs/>
        </w:rPr>
        <w:t>та осіб з їх числа у м. Новий Розділ на 2017 р. та прогноз на 2018-2019 роки</w:t>
      </w:r>
    </w:p>
    <w:p w:rsidR="002A4AFC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lang w:val="uk-UA"/>
        </w:rPr>
      </w:pPr>
    </w:p>
    <w:p w:rsidR="002A4AFC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lang w:val="uk-UA"/>
        </w:rPr>
      </w:pPr>
    </w:p>
    <w:p w:rsidR="002A4AFC" w:rsidRPr="00641F71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lang w:val="uk-UA"/>
        </w:rPr>
      </w:pPr>
    </w:p>
    <w:p w:rsidR="002A4AFC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lang w:val="uk-UA"/>
        </w:rPr>
      </w:pPr>
      <w:r w:rsidRPr="009050CF">
        <w:t>Таблиця 1.1.</w:t>
      </w:r>
      <w:r w:rsidRPr="009050CF">
        <w:rPr>
          <w:b/>
          <w:bCs/>
        </w:rPr>
        <w:t xml:space="preserve"> Капітальний ремонт житлових приміщень </w:t>
      </w:r>
    </w:p>
    <w:p w:rsidR="002A4AFC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lang w:val="uk-UA"/>
        </w:rPr>
      </w:pPr>
    </w:p>
    <w:p w:rsidR="002A4AFC" w:rsidRPr="00641F71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2A4AFC" w:rsidRPr="00641F71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</w:rPr>
      </w:pPr>
      <w:r w:rsidRPr="00641F71">
        <w:rPr>
          <w:bCs/>
        </w:rPr>
        <w:t xml:space="preserve">                                                                                                                         тис. грн.</w:t>
      </w:r>
    </w:p>
    <w:tbl>
      <w:tblPr>
        <w:tblW w:w="10314" w:type="dxa"/>
        <w:tblLayout w:type="fixed"/>
        <w:tblLook w:val="0000"/>
      </w:tblPr>
      <w:tblGrid>
        <w:gridCol w:w="503"/>
        <w:gridCol w:w="2562"/>
        <w:gridCol w:w="1449"/>
        <w:gridCol w:w="981"/>
        <w:gridCol w:w="1606"/>
        <w:gridCol w:w="1512"/>
        <w:gridCol w:w="1701"/>
      </w:tblGrid>
      <w:tr w:rsidR="002A4AFC" w:rsidRPr="00641F71" w:rsidTr="00641F71">
        <w:trPr>
          <w:trHeight w:val="136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A4AFC" w:rsidRPr="00641F71" w:rsidRDefault="002A4AFC" w:rsidP="00641F71">
            <w:pPr>
              <w:jc w:val="center"/>
              <w:rPr>
                <w:bCs/>
                <w:i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A4AFC" w:rsidRPr="00641F71" w:rsidRDefault="002A4AFC" w:rsidP="00641F71">
            <w:pPr>
              <w:jc w:val="center"/>
              <w:rPr>
                <w:bCs/>
                <w:i/>
              </w:rPr>
            </w:pPr>
          </w:p>
          <w:p w:rsidR="002A4AFC" w:rsidRPr="00641F71" w:rsidRDefault="002A4AFC" w:rsidP="00641F71">
            <w:pPr>
              <w:jc w:val="center"/>
              <w:rPr>
                <w:bCs/>
                <w:i/>
              </w:rPr>
            </w:pPr>
            <w:r w:rsidRPr="00641F71">
              <w:rPr>
                <w:bCs/>
                <w:i/>
              </w:rPr>
              <w:t>Об’єкт</w:t>
            </w:r>
          </w:p>
          <w:p w:rsidR="002A4AFC" w:rsidRPr="00641F71" w:rsidRDefault="002A4AFC" w:rsidP="00641F71">
            <w:pPr>
              <w:jc w:val="center"/>
              <w:rPr>
                <w:bCs/>
                <w:i/>
              </w:rPr>
            </w:pPr>
          </w:p>
          <w:p w:rsidR="002A4AFC" w:rsidRPr="00641F71" w:rsidRDefault="002A4AFC" w:rsidP="00641F71">
            <w:pPr>
              <w:jc w:val="center"/>
              <w:rPr>
                <w:bCs/>
                <w:i/>
              </w:rPr>
            </w:pPr>
          </w:p>
        </w:tc>
        <w:tc>
          <w:tcPr>
            <w:tcW w:w="14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A4AFC" w:rsidRPr="00641F71" w:rsidRDefault="002A4AFC" w:rsidP="00641F71">
            <w:pPr>
              <w:jc w:val="center"/>
              <w:rPr>
                <w:bCs/>
                <w:i/>
              </w:rPr>
            </w:pPr>
            <w:r w:rsidRPr="00641F71">
              <w:rPr>
                <w:bCs/>
                <w:i/>
              </w:rPr>
              <w:t>Термін виконання,</w:t>
            </w:r>
          </w:p>
          <w:p w:rsidR="002A4AFC" w:rsidRPr="00641F71" w:rsidRDefault="002A4AFC" w:rsidP="00641F71">
            <w:pPr>
              <w:jc w:val="center"/>
              <w:rPr>
                <w:bCs/>
                <w:i/>
              </w:rPr>
            </w:pPr>
            <w:r w:rsidRPr="00641F71">
              <w:rPr>
                <w:bCs/>
                <w:i/>
              </w:rPr>
              <w:t>роки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A4AFC" w:rsidRPr="00641F71" w:rsidRDefault="002A4AFC" w:rsidP="00641F71">
            <w:pPr>
              <w:jc w:val="center"/>
              <w:rPr>
                <w:bCs/>
                <w:i/>
                <w:vertAlign w:val="superscript"/>
              </w:rPr>
            </w:pPr>
            <w:r w:rsidRPr="00641F71">
              <w:rPr>
                <w:bCs/>
                <w:i/>
              </w:rPr>
              <w:t>Площа,</w:t>
            </w:r>
          </w:p>
          <w:p w:rsidR="002A4AFC" w:rsidRPr="00641F71" w:rsidRDefault="002A4AFC" w:rsidP="00641F71">
            <w:pPr>
              <w:jc w:val="center"/>
              <w:rPr>
                <w:bCs/>
                <w:i/>
              </w:rPr>
            </w:pPr>
            <w:r w:rsidRPr="00641F71">
              <w:rPr>
                <w:bCs/>
                <w:i/>
                <w:vertAlign w:val="superscript"/>
              </w:rPr>
              <w:t>м2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AFC" w:rsidRPr="00641F71" w:rsidRDefault="002A4AFC" w:rsidP="00641F71">
            <w:pPr>
              <w:ind w:left="113" w:right="113"/>
              <w:jc w:val="center"/>
              <w:rPr>
                <w:bCs/>
                <w:i/>
              </w:rPr>
            </w:pPr>
            <w:r w:rsidRPr="00641F71">
              <w:rPr>
                <w:bCs/>
                <w:i/>
              </w:rPr>
              <w:t>Загальний  необхідний обсяг фінансування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A4AFC" w:rsidRPr="00641F71" w:rsidRDefault="002A4AFC" w:rsidP="00641F71">
            <w:pPr>
              <w:ind w:right="77"/>
              <w:jc w:val="center"/>
              <w:rPr>
                <w:bCs/>
                <w:i/>
              </w:rPr>
            </w:pPr>
            <w:r w:rsidRPr="00641F71">
              <w:rPr>
                <w:bCs/>
                <w:i/>
              </w:rPr>
              <w:t>Обсяг фінансування з обласного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AFC" w:rsidRPr="00641F71" w:rsidRDefault="002A4AFC" w:rsidP="00641F71">
            <w:pPr>
              <w:ind w:left="113" w:right="113"/>
              <w:jc w:val="center"/>
              <w:rPr>
                <w:i/>
              </w:rPr>
            </w:pPr>
            <w:r w:rsidRPr="00641F71">
              <w:rPr>
                <w:bCs/>
                <w:i/>
              </w:rPr>
              <w:t>Обсяг фінансування з місцевого бюджету</w:t>
            </w:r>
          </w:p>
        </w:tc>
      </w:tr>
      <w:tr w:rsidR="002A4AFC" w:rsidRPr="009050CF" w:rsidTr="00641F71">
        <w:trPr>
          <w:trHeight w:val="268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4AFC" w:rsidRPr="009050CF" w:rsidRDefault="002A4AFC" w:rsidP="00641F71">
            <w:pPr>
              <w:snapToGrid w:val="0"/>
            </w:pPr>
            <w:r w:rsidRPr="009050CF">
              <w:t>1</w:t>
            </w:r>
          </w:p>
        </w:tc>
        <w:tc>
          <w:tcPr>
            <w:tcW w:w="2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</w:pPr>
            <w:r w:rsidRPr="009050CF">
              <w:t>вул. Героя України Степана Бандери 14, кв. 52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2017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21,2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40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jc w:val="center"/>
            </w:pPr>
            <w:r w:rsidRPr="009050CF"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40</w:t>
            </w:r>
          </w:p>
        </w:tc>
      </w:tr>
      <w:tr w:rsidR="002A4AFC" w:rsidRPr="009050CF" w:rsidTr="00641F71">
        <w:trPr>
          <w:trHeight w:val="268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4AFC" w:rsidRPr="009050CF" w:rsidRDefault="002A4AFC" w:rsidP="00641F71">
            <w:pPr>
              <w:snapToGrid w:val="0"/>
            </w:pPr>
            <w:r w:rsidRPr="009050CF">
              <w:t>2</w:t>
            </w:r>
          </w:p>
        </w:tc>
        <w:tc>
          <w:tcPr>
            <w:tcW w:w="2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</w:pPr>
            <w:r w:rsidRPr="009050CF">
              <w:t>вул. Чорновола 16, кв. 22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2017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42,55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40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jc w:val="center"/>
            </w:pPr>
            <w:r w:rsidRPr="009050CF"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40</w:t>
            </w:r>
          </w:p>
        </w:tc>
      </w:tr>
      <w:tr w:rsidR="002A4AFC" w:rsidRPr="009050CF" w:rsidTr="00641F71">
        <w:trPr>
          <w:trHeight w:val="268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4AFC" w:rsidRPr="009050CF" w:rsidRDefault="002A4AFC" w:rsidP="00641F71">
            <w:pPr>
              <w:snapToGrid w:val="0"/>
            </w:pPr>
            <w:r w:rsidRPr="009050CF">
              <w:t>3</w:t>
            </w:r>
          </w:p>
        </w:tc>
        <w:tc>
          <w:tcPr>
            <w:tcW w:w="2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</w:pPr>
            <w:r w:rsidRPr="009050CF">
              <w:t>вул. Героя України Степана Бандери 14, кв. 167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2018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21,0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64,403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jc w:val="center"/>
            </w:pPr>
            <w:r w:rsidRPr="009050CF"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64,403</w:t>
            </w:r>
          </w:p>
        </w:tc>
      </w:tr>
      <w:tr w:rsidR="002A4AFC" w:rsidRPr="009050CF" w:rsidTr="00641F71">
        <w:trPr>
          <w:trHeight w:val="268"/>
        </w:trPr>
        <w:tc>
          <w:tcPr>
            <w:tcW w:w="30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4AFC" w:rsidRPr="00641F71" w:rsidRDefault="002A4AFC" w:rsidP="00641F71">
            <w:pPr>
              <w:snapToGrid w:val="0"/>
              <w:rPr>
                <w:bCs/>
              </w:rPr>
            </w:pPr>
            <w:r w:rsidRPr="00641F71">
              <w:rPr>
                <w:bCs/>
              </w:rPr>
              <w:t>Разом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  <w:rPr>
                <w:bCs/>
              </w:rPr>
            </w:pPr>
            <w:r w:rsidRPr="009050CF">
              <w:rPr>
                <w:bCs/>
              </w:rPr>
              <w:t>2017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  <w:rPr>
                <w:bCs/>
              </w:rPr>
            </w:pPr>
            <w:r w:rsidRPr="009050CF">
              <w:rPr>
                <w:bCs/>
              </w:rPr>
              <w:t>63,75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  <w:rPr>
                <w:bCs/>
              </w:rPr>
            </w:pPr>
            <w:r w:rsidRPr="009050CF">
              <w:rPr>
                <w:bCs/>
              </w:rPr>
              <w:t>80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4AFC" w:rsidRPr="009050CF" w:rsidRDefault="002A4AFC" w:rsidP="00641F71">
            <w:pPr>
              <w:jc w:val="center"/>
              <w:rPr>
                <w:bCs/>
              </w:rPr>
            </w:pPr>
            <w:r w:rsidRPr="009050CF">
              <w:rPr>
                <w:bCs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  <w:rPr>
                <w:bCs/>
              </w:rPr>
            </w:pPr>
            <w:r w:rsidRPr="009050CF">
              <w:rPr>
                <w:bCs/>
              </w:rPr>
              <w:t>80</w:t>
            </w:r>
          </w:p>
        </w:tc>
      </w:tr>
      <w:tr w:rsidR="002A4AFC" w:rsidRPr="009050CF" w:rsidTr="00641F71">
        <w:trPr>
          <w:trHeight w:val="268"/>
        </w:trPr>
        <w:tc>
          <w:tcPr>
            <w:tcW w:w="30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4AFC" w:rsidRPr="00641F71" w:rsidRDefault="002A4AFC" w:rsidP="00641F71">
            <w:pPr>
              <w:snapToGrid w:val="0"/>
            </w:pPr>
            <w:r w:rsidRPr="00641F71">
              <w:rPr>
                <w:bCs/>
              </w:rPr>
              <w:t>Разом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2018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21,0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64,403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4AFC" w:rsidRPr="009050CF" w:rsidRDefault="002A4AFC" w:rsidP="00641F71">
            <w:pPr>
              <w:jc w:val="center"/>
            </w:pPr>
            <w:r w:rsidRPr="009050CF"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</w:pPr>
            <w:r w:rsidRPr="009050CF">
              <w:t>64,403</w:t>
            </w:r>
          </w:p>
        </w:tc>
      </w:tr>
      <w:tr w:rsidR="002A4AFC" w:rsidRPr="009050CF" w:rsidTr="00641F71">
        <w:trPr>
          <w:trHeight w:val="268"/>
        </w:trPr>
        <w:tc>
          <w:tcPr>
            <w:tcW w:w="30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4AFC" w:rsidRPr="00641F71" w:rsidRDefault="002A4AFC" w:rsidP="00641F71">
            <w:pPr>
              <w:snapToGrid w:val="0"/>
              <w:rPr>
                <w:bCs/>
              </w:rPr>
            </w:pPr>
            <w:r w:rsidRPr="00641F71">
              <w:rPr>
                <w:bCs/>
              </w:rPr>
              <w:t>Разом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  <w:rPr>
                <w:bCs/>
              </w:rPr>
            </w:pPr>
            <w:r w:rsidRPr="009050CF">
              <w:rPr>
                <w:bCs/>
              </w:rPr>
              <w:t>2019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  <w:rPr>
                <w:bCs/>
              </w:rPr>
            </w:pPr>
            <w:r w:rsidRPr="009050CF">
              <w:rPr>
                <w:bCs/>
              </w:rPr>
              <w:t>0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  <w:rPr>
                <w:bCs/>
              </w:rPr>
            </w:pPr>
            <w:r w:rsidRPr="009050CF">
              <w:rPr>
                <w:bCs/>
              </w:rPr>
              <w:t>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  <w:rPr>
                <w:bCs/>
              </w:rPr>
            </w:pPr>
            <w:r w:rsidRPr="009050CF">
              <w:rPr>
                <w:bCs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4AFC" w:rsidRPr="009050CF" w:rsidRDefault="002A4AFC" w:rsidP="00641F71">
            <w:pPr>
              <w:snapToGrid w:val="0"/>
              <w:jc w:val="center"/>
              <w:rPr>
                <w:bCs/>
              </w:rPr>
            </w:pPr>
            <w:r w:rsidRPr="009050CF">
              <w:rPr>
                <w:bCs/>
              </w:rPr>
              <w:t>0</w:t>
            </w:r>
          </w:p>
        </w:tc>
      </w:tr>
      <w:tr w:rsidR="002A4AFC" w:rsidRPr="00641F71" w:rsidTr="00641F71">
        <w:trPr>
          <w:trHeight w:val="268"/>
        </w:trPr>
        <w:tc>
          <w:tcPr>
            <w:tcW w:w="30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4AFC" w:rsidRPr="00641F71" w:rsidRDefault="002A4AFC" w:rsidP="00641F71">
            <w:pPr>
              <w:snapToGrid w:val="0"/>
              <w:rPr>
                <w:b/>
                <w:bCs/>
              </w:rPr>
            </w:pPr>
            <w:r w:rsidRPr="00641F71">
              <w:rPr>
                <w:b/>
                <w:bCs/>
              </w:rPr>
              <w:t>Всього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641F71" w:rsidRDefault="002A4AFC" w:rsidP="00641F71">
            <w:pPr>
              <w:snapToGrid w:val="0"/>
              <w:rPr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641F71" w:rsidRDefault="002A4AFC" w:rsidP="00641F7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641F71" w:rsidRDefault="002A4AFC" w:rsidP="00641F71">
            <w:pPr>
              <w:snapToGrid w:val="0"/>
              <w:jc w:val="center"/>
              <w:rPr>
                <w:b/>
                <w:bCs/>
              </w:rPr>
            </w:pPr>
            <w:r w:rsidRPr="00641F71">
              <w:rPr>
                <w:b/>
                <w:bCs/>
              </w:rPr>
              <w:t>144,403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AFC" w:rsidRPr="00641F71" w:rsidRDefault="002A4AFC" w:rsidP="00641F7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4AFC" w:rsidRPr="00641F71" w:rsidRDefault="002A4AFC" w:rsidP="00641F71">
            <w:pPr>
              <w:snapToGrid w:val="0"/>
              <w:jc w:val="center"/>
              <w:rPr>
                <w:b/>
                <w:bCs/>
              </w:rPr>
            </w:pPr>
            <w:r w:rsidRPr="00641F71">
              <w:rPr>
                <w:b/>
                <w:bCs/>
              </w:rPr>
              <w:t>144,403</w:t>
            </w:r>
          </w:p>
        </w:tc>
      </w:tr>
    </w:tbl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B7192C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                     А.Р. МЕЛЕШКО</w:t>
      </w: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9050CF" w:rsidRDefault="002A4AFC" w:rsidP="00641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</w:p>
    <w:p w:rsidR="002A4AFC" w:rsidRPr="00641F71" w:rsidRDefault="002A4AFC" w:rsidP="00641F71">
      <w:pPr>
        <w:rPr>
          <w:b/>
          <w:bCs/>
          <w:lang w:val="uk-UA"/>
        </w:rPr>
        <w:sectPr w:rsidR="002A4AFC" w:rsidRPr="00641F71">
          <w:headerReference w:type="even" r:id="rId7"/>
          <w:footerReference w:type="even" r:id="rId8"/>
          <w:footerReference w:type="default" r:id="rId9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2A4AFC" w:rsidRPr="00641F71" w:rsidRDefault="002A4AFC" w:rsidP="00641F71">
      <w:pPr>
        <w:autoSpaceDE w:val="0"/>
        <w:adjustRightInd w:val="0"/>
        <w:jc w:val="center"/>
        <w:rPr>
          <w:b/>
          <w:lang w:eastAsia="uk-UA"/>
        </w:rPr>
      </w:pPr>
      <w:r w:rsidRPr="00641F71">
        <w:rPr>
          <w:b/>
          <w:lang w:eastAsia="uk-UA"/>
        </w:rPr>
        <w:t>6. Ресурсне забезпечення міської (бюджетної) цільової програми</w:t>
      </w:r>
    </w:p>
    <w:p w:rsidR="002A4AFC" w:rsidRPr="00641F71" w:rsidRDefault="002A4AFC" w:rsidP="00641F71">
      <w:pPr>
        <w:jc w:val="center"/>
        <w:rPr>
          <w:b/>
          <w:bCs/>
        </w:rPr>
      </w:pPr>
      <w:r w:rsidRPr="00641F71">
        <w:rPr>
          <w:b/>
          <w:bCs/>
        </w:rPr>
        <w:t xml:space="preserve">здійснення капітального ремонту житла, </w:t>
      </w:r>
    </w:p>
    <w:p w:rsidR="002A4AFC" w:rsidRDefault="002A4AFC" w:rsidP="00641F71">
      <w:pPr>
        <w:jc w:val="center"/>
        <w:rPr>
          <w:b/>
          <w:bCs/>
          <w:lang w:val="uk-UA"/>
        </w:rPr>
      </w:pPr>
      <w:r w:rsidRPr="00641F71">
        <w:rPr>
          <w:b/>
          <w:bCs/>
        </w:rPr>
        <w:t xml:space="preserve">що перебуває у власності/користуванні дітей-сиріт і дітей, </w:t>
      </w:r>
    </w:p>
    <w:p w:rsidR="002A4AFC" w:rsidRPr="00641F71" w:rsidRDefault="002A4AFC" w:rsidP="00641F71">
      <w:pPr>
        <w:jc w:val="center"/>
        <w:rPr>
          <w:b/>
          <w:bCs/>
        </w:rPr>
      </w:pPr>
      <w:r w:rsidRPr="00641F71">
        <w:rPr>
          <w:b/>
          <w:bCs/>
        </w:rPr>
        <w:t xml:space="preserve">позбавлених батьківського піклування, та осіб з їх числа </w:t>
      </w:r>
    </w:p>
    <w:p w:rsidR="002A4AFC" w:rsidRDefault="002A4AFC" w:rsidP="00641F71">
      <w:pPr>
        <w:jc w:val="center"/>
        <w:rPr>
          <w:b/>
          <w:lang w:val="uk-UA" w:eastAsia="uk-UA"/>
        </w:rPr>
      </w:pPr>
      <w:r w:rsidRPr="00641F71">
        <w:rPr>
          <w:b/>
          <w:bCs/>
        </w:rPr>
        <w:t xml:space="preserve">у </w:t>
      </w:r>
      <w:r w:rsidRPr="00641F71">
        <w:rPr>
          <w:b/>
          <w:lang w:eastAsia="uk-UA"/>
        </w:rPr>
        <w:t xml:space="preserve">м. Новий Розділ на 2017 р. та прогноз на 2018-2019 роки </w:t>
      </w:r>
    </w:p>
    <w:p w:rsidR="002A4AFC" w:rsidRDefault="002A4AFC" w:rsidP="00641F71">
      <w:pPr>
        <w:jc w:val="center"/>
        <w:rPr>
          <w:b/>
          <w:lang w:val="uk-UA" w:eastAsia="uk-UA"/>
        </w:rPr>
      </w:pPr>
    </w:p>
    <w:p w:rsidR="002A4AFC" w:rsidRPr="00641F71" w:rsidRDefault="002A4AFC" w:rsidP="00641F71">
      <w:pPr>
        <w:jc w:val="center"/>
        <w:rPr>
          <w:b/>
          <w:lang w:val="uk-UA" w:eastAsia="uk-UA"/>
        </w:rPr>
      </w:pPr>
    </w:p>
    <w:p w:rsidR="002A4AFC" w:rsidRDefault="002A4AFC" w:rsidP="00641F71">
      <w:pPr>
        <w:autoSpaceDE w:val="0"/>
        <w:adjustRightInd w:val="0"/>
        <w:ind w:left="12036" w:firstLine="708"/>
        <w:rPr>
          <w:lang w:val="uk-UA" w:eastAsia="uk-UA"/>
        </w:rPr>
      </w:pPr>
      <w:r w:rsidRPr="00641F71">
        <w:rPr>
          <w:lang w:eastAsia="uk-UA"/>
        </w:rPr>
        <w:t>тис</w:t>
      </w:r>
      <w:r w:rsidRPr="009050CF">
        <w:rPr>
          <w:lang w:eastAsia="uk-UA"/>
        </w:rPr>
        <w:t>. грн.</w:t>
      </w:r>
    </w:p>
    <w:p w:rsidR="002A4AFC" w:rsidRPr="00641F71" w:rsidRDefault="002A4AFC" w:rsidP="00641F71">
      <w:pPr>
        <w:autoSpaceDE w:val="0"/>
        <w:adjustRightInd w:val="0"/>
        <w:ind w:left="12036" w:firstLine="708"/>
        <w:rPr>
          <w:lang w:val="uk-UA" w:eastAsia="uk-UA"/>
        </w:rPr>
      </w:pP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10"/>
        <w:gridCol w:w="1837"/>
        <w:gridCol w:w="1865"/>
        <w:gridCol w:w="1865"/>
        <w:gridCol w:w="2726"/>
      </w:tblGrid>
      <w:tr w:rsidR="002A4AFC" w:rsidRPr="009050CF" w:rsidTr="00641F71">
        <w:trPr>
          <w:cantSplit/>
          <w:trHeight w:val="765"/>
        </w:trPr>
        <w:tc>
          <w:tcPr>
            <w:tcW w:w="5910" w:type="dxa"/>
            <w:vAlign w:val="center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  <w:r w:rsidRPr="009050CF">
              <w:rPr>
                <w:b/>
                <w:lang w:eastAsia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837" w:type="dxa"/>
            <w:vAlign w:val="center"/>
          </w:tcPr>
          <w:p w:rsidR="002A4AFC" w:rsidRPr="009050CF" w:rsidRDefault="002A4AFC" w:rsidP="00641F71">
            <w:pPr>
              <w:autoSpaceDE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9050CF">
              <w:rPr>
                <w:b/>
                <w:lang w:eastAsia="uk-UA"/>
              </w:rPr>
              <w:t>2017рік</w:t>
            </w:r>
          </w:p>
        </w:tc>
        <w:tc>
          <w:tcPr>
            <w:tcW w:w="1865" w:type="dxa"/>
            <w:vAlign w:val="center"/>
          </w:tcPr>
          <w:p w:rsidR="002A4AFC" w:rsidRPr="009050CF" w:rsidRDefault="002A4AFC" w:rsidP="00641F71">
            <w:pPr>
              <w:autoSpaceDE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9050CF">
              <w:rPr>
                <w:b/>
                <w:lang w:eastAsia="uk-UA"/>
              </w:rPr>
              <w:t>2018 рік</w:t>
            </w:r>
          </w:p>
        </w:tc>
        <w:tc>
          <w:tcPr>
            <w:tcW w:w="1865" w:type="dxa"/>
            <w:vAlign w:val="center"/>
          </w:tcPr>
          <w:p w:rsidR="002A4AFC" w:rsidRPr="009050CF" w:rsidRDefault="002A4AFC" w:rsidP="00641F71">
            <w:pPr>
              <w:autoSpaceDE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9050CF">
              <w:rPr>
                <w:b/>
                <w:lang w:eastAsia="uk-UA"/>
              </w:rPr>
              <w:t>2019рік</w:t>
            </w:r>
          </w:p>
        </w:tc>
        <w:tc>
          <w:tcPr>
            <w:tcW w:w="2726" w:type="dxa"/>
            <w:vAlign w:val="center"/>
          </w:tcPr>
          <w:p w:rsidR="002A4AFC" w:rsidRPr="009050CF" w:rsidRDefault="002A4AFC" w:rsidP="00641F71">
            <w:pPr>
              <w:autoSpaceDE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9050CF">
              <w:rPr>
                <w:b/>
                <w:lang w:eastAsia="uk-UA"/>
              </w:rPr>
              <w:t>Усього витрат на виконання програми</w:t>
            </w:r>
          </w:p>
        </w:tc>
      </w:tr>
      <w:tr w:rsidR="002A4AFC" w:rsidRPr="009050CF" w:rsidTr="00641F71">
        <w:trPr>
          <w:trHeight w:val="318"/>
        </w:trPr>
        <w:tc>
          <w:tcPr>
            <w:tcW w:w="5910" w:type="dxa"/>
          </w:tcPr>
          <w:p w:rsidR="002A4AFC" w:rsidRPr="009050CF" w:rsidRDefault="002A4AFC" w:rsidP="00641F71">
            <w:pPr>
              <w:autoSpaceDE w:val="0"/>
              <w:adjustRightInd w:val="0"/>
              <w:rPr>
                <w:b/>
                <w:lang w:eastAsia="uk-UA"/>
              </w:rPr>
            </w:pPr>
            <w:r w:rsidRPr="009050CF">
              <w:rPr>
                <w:b/>
                <w:lang w:eastAsia="uk-UA"/>
              </w:rPr>
              <w:t>Усього,</w:t>
            </w:r>
          </w:p>
        </w:tc>
        <w:tc>
          <w:tcPr>
            <w:tcW w:w="1837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szCs w:val="26"/>
                <w:lang w:eastAsia="uk-UA"/>
              </w:rPr>
            </w:pPr>
            <w:r w:rsidRPr="009050CF">
              <w:rPr>
                <w:bCs/>
              </w:rPr>
              <w:t>80</w:t>
            </w:r>
          </w:p>
        </w:tc>
        <w:tc>
          <w:tcPr>
            <w:tcW w:w="1865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t>64,403</w:t>
            </w:r>
          </w:p>
        </w:tc>
        <w:tc>
          <w:tcPr>
            <w:tcW w:w="1865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rPr>
                <w:lang w:eastAsia="uk-UA"/>
              </w:rPr>
              <w:t>0,00</w:t>
            </w:r>
          </w:p>
        </w:tc>
        <w:tc>
          <w:tcPr>
            <w:tcW w:w="2726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rPr>
                <w:bCs/>
              </w:rPr>
              <w:t>144,403</w:t>
            </w:r>
          </w:p>
        </w:tc>
      </w:tr>
      <w:tr w:rsidR="002A4AFC" w:rsidRPr="009050CF" w:rsidTr="00641F71">
        <w:trPr>
          <w:trHeight w:val="318"/>
        </w:trPr>
        <w:tc>
          <w:tcPr>
            <w:tcW w:w="5910" w:type="dxa"/>
          </w:tcPr>
          <w:p w:rsidR="002A4AFC" w:rsidRPr="009050CF" w:rsidRDefault="002A4AFC" w:rsidP="00641F71">
            <w:pPr>
              <w:autoSpaceDE w:val="0"/>
              <w:adjustRightInd w:val="0"/>
              <w:rPr>
                <w:b/>
                <w:lang w:eastAsia="uk-UA"/>
              </w:rPr>
            </w:pPr>
            <w:r w:rsidRPr="009050CF">
              <w:rPr>
                <w:b/>
                <w:lang w:eastAsia="uk-UA"/>
              </w:rPr>
              <w:t>у тому числі</w:t>
            </w:r>
          </w:p>
        </w:tc>
        <w:tc>
          <w:tcPr>
            <w:tcW w:w="1837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65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65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726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</w:tr>
      <w:tr w:rsidR="002A4AFC" w:rsidRPr="009050CF" w:rsidTr="00641F71">
        <w:trPr>
          <w:trHeight w:val="302"/>
        </w:trPr>
        <w:tc>
          <w:tcPr>
            <w:tcW w:w="5910" w:type="dxa"/>
          </w:tcPr>
          <w:p w:rsidR="002A4AFC" w:rsidRPr="009050CF" w:rsidRDefault="002A4AFC" w:rsidP="00641F71">
            <w:pPr>
              <w:autoSpaceDE w:val="0"/>
              <w:adjustRightInd w:val="0"/>
              <w:rPr>
                <w:b/>
                <w:lang w:eastAsia="uk-UA"/>
              </w:rPr>
            </w:pPr>
            <w:r w:rsidRPr="009050CF">
              <w:rPr>
                <w:b/>
                <w:lang w:eastAsia="uk-UA"/>
              </w:rPr>
              <w:t>обласний бюджет</w:t>
            </w:r>
          </w:p>
        </w:tc>
        <w:tc>
          <w:tcPr>
            <w:tcW w:w="1837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rPr>
                <w:lang w:eastAsia="uk-UA"/>
              </w:rPr>
              <w:t>0</w:t>
            </w:r>
          </w:p>
        </w:tc>
        <w:tc>
          <w:tcPr>
            <w:tcW w:w="1865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rPr>
                <w:lang w:eastAsia="uk-UA"/>
              </w:rPr>
              <w:t>0</w:t>
            </w:r>
          </w:p>
        </w:tc>
        <w:tc>
          <w:tcPr>
            <w:tcW w:w="1865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rPr>
                <w:lang w:eastAsia="uk-UA"/>
              </w:rPr>
              <w:t>0,00</w:t>
            </w:r>
          </w:p>
        </w:tc>
        <w:tc>
          <w:tcPr>
            <w:tcW w:w="2726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rPr>
                <w:lang w:eastAsia="uk-UA"/>
              </w:rPr>
              <w:t>0</w:t>
            </w:r>
          </w:p>
        </w:tc>
      </w:tr>
      <w:tr w:rsidR="002A4AFC" w:rsidRPr="009050CF" w:rsidTr="00641F71">
        <w:trPr>
          <w:trHeight w:val="508"/>
        </w:trPr>
        <w:tc>
          <w:tcPr>
            <w:tcW w:w="5910" w:type="dxa"/>
          </w:tcPr>
          <w:p w:rsidR="002A4AFC" w:rsidRPr="009050CF" w:rsidRDefault="002A4AFC" w:rsidP="00641F71">
            <w:pPr>
              <w:autoSpaceDE w:val="0"/>
              <w:adjustRightInd w:val="0"/>
              <w:spacing w:line="192" w:lineRule="auto"/>
              <w:rPr>
                <w:b/>
                <w:lang w:eastAsia="uk-UA"/>
              </w:rPr>
            </w:pPr>
            <w:r w:rsidRPr="009050CF">
              <w:rPr>
                <w:b/>
                <w:lang w:eastAsia="uk-UA"/>
              </w:rPr>
              <w:t xml:space="preserve">міський  (міст обласного підпорядкування)  бюджет </w:t>
            </w:r>
          </w:p>
        </w:tc>
        <w:tc>
          <w:tcPr>
            <w:tcW w:w="1837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rPr>
                <w:bCs/>
              </w:rPr>
              <w:t>80</w:t>
            </w:r>
          </w:p>
        </w:tc>
        <w:tc>
          <w:tcPr>
            <w:tcW w:w="1865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t>64,403</w:t>
            </w:r>
          </w:p>
        </w:tc>
        <w:tc>
          <w:tcPr>
            <w:tcW w:w="1865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rPr>
                <w:lang w:eastAsia="uk-UA"/>
              </w:rPr>
              <w:t>0,00</w:t>
            </w:r>
          </w:p>
        </w:tc>
        <w:tc>
          <w:tcPr>
            <w:tcW w:w="2726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rPr>
                <w:bCs/>
              </w:rPr>
              <w:t>144,403</w:t>
            </w:r>
          </w:p>
        </w:tc>
      </w:tr>
      <w:tr w:rsidR="002A4AFC" w:rsidRPr="009050CF" w:rsidTr="00641F71">
        <w:trPr>
          <w:trHeight w:val="334"/>
        </w:trPr>
        <w:tc>
          <w:tcPr>
            <w:tcW w:w="5910" w:type="dxa"/>
          </w:tcPr>
          <w:p w:rsidR="002A4AFC" w:rsidRPr="009050CF" w:rsidRDefault="002A4AFC" w:rsidP="00641F71">
            <w:pPr>
              <w:autoSpaceDE w:val="0"/>
              <w:adjustRightInd w:val="0"/>
              <w:rPr>
                <w:b/>
                <w:lang w:eastAsia="uk-UA"/>
              </w:rPr>
            </w:pPr>
            <w:r w:rsidRPr="009050CF">
              <w:rPr>
                <w:b/>
                <w:lang w:eastAsia="uk-UA"/>
              </w:rPr>
              <w:t>кошти небюджетних джерел</w:t>
            </w:r>
          </w:p>
        </w:tc>
        <w:tc>
          <w:tcPr>
            <w:tcW w:w="1837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rPr>
                <w:lang w:eastAsia="uk-UA"/>
              </w:rPr>
              <w:t>0,00</w:t>
            </w:r>
          </w:p>
        </w:tc>
        <w:tc>
          <w:tcPr>
            <w:tcW w:w="1865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rPr>
                <w:lang w:eastAsia="uk-UA"/>
              </w:rPr>
              <w:t>0,00</w:t>
            </w:r>
          </w:p>
        </w:tc>
        <w:tc>
          <w:tcPr>
            <w:tcW w:w="1865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rPr>
                <w:lang w:eastAsia="uk-UA"/>
              </w:rPr>
              <w:t>0,00</w:t>
            </w:r>
          </w:p>
        </w:tc>
        <w:tc>
          <w:tcPr>
            <w:tcW w:w="2726" w:type="dxa"/>
          </w:tcPr>
          <w:p w:rsidR="002A4AFC" w:rsidRPr="009050CF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9050CF">
              <w:rPr>
                <w:lang w:eastAsia="uk-UA"/>
              </w:rPr>
              <w:t>0,00</w:t>
            </w:r>
          </w:p>
        </w:tc>
      </w:tr>
    </w:tbl>
    <w:p w:rsidR="002A4AFC" w:rsidRPr="009050CF" w:rsidRDefault="002A4AFC" w:rsidP="00641F71">
      <w:pPr>
        <w:autoSpaceDE w:val="0"/>
        <w:adjustRightInd w:val="0"/>
        <w:rPr>
          <w:lang w:eastAsia="uk-UA"/>
        </w:rPr>
      </w:pPr>
    </w:p>
    <w:p w:rsidR="002A4AFC" w:rsidRPr="009050CF" w:rsidRDefault="002A4AFC" w:rsidP="00641F71">
      <w:pPr>
        <w:autoSpaceDE w:val="0"/>
        <w:adjustRightInd w:val="0"/>
        <w:rPr>
          <w:lang w:eastAsia="uk-UA"/>
        </w:rPr>
      </w:pPr>
    </w:p>
    <w:p w:rsidR="002A4AFC" w:rsidRPr="009050CF" w:rsidRDefault="002A4AFC" w:rsidP="00641F71">
      <w:pPr>
        <w:autoSpaceDE w:val="0"/>
        <w:adjustRightInd w:val="0"/>
        <w:rPr>
          <w:lang w:eastAsia="uk-UA"/>
        </w:rPr>
      </w:pPr>
    </w:p>
    <w:p w:rsidR="002A4AFC" w:rsidRPr="009050CF" w:rsidRDefault="002A4AFC" w:rsidP="00641F71">
      <w:pPr>
        <w:tabs>
          <w:tab w:val="center" w:pos="4677"/>
          <w:tab w:val="right" w:pos="9355"/>
        </w:tabs>
        <w:spacing w:line="192" w:lineRule="auto"/>
        <w:rPr>
          <w:b/>
          <w:bCs/>
        </w:rPr>
      </w:pPr>
      <w:r w:rsidRPr="009050CF">
        <w:rPr>
          <w:b/>
          <w:bCs/>
        </w:rPr>
        <w:t xml:space="preserve">Керівник установи </w:t>
      </w:r>
    </w:p>
    <w:p w:rsidR="002A4AFC" w:rsidRPr="009050CF" w:rsidRDefault="002A4AFC" w:rsidP="00641F71">
      <w:pPr>
        <w:tabs>
          <w:tab w:val="center" w:pos="4677"/>
          <w:tab w:val="right" w:pos="9355"/>
        </w:tabs>
        <w:spacing w:line="192" w:lineRule="auto"/>
        <w:rPr>
          <w:b/>
          <w:bCs/>
        </w:rPr>
      </w:pPr>
      <w:r w:rsidRPr="009050CF">
        <w:rPr>
          <w:b/>
          <w:bCs/>
        </w:rPr>
        <w:t xml:space="preserve">головного розпорядника коштів                                           ____________________                                         Мелешко А.Р.     </w:t>
      </w:r>
    </w:p>
    <w:p w:rsidR="002A4AFC" w:rsidRPr="009050CF" w:rsidRDefault="002A4AFC" w:rsidP="00641F71">
      <w:pPr>
        <w:ind w:left="142"/>
        <w:jc w:val="center"/>
        <w:rPr>
          <w:b/>
          <w:bCs/>
        </w:rPr>
      </w:pPr>
    </w:p>
    <w:p w:rsidR="002A4AFC" w:rsidRPr="009050CF" w:rsidRDefault="002A4AFC" w:rsidP="00641F71">
      <w:pPr>
        <w:ind w:left="142"/>
        <w:jc w:val="center"/>
        <w:rPr>
          <w:b/>
          <w:bCs/>
        </w:rPr>
      </w:pPr>
    </w:p>
    <w:p w:rsidR="002A4AFC" w:rsidRPr="00FA0D32" w:rsidRDefault="002A4AFC" w:rsidP="00641F71">
      <w:pPr>
        <w:autoSpaceDE w:val="0"/>
        <w:adjustRightInd w:val="0"/>
        <w:rPr>
          <w:lang w:val="uk-UA" w:eastAsia="uk-UA"/>
        </w:rPr>
      </w:pPr>
      <w:r w:rsidRPr="009050CF">
        <w:rPr>
          <w:b/>
          <w:bCs/>
        </w:rPr>
        <w:t xml:space="preserve">Відповідальний </w:t>
      </w:r>
      <w:r w:rsidRPr="009050CF">
        <w:rPr>
          <w:b/>
          <w:bCs/>
        </w:rPr>
        <w:br/>
        <w:t>виконавець Програми                                                              ___________________                                          Мелешко А.Р</w:t>
      </w:r>
      <w:r>
        <w:rPr>
          <w:b/>
          <w:bCs/>
          <w:lang w:val="uk-UA"/>
        </w:rPr>
        <w:t>.</w:t>
      </w:r>
    </w:p>
    <w:p w:rsidR="002A4AFC" w:rsidRPr="009050CF" w:rsidRDefault="002A4AFC" w:rsidP="00641F71">
      <w:pPr>
        <w:autoSpaceDE w:val="0"/>
        <w:adjustRightInd w:val="0"/>
        <w:rPr>
          <w:lang w:eastAsia="uk-UA"/>
        </w:rPr>
      </w:pPr>
    </w:p>
    <w:p w:rsidR="002A4AFC" w:rsidRPr="00FA0D32" w:rsidRDefault="002A4AFC" w:rsidP="00641F71">
      <w:pPr>
        <w:autoSpaceDE w:val="0"/>
        <w:adjustRightInd w:val="0"/>
        <w:rPr>
          <w:lang w:val="uk-UA" w:eastAsia="uk-UA"/>
        </w:rPr>
        <w:sectPr w:rsidR="002A4AFC" w:rsidRPr="00FA0D32" w:rsidSect="00641F71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2A4AFC" w:rsidRPr="00FA0D32" w:rsidRDefault="002A4AFC" w:rsidP="00641F71">
      <w:pPr>
        <w:autoSpaceDE w:val="0"/>
        <w:adjustRightInd w:val="0"/>
        <w:jc w:val="center"/>
        <w:rPr>
          <w:b/>
          <w:lang w:eastAsia="uk-UA"/>
        </w:rPr>
      </w:pPr>
      <w:r w:rsidRPr="00FA0D32">
        <w:rPr>
          <w:b/>
          <w:lang w:eastAsia="uk-UA"/>
        </w:rPr>
        <w:t>7. Перелік завдань, заходів та показників міської (бюджетної) цільової програми</w:t>
      </w:r>
    </w:p>
    <w:p w:rsidR="002A4AFC" w:rsidRPr="00FA0D32" w:rsidRDefault="002A4AFC" w:rsidP="00641F71">
      <w:pPr>
        <w:jc w:val="center"/>
        <w:rPr>
          <w:b/>
          <w:bCs/>
        </w:rPr>
      </w:pPr>
      <w:r w:rsidRPr="00FA0D32">
        <w:rPr>
          <w:b/>
          <w:bCs/>
        </w:rPr>
        <w:t xml:space="preserve">здійснення капітального ремонту житла, </w:t>
      </w:r>
    </w:p>
    <w:p w:rsidR="002A4AFC" w:rsidRPr="00FA0D32" w:rsidRDefault="002A4AFC" w:rsidP="00641F71">
      <w:pPr>
        <w:jc w:val="center"/>
        <w:rPr>
          <w:b/>
          <w:bCs/>
        </w:rPr>
      </w:pPr>
      <w:r w:rsidRPr="00FA0D32">
        <w:rPr>
          <w:b/>
          <w:bCs/>
        </w:rPr>
        <w:t xml:space="preserve">що перебуває у власності/користування дітей-сиріт і дітей, позбавлених батьківського піклування, та осіб з їх числа </w:t>
      </w:r>
    </w:p>
    <w:p w:rsidR="002A4AFC" w:rsidRDefault="002A4AFC" w:rsidP="00641F71">
      <w:pPr>
        <w:jc w:val="center"/>
        <w:rPr>
          <w:b/>
          <w:lang w:val="uk-UA" w:eastAsia="uk-UA"/>
        </w:rPr>
      </w:pPr>
      <w:r w:rsidRPr="00FA0D32">
        <w:rPr>
          <w:b/>
          <w:bCs/>
        </w:rPr>
        <w:t xml:space="preserve">у </w:t>
      </w:r>
      <w:r w:rsidRPr="00FA0D32">
        <w:rPr>
          <w:b/>
          <w:lang w:eastAsia="uk-UA"/>
        </w:rPr>
        <w:t xml:space="preserve">м. Новий Розділ на 2017 р. та прогноз на 2018-2019 роки </w:t>
      </w:r>
    </w:p>
    <w:p w:rsidR="002A4AFC" w:rsidRDefault="002A4AFC" w:rsidP="00641F71">
      <w:pPr>
        <w:jc w:val="center"/>
        <w:rPr>
          <w:b/>
          <w:lang w:val="uk-UA" w:eastAsia="uk-UA"/>
        </w:rPr>
      </w:pPr>
    </w:p>
    <w:p w:rsidR="002A4AFC" w:rsidRPr="00FA0D32" w:rsidRDefault="002A4AFC" w:rsidP="00641F71">
      <w:pPr>
        <w:jc w:val="center"/>
        <w:rPr>
          <w:b/>
          <w:lang w:val="uk-UA" w:eastAsia="uk-UA"/>
        </w:rPr>
      </w:pPr>
    </w:p>
    <w:tbl>
      <w:tblPr>
        <w:tblW w:w="15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"/>
        <w:gridCol w:w="2116"/>
        <w:gridCol w:w="2128"/>
        <w:gridCol w:w="1440"/>
        <w:gridCol w:w="1262"/>
        <w:gridCol w:w="2338"/>
        <w:gridCol w:w="2160"/>
        <w:gridCol w:w="1587"/>
        <w:gridCol w:w="1984"/>
      </w:tblGrid>
      <w:tr w:rsidR="002A4AFC" w:rsidRPr="00FA0D32" w:rsidTr="00641F71">
        <w:trPr>
          <w:cantSplit/>
          <w:trHeight w:val="325"/>
          <w:jc w:val="center"/>
        </w:trPr>
        <w:tc>
          <w:tcPr>
            <w:tcW w:w="448" w:type="dxa"/>
            <w:vMerge w:val="restart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>№ з/п</w:t>
            </w:r>
          </w:p>
        </w:tc>
        <w:tc>
          <w:tcPr>
            <w:tcW w:w="2116" w:type="dxa"/>
            <w:vMerge w:val="restart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 xml:space="preserve">Назва завдання </w:t>
            </w:r>
          </w:p>
        </w:tc>
        <w:tc>
          <w:tcPr>
            <w:tcW w:w="2128" w:type="dxa"/>
            <w:vMerge w:val="restart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 xml:space="preserve">Перелік заходів завдання </w:t>
            </w:r>
          </w:p>
        </w:tc>
        <w:tc>
          <w:tcPr>
            <w:tcW w:w="2702" w:type="dxa"/>
            <w:gridSpan w:val="2"/>
            <w:vMerge w:val="restart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2338" w:type="dxa"/>
            <w:vMerge w:val="restart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>Виконавець заходу, показника</w:t>
            </w:r>
          </w:p>
        </w:tc>
        <w:tc>
          <w:tcPr>
            <w:tcW w:w="3747" w:type="dxa"/>
            <w:gridSpan w:val="2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 xml:space="preserve">Фінансування </w:t>
            </w:r>
          </w:p>
        </w:tc>
        <w:tc>
          <w:tcPr>
            <w:tcW w:w="1984" w:type="dxa"/>
            <w:vMerge w:val="restart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>Очікуваний результат</w:t>
            </w:r>
          </w:p>
        </w:tc>
      </w:tr>
      <w:tr w:rsidR="002A4AFC" w:rsidRPr="00FA0D32" w:rsidTr="00641F71">
        <w:trPr>
          <w:cantSplit/>
          <w:trHeight w:val="283"/>
          <w:jc w:val="center"/>
        </w:trPr>
        <w:tc>
          <w:tcPr>
            <w:tcW w:w="44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2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33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 xml:space="preserve">Джерела </w:t>
            </w: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ind w:left="-110" w:right="-108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>Обсяги, тис. грн.</w:t>
            </w:r>
          </w:p>
        </w:tc>
        <w:tc>
          <w:tcPr>
            <w:tcW w:w="1984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</w:tr>
      <w:tr w:rsidR="002A4AFC" w:rsidRPr="00FA0D32" w:rsidTr="00FA0D32">
        <w:trPr>
          <w:cantSplit/>
          <w:trHeight w:hRule="exact" w:val="751"/>
          <w:jc w:val="center"/>
        </w:trPr>
        <w:tc>
          <w:tcPr>
            <w:tcW w:w="15463" w:type="dxa"/>
            <w:gridSpan w:val="9"/>
          </w:tcPr>
          <w:p w:rsidR="002A4AFC" w:rsidRDefault="002A4AFC" w:rsidP="00641F71">
            <w:pPr>
              <w:tabs>
                <w:tab w:val="center" w:pos="7623"/>
                <w:tab w:val="left" w:pos="9825"/>
              </w:tabs>
              <w:autoSpaceDE w:val="0"/>
              <w:adjustRightInd w:val="0"/>
              <w:rPr>
                <w:b/>
                <w:lang w:val="uk-UA" w:eastAsia="uk-UA"/>
              </w:rPr>
            </w:pPr>
            <w:r w:rsidRPr="00FA0D32">
              <w:rPr>
                <w:b/>
                <w:lang w:eastAsia="uk-UA"/>
              </w:rPr>
              <w:tab/>
            </w:r>
          </w:p>
          <w:p w:rsidR="002A4AFC" w:rsidRPr="00FA0D32" w:rsidRDefault="002A4AFC" w:rsidP="00FA0D32">
            <w:pPr>
              <w:tabs>
                <w:tab w:val="center" w:pos="7623"/>
                <w:tab w:val="left" w:pos="9825"/>
              </w:tabs>
              <w:autoSpaceDE w:val="0"/>
              <w:adjustRightInd w:val="0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>2017 рік</w:t>
            </w:r>
          </w:p>
        </w:tc>
      </w:tr>
      <w:tr w:rsidR="002A4AFC" w:rsidRPr="00FA0D32" w:rsidTr="00FA0D32">
        <w:trPr>
          <w:cantSplit/>
          <w:trHeight w:hRule="exact" w:val="715"/>
          <w:jc w:val="center"/>
        </w:trPr>
        <w:tc>
          <w:tcPr>
            <w:tcW w:w="448" w:type="dxa"/>
            <w:vMerge w:val="restart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>1.</w:t>
            </w:r>
          </w:p>
        </w:tc>
        <w:tc>
          <w:tcPr>
            <w:tcW w:w="2116" w:type="dxa"/>
            <w:vMerge w:val="restart"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  <w:r w:rsidRPr="00FA0D32">
              <w:rPr>
                <w:i/>
                <w:lang w:eastAsia="uk-UA"/>
              </w:rPr>
              <w:t>Завдання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 xml:space="preserve">Капітальний ремонт житла, 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 xml:space="preserve">що перебуває у власності дітей-сиріт і дітей, позбавлених батьківського піклування, 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  <w:r w:rsidRPr="00FA0D32">
              <w:rPr>
                <w:b/>
                <w:lang w:eastAsia="uk-UA"/>
              </w:rPr>
              <w:t>та осіб з їх числа</w:t>
            </w:r>
          </w:p>
        </w:tc>
        <w:tc>
          <w:tcPr>
            <w:tcW w:w="2128" w:type="dxa"/>
            <w:vMerge w:val="restart"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  <w:r w:rsidRPr="00FA0D32">
              <w:rPr>
                <w:i/>
                <w:lang w:eastAsia="uk-UA"/>
              </w:rPr>
              <w:t>Захід 1.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Капітальний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 xml:space="preserve">ремонт  в ж/б по вул. </w:t>
            </w:r>
            <w:r w:rsidRPr="00FA0D32">
              <w:t xml:space="preserve">Героя України Степана Бандери, </w:t>
            </w:r>
            <w:r w:rsidRPr="00FA0D32">
              <w:rPr>
                <w:lang w:eastAsia="uk-UA"/>
              </w:rPr>
              <w:t>14 квартири №52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color w:val="FF0000"/>
                <w:lang w:eastAsia="uk-UA"/>
              </w:rPr>
            </w:pPr>
          </w:p>
        </w:tc>
        <w:tc>
          <w:tcPr>
            <w:tcW w:w="1440" w:type="dxa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затрат, тис.грн.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t>40</w:t>
            </w:r>
          </w:p>
        </w:tc>
        <w:tc>
          <w:tcPr>
            <w:tcW w:w="2338" w:type="dxa"/>
            <w:vMerge w:val="restart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Виконавчий комітет</w:t>
            </w: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Новороздільської</w:t>
            </w: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міської ради</w:t>
            </w: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Обласний бюджет</w:t>
            </w: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t>0,0</w:t>
            </w:r>
          </w:p>
        </w:tc>
        <w:tc>
          <w:tcPr>
            <w:tcW w:w="1984" w:type="dxa"/>
            <w:vMerge w:val="restart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Забезпечення придатним для проживання житлом дітей-сиріт та дітей, позбавлених батьківського піклування та осіб з їх числа</w:t>
            </w:r>
          </w:p>
        </w:tc>
      </w:tr>
      <w:tr w:rsidR="002A4AFC" w:rsidRPr="00FA0D32" w:rsidTr="00FA0D32">
        <w:trPr>
          <w:cantSplit/>
          <w:trHeight w:hRule="exact" w:val="567"/>
          <w:jc w:val="center"/>
        </w:trPr>
        <w:tc>
          <w:tcPr>
            <w:tcW w:w="44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12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b/>
                <w:color w:val="FF0000"/>
                <w:lang w:eastAsia="uk-UA"/>
              </w:rPr>
            </w:pPr>
          </w:p>
        </w:tc>
        <w:tc>
          <w:tcPr>
            <w:tcW w:w="1440" w:type="dxa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продукту, м</w:t>
            </w:r>
            <w:r w:rsidRPr="00FA0D32">
              <w:rPr>
                <w:vertAlign w:val="superscript"/>
                <w:lang w:eastAsia="uk-UA"/>
              </w:rPr>
              <w:t>2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21,2</w:t>
            </w:r>
          </w:p>
        </w:tc>
        <w:tc>
          <w:tcPr>
            <w:tcW w:w="233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Місцевий бюджет</w:t>
            </w: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t>40</w:t>
            </w:r>
          </w:p>
        </w:tc>
        <w:tc>
          <w:tcPr>
            <w:tcW w:w="1984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</w:tr>
      <w:tr w:rsidR="002A4AFC" w:rsidRPr="00FA0D32" w:rsidTr="00FA0D32">
        <w:trPr>
          <w:cantSplit/>
          <w:trHeight w:hRule="exact" w:val="986"/>
          <w:jc w:val="center"/>
        </w:trPr>
        <w:tc>
          <w:tcPr>
            <w:tcW w:w="44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12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b/>
                <w:color w:val="FF0000"/>
                <w:lang w:eastAsia="uk-UA"/>
              </w:rPr>
            </w:pPr>
          </w:p>
        </w:tc>
        <w:tc>
          <w:tcPr>
            <w:tcW w:w="1440" w:type="dxa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ефективності,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тис.грн/м</w:t>
            </w:r>
            <w:r w:rsidRPr="00FA0D32">
              <w:rPr>
                <w:vertAlign w:val="superscript"/>
                <w:lang w:eastAsia="uk-UA"/>
              </w:rPr>
              <w:t>2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1,886</w:t>
            </w:r>
          </w:p>
        </w:tc>
        <w:tc>
          <w:tcPr>
            <w:tcW w:w="233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Інші джерела</w:t>
            </w: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0,0</w:t>
            </w:r>
          </w:p>
        </w:tc>
        <w:tc>
          <w:tcPr>
            <w:tcW w:w="1984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</w:tr>
      <w:tr w:rsidR="002A4AFC" w:rsidRPr="00FA0D32" w:rsidTr="00FA0D32">
        <w:trPr>
          <w:cantSplit/>
          <w:trHeight w:hRule="exact" w:val="640"/>
          <w:jc w:val="center"/>
        </w:trPr>
        <w:tc>
          <w:tcPr>
            <w:tcW w:w="44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12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b/>
                <w:color w:val="FF0000"/>
                <w:lang w:eastAsia="uk-UA"/>
              </w:rPr>
            </w:pPr>
          </w:p>
        </w:tc>
        <w:tc>
          <w:tcPr>
            <w:tcW w:w="1440" w:type="dxa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 xml:space="preserve"> якості, %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100</w:t>
            </w:r>
          </w:p>
        </w:tc>
        <w:tc>
          <w:tcPr>
            <w:tcW w:w="233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984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</w:tr>
      <w:tr w:rsidR="002A4AFC" w:rsidRPr="00FA0D32" w:rsidTr="00FA0D32">
        <w:trPr>
          <w:cantSplit/>
          <w:trHeight w:hRule="exact" w:val="706"/>
          <w:jc w:val="center"/>
        </w:trPr>
        <w:tc>
          <w:tcPr>
            <w:tcW w:w="44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128" w:type="dxa"/>
            <w:vMerge w:val="restart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i/>
                <w:lang w:eastAsia="uk-UA"/>
              </w:rPr>
              <w:t xml:space="preserve">Захід 2. </w:t>
            </w:r>
            <w:r w:rsidRPr="00FA0D32">
              <w:rPr>
                <w:lang w:eastAsia="uk-UA"/>
              </w:rPr>
              <w:t>Капітальний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 xml:space="preserve">Ремонт в ж/б по вул. Чорновола,16 квартири  №22 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440" w:type="dxa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затрат, тис.грн.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t>40</w:t>
            </w:r>
          </w:p>
        </w:tc>
        <w:tc>
          <w:tcPr>
            <w:tcW w:w="2338" w:type="dxa"/>
            <w:vMerge w:val="restart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Виконавчий комітет</w:t>
            </w: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Новороздільської</w:t>
            </w: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міської ради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Обласний бюджет</w:t>
            </w: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t>0,0</w:t>
            </w:r>
          </w:p>
        </w:tc>
        <w:tc>
          <w:tcPr>
            <w:tcW w:w="1984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</w:tr>
      <w:tr w:rsidR="002A4AFC" w:rsidRPr="00FA0D32" w:rsidTr="00641F71">
        <w:trPr>
          <w:cantSplit/>
          <w:trHeight w:hRule="exact" w:val="638"/>
          <w:jc w:val="center"/>
        </w:trPr>
        <w:tc>
          <w:tcPr>
            <w:tcW w:w="44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12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440" w:type="dxa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продукту, м</w:t>
            </w:r>
            <w:r w:rsidRPr="00FA0D32">
              <w:rPr>
                <w:vertAlign w:val="superscript"/>
                <w:lang w:eastAsia="uk-UA"/>
              </w:rPr>
              <w:t>2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42,55</w:t>
            </w:r>
          </w:p>
        </w:tc>
        <w:tc>
          <w:tcPr>
            <w:tcW w:w="233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Місцевий бюджет</w:t>
            </w: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t>40</w:t>
            </w:r>
          </w:p>
        </w:tc>
        <w:tc>
          <w:tcPr>
            <w:tcW w:w="1984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</w:tr>
      <w:tr w:rsidR="002A4AFC" w:rsidRPr="00FA0D32" w:rsidTr="00FA0D32">
        <w:trPr>
          <w:cantSplit/>
          <w:trHeight w:hRule="exact" w:val="910"/>
          <w:jc w:val="center"/>
        </w:trPr>
        <w:tc>
          <w:tcPr>
            <w:tcW w:w="44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12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440" w:type="dxa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ефективності,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тис.грн/м</w:t>
            </w:r>
            <w:r w:rsidRPr="00FA0D32">
              <w:rPr>
                <w:vertAlign w:val="superscript"/>
                <w:lang w:eastAsia="uk-UA"/>
              </w:rPr>
              <w:t>2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0,940</w:t>
            </w:r>
          </w:p>
        </w:tc>
        <w:tc>
          <w:tcPr>
            <w:tcW w:w="233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Інші джерела</w:t>
            </w: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  <w:tc>
          <w:tcPr>
            <w:tcW w:w="1587" w:type="dxa"/>
            <w:vMerge w:val="restart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0,0</w:t>
            </w:r>
          </w:p>
        </w:tc>
        <w:tc>
          <w:tcPr>
            <w:tcW w:w="1984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</w:tr>
      <w:tr w:rsidR="002A4AFC" w:rsidRPr="00FA0D32" w:rsidTr="00FA0D32">
        <w:trPr>
          <w:cantSplit/>
          <w:trHeight w:val="610"/>
          <w:jc w:val="center"/>
        </w:trPr>
        <w:tc>
          <w:tcPr>
            <w:tcW w:w="44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12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440" w:type="dxa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якості, %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100</w:t>
            </w:r>
          </w:p>
        </w:tc>
        <w:tc>
          <w:tcPr>
            <w:tcW w:w="233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587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984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</w:tr>
      <w:tr w:rsidR="002A4AFC" w:rsidRPr="00FA0D32" w:rsidTr="00FA0D32">
        <w:trPr>
          <w:cantSplit/>
          <w:trHeight w:hRule="exact" w:val="855"/>
          <w:jc w:val="center"/>
        </w:trPr>
        <w:tc>
          <w:tcPr>
            <w:tcW w:w="15463" w:type="dxa"/>
            <w:gridSpan w:val="9"/>
          </w:tcPr>
          <w:p w:rsidR="002A4AFC" w:rsidRDefault="002A4AFC" w:rsidP="00641F71">
            <w:pPr>
              <w:autoSpaceDE w:val="0"/>
              <w:adjustRightInd w:val="0"/>
              <w:jc w:val="center"/>
              <w:rPr>
                <w:b/>
                <w:lang w:val="uk-UA" w:eastAsia="uk-UA"/>
              </w:rPr>
            </w:pPr>
          </w:p>
          <w:p w:rsidR="002A4AFC" w:rsidRDefault="002A4AFC" w:rsidP="00641F71">
            <w:pPr>
              <w:autoSpaceDE w:val="0"/>
              <w:adjustRightInd w:val="0"/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2018 рік</w:t>
            </w:r>
          </w:p>
          <w:p w:rsidR="002A4AFC" w:rsidRDefault="002A4AFC" w:rsidP="00641F71">
            <w:pPr>
              <w:autoSpaceDE w:val="0"/>
              <w:adjustRightInd w:val="0"/>
              <w:jc w:val="center"/>
              <w:rPr>
                <w:b/>
                <w:lang w:val="uk-UA" w:eastAsia="uk-UA"/>
              </w:rPr>
            </w:pPr>
          </w:p>
          <w:p w:rsidR="002A4AFC" w:rsidRDefault="002A4AFC" w:rsidP="00641F71">
            <w:pPr>
              <w:autoSpaceDE w:val="0"/>
              <w:adjustRightInd w:val="0"/>
              <w:jc w:val="center"/>
              <w:rPr>
                <w:b/>
                <w:lang w:val="uk-UA" w:eastAsia="uk-UA"/>
              </w:rPr>
            </w:pPr>
          </w:p>
          <w:p w:rsidR="002A4AFC" w:rsidRDefault="002A4AFC" w:rsidP="00641F71">
            <w:pPr>
              <w:autoSpaceDE w:val="0"/>
              <w:adjustRightInd w:val="0"/>
              <w:jc w:val="center"/>
              <w:rPr>
                <w:b/>
                <w:lang w:val="uk-UA" w:eastAsia="uk-UA"/>
              </w:rPr>
            </w:pPr>
          </w:p>
          <w:p w:rsidR="002A4AFC" w:rsidRDefault="002A4AFC" w:rsidP="00641F71">
            <w:pPr>
              <w:autoSpaceDE w:val="0"/>
              <w:adjustRightInd w:val="0"/>
              <w:jc w:val="center"/>
              <w:rPr>
                <w:b/>
                <w:lang w:val="uk-UA" w:eastAsia="uk-UA"/>
              </w:rPr>
            </w:pPr>
          </w:p>
          <w:p w:rsidR="002A4AFC" w:rsidRDefault="002A4AFC" w:rsidP="00641F71">
            <w:pPr>
              <w:autoSpaceDE w:val="0"/>
              <w:adjustRightInd w:val="0"/>
              <w:jc w:val="center"/>
              <w:rPr>
                <w:b/>
                <w:lang w:val="uk-UA" w:eastAsia="uk-UA"/>
              </w:rPr>
            </w:pPr>
          </w:p>
          <w:p w:rsidR="002A4AFC" w:rsidRDefault="002A4AFC" w:rsidP="00641F71">
            <w:pPr>
              <w:autoSpaceDE w:val="0"/>
              <w:adjustRightInd w:val="0"/>
              <w:jc w:val="center"/>
              <w:rPr>
                <w:b/>
                <w:lang w:val="uk-UA" w:eastAsia="uk-UA"/>
              </w:rPr>
            </w:pPr>
          </w:p>
          <w:p w:rsidR="002A4AFC" w:rsidRDefault="002A4AFC" w:rsidP="00641F71">
            <w:pPr>
              <w:autoSpaceDE w:val="0"/>
              <w:adjustRightInd w:val="0"/>
              <w:jc w:val="center"/>
              <w:rPr>
                <w:b/>
                <w:lang w:val="uk-UA" w:eastAsia="uk-UA"/>
              </w:rPr>
            </w:pPr>
          </w:p>
          <w:p w:rsidR="002A4AFC" w:rsidRDefault="002A4AFC" w:rsidP="00641F71">
            <w:pPr>
              <w:autoSpaceDE w:val="0"/>
              <w:adjustRightInd w:val="0"/>
              <w:jc w:val="center"/>
              <w:rPr>
                <w:b/>
                <w:lang w:val="uk-UA" w:eastAsia="uk-UA"/>
              </w:rPr>
            </w:pP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>2018 рік</w:t>
            </w:r>
          </w:p>
        </w:tc>
      </w:tr>
      <w:tr w:rsidR="002A4AFC" w:rsidRPr="00FA0D32" w:rsidTr="00641F71">
        <w:trPr>
          <w:cantSplit/>
          <w:trHeight w:hRule="exact" w:val="855"/>
          <w:jc w:val="center"/>
        </w:trPr>
        <w:tc>
          <w:tcPr>
            <w:tcW w:w="448" w:type="dxa"/>
            <w:vMerge w:val="restart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>1.</w:t>
            </w:r>
          </w:p>
        </w:tc>
        <w:tc>
          <w:tcPr>
            <w:tcW w:w="2116" w:type="dxa"/>
            <w:vMerge w:val="restart"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val="uk-UA" w:eastAsia="uk-UA"/>
              </w:rPr>
            </w:pPr>
            <w:r w:rsidRPr="00FA0D32">
              <w:rPr>
                <w:i/>
                <w:lang w:eastAsia="uk-UA"/>
              </w:rPr>
              <w:t>Завд</w:t>
            </w:r>
            <w:r>
              <w:rPr>
                <w:i/>
                <w:lang w:eastAsia="uk-UA"/>
              </w:rPr>
              <w:t>ання 1</w:t>
            </w: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i/>
                <w:lang w:eastAsia="uk-UA"/>
              </w:rPr>
            </w:pPr>
          </w:p>
        </w:tc>
        <w:tc>
          <w:tcPr>
            <w:tcW w:w="2128" w:type="dxa"/>
            <w:vMerge w:val="restart"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  <w:r w:rsidRPr="00FA0D32">
              <w:rPr>
                <w:i/>
                <w:lang w:eastAsia="uk-UA"/>
              </w:rPr>
              <w:t>Захід 1.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Капітальний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b/>
                <w:color w:val="FF0000"/>
                <w:lang w:eastAsia="uk-UA"/>
              </w:rPr>
            </w:pPr>
            <w:r w:rsidRPr="00FA0D32">
              <w:rPr>
                <w:lang w:eastAsia="uk-UA"/>
              </w:rPr>
              <w:t xml:space="preserve">ремонт в ж/б по вул. </w:t>
            </w:r>
            <w:r w:rsidRPr="00FA0D32">
              <w:t xml:space="preserve">Героя України Степана Бандери, </w:t>
            </w:r>
            <w:r w:rsidRPr="00FA0D32">
              <w:rPr>
                <w:lang w:eastAsia="uk-UA"/>
              </w:rPr>
              <w:t>14 квартири №167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b/>
                <w:color w:val="FF0000"/>
                <w:lang w:eastAsia="uk-UA"/>
              </w:rPr>
            </w:pPr>
          </w:p>
        </w:tc>
        <w:tc>
          <w:tcPr>
            <w:tcW w:w="144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затрат, тис.грн.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t>64,403</w:t>
            </w:r>
          </w:p>
        </w:tc>
        <w:tc>
          <w:tcPr>
            <w:tcW w:w="2338" w:type="dxa"/>
            <w:vMerge w:val="restart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Виконавчий комітет</w:t>
            </w: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Новороздільської</w:t>
            </w: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міської ради</w:t>
            </w:r>
          </w:p>
        </w:tc>
        <w:tc>
          <w:tcPr>
            <w:tcW w:w="2160" w:type="dxa"/>
            <w:vAlign w:val="center"/>
          </w:tcPr>
          <w:p w:rsidR="002A4AFC" w:rsidRPr="00FA0D32" w:rsidRDefault="002A4AFC" w:rsidP="002732F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 xml:space="preserve">Обласний бюджет </w:t>
            </w: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t>0,0</w:t>
            </w:r>
          </w:p>
        </w:tc>
        <w:tc>
          <w:tcPr>
            <w:tcW w:w="1984" w:type="dxa"/>
            <w:vMerge w:val="restart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Забезпечення придатним для проживання житлом дітей-сиріт та дітей, позбавлених батьківського піклування та осіб з їх числа</w:t>
            </w:r>
          </w:p>
        </w:tc>
      </w:tr>
      <w:tr w:rsidR="002A4AFC" w:rsidRPr="00FA0D32" w:rsidTr="00FA0D32">
        <w:trPr>
          <w:cantSplit/>
          <w:trHeight w:hRule="exact" w:val="566"/>
          <w:jc w:val="center"/>
        </w:trPr>
        <w:tc>
          <w:tcPr>
            <w:tcW w:w="44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12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b/>
                <w:color w:val="FF0000"/>
                <w:lang w:eastAsia="uk-UA"/>
              </w:rPr>
            </w:pPr>
          </w:p>
        </w:tc>
        <w:tc>
          <w:tcPr>
            <w:tcW w:w="144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продукту, м</w:t>
            </w:r>
            <w:r w:rsidRPr="00FA0D32">
              <w:rPr>
                <w:vertAlign w:val="superscript"/>
                <w:lang w:eastAsia="uk-UA"/>
              </w:rPr>
              <w:t>2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21,0</w:t>
            </w:r>
          </w:p>
        </w:tc>
        <w:tc>
          <w:tcPr>
            <w:tcW w:w="233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Місцевий бюджет</w:t>
            </w: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t>64,403</w:t>
            </w:r>
          </w:p>
        </w:tc>
        <w:tc>
          <w:tcPr>
            <w:tcW w:w="1984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</w:tr>
      <w:tr w:rsidR="002A4AFC" w:rsidRPr="00FA0D32" w:rsidTr="00FA0D32">
        <w:trPr>
          <w:cantSplit/>
          <w:trHeight w:hRule="exact" w:val="986"/>
          <w:jc w:val="center"/>
        </w:trPr>
        <w:tc>
          <w:tcPr>
            <w:tcW w:w="44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12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b/>
                <w:color w:val="FF0000"/>
                <w:lang w:eastAsia="uk-UA"/>
              </w:rPr>
            </w:pPr>
          </w:p>
        </w:tc>
        <w:tc>
          <w:tcPr>
            <w:tcW w:w="144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ефективності,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тис.грн/м</w:t>
            </w:r>
            <w:r w:rsidRPr="00FA0D32">
              <w:rPr>
                <w:vertAlign w:val="superscript"/>
                <w:lang w:eastAsia="uk-UA"/>
              </w:rPr>
              <w:t>2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3,066</w:t>
            </w:r>
          </w:p>
        </w:tc>
        <w:tc>
          <w:tcPr>
            <w:tcW w:w="233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Інші джерела</w:t>
            </w: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0,0</w:t>
            </w:r>
          </w:p>
        </w:tc>
        <w:tc>
          <w:tcPr>
            <w:tcW w:w="1984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</w:tr>
      <w:tr w:rsidR="002A4AFC" w:rsidRPr="00FA0D32" w:rsidTr="00FA0D32">
        <w:trPr>
          <w:cantSplit/>
          <w:trHeight w:hRule="exact" w:val="986"/>
          <w:jc w:val="center"/>
        </w:trPr>
        <w:tc>
          <w:tcPr>
            <w:tcW w:w="44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12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b/>
                <w:color w:val="FF0000"/>
                <w:lang w:eastAsia="uk-UA"/>
              </w:rPr>
            </w:pPr>
          </w:p>
        </w:tc>
        <w:tc>
          <w:tcPr>
            <w:tcW w:w="144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якості, %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100</w:t>
            </w:r>
          </w:p>
        </w:tc>
        <w:tc>
          <w:tcPr>
            <w:tcW w:w="233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984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</w:tr>
      <w:tr w:rsidR="002A4AFC" w:rsidRPr="00FA0D32" w:rsidTr="00FA0D32">
        <w:trPr>
          <w:cantSplit/>
          <w:trHeight w:hRule="exact" w:val="845"/>
          <w:jc w:val="center"/>
        </w:trPr>
        <w:tc>
          <w:tcPr>
            <w:tcW w:w="15463" w:type="dxa"/>
            <w:gridSpan w:val="9"/>
          </w:tcPr>
          <w:p w:rsidR="002A4AFC" w:rsidRDefault="002A4AFC" w:rsidP="00641F71">
            <w:pPr>
              <w:autoSpaceDE w:val="0"/>
              <w:adjustRightInd w:val="0"/>
              <w:jc w:val="center"/>
              <w:rPr>
                <w:b/>
                <w:lang w:val="uk-UA" w:eastAsia="uk-UA"/>
              </w:rPr>
            </w:pP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>2019 рік</w:t>
            </w:r>
          </w:p>
        </w:tc>
      </w:tr>
      <w:tr w:rsidR="002A4AFC" w:rsidRPr="00FA0D32" w:rsidTr="00641F71">
        <w:trPr>
          <w:cantSplit/>
          <w:trHeight w:hRule="exact" w:val="401"/>
          <w:jc w:val="center"/>
        </w:trPr>
        <w:tc>
          <w:tcPr>
            <w:tcW w:w="448" w:type="dxa"/>
            <w:vMerge w:val="restart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  <w:r w:rsidRPr="00FA0D32">
              <w:rPr>
                <w:b/>
                <w:lang w:eastAsia="uk-UA"/>
              </w:rPr>
              <w:t>1.</w:t>
            </w:r>
          </w:p>
        </w:tc>
        <w:tc>
          <w:tcPr>
            <w:tcW w:w="2116" w:type="dxa"/>
            <w:vMerge w:val="restart"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val="uk-UA" w:eastAsia="uk-UA"/>
              </w:rPr>
            </w:pPr>
            <w:r>
              <w:rPr>
                <w:i/>
                <w:lang w:eastAsia="uk-UA"/>
              </w:rPr>
              <w:t>Завдання 1</w:t>
            </w: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i/>
                <w:lang w:eastAsia="uk-UA"/>
              </w:rPr>
            </w:pPr>
          </w:p>
        </w:tc>
        <w:tc>
          <w:tcPr>
            <w:tcW w:w="2128" w:type="dxa"/>
            <w:vMerge w:val="restart"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val="uk-UA" w:eastAsia="uk-UA"/>
              </w:rPr>
            </w:pPr>
            <w:r>
              <w:rPr>
                <w:i/>
                <w:lang w:eastAsia="uk-UA"/>
              </w:rPr>
              <w:t>Захід 1</w:t>
            </w: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color w:val="FF0000"/>
                <w:lang w:eastAsia="uk-UA"/>
              </w:rPr>
            </w:pPr>
          </w:p>
        </w:tc>
        <w:tc>
          <w:tcPr>
            <w:tcW w:w="1440" w:type="dxa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затрат, тис.грн.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0,00</w:t>
            </w:r>
          </w:p>
        </w:tc>
        <w:tc>
          <w:tcPr>
            <w:tcW w:w="2338" w:type="dxa"/>
            <w:vMerge w:val="restart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Виконавчий комітет</w:t>
            </w: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Новороздільської</w:t>
            </w:r>
          </w:p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міської ради</w:t>
            </w: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Обласний бюджет</w:t>
            </w: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0,00</w:t>
            </w:r>
          </w:p>
        </w:tc>
        <w:tc>
          <w:tcPr>
            <w:tcW w:w="1984" w:type="dxa"/>
            <w:vMerge w:val="restart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Забезпечення придатним для проживання житлом дітей-сиріт та дітей, позбавлених батьківського піклування та осіб з їх числа</w:t>
            </w:r>
          </w:p>
        </w:tc>
      </w:tr>
      <w:tr w:rsidR="002A4AFC" w:rsidRPr="00FA0D32" w:rsidTr="00641F71">
        <w:trPr>
          <w:cantSplit/>
          <w:trHeight w:hRule="exact" w:val="365"/>
          <w:jc w:val="center"/>
        </w:trPr>
        <w:tc>
          <w:tcPr>
            <w:tcW w:w="44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12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b/>
                <w:color w:val="FF0000"/>
                <w:lang w:eastAsia="uk-UA"/>
              </w:rPr>
            </w:pPr>
          </w:p>
        </w:tc>
        <w:tc>
          <w:tcPr>
            <w:tcW w:w="1440" w:type="dxa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продукту, м</w:t>
            </w:r>
            <w:r w:rsidRPr="00FA0D32">
              <w:rPr>
                <w:vertAlign w:val="superscript"/>
                <w:lang w:eastAsia="uk-UA"/>
              </w:rPr>
              <w:t>2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0,00</w:t>
            </w:r>
          </w:p>
        </w:tc>
        <w:tc>
          <w:tcPr>
            <w:tcW w:w="233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Місцевий бюджет</w:t>
            </w: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0,00</w:t>
            </w:r>
          </w:p>
        </w:tc>
        <w:tc>
          <w:tcPr>
            <w:tcW w:w="1984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</w:tr>
      <w:tr w:rsidR="002A4AFC" w:rsidRPr="00FA0D32" w:rsidTr="00641F71">
        <w:trPr>
          <w:cantSplit/>
          <w:trHeight w:hRule="exact" w:val="469"/>
          <w:jc w:val="center"/>
        </w:trPr>
        <w:tc>
          <w:tcPr>
            <w:tcW w:w="44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12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b/>
                <w:color w:val="FF0000"/>
                <w:lang w:eastAsia="uk-UA"/>
              </w:rPr>
            </w:pPr>
          </w:p>
        </w:tc>
        <w:tc>
          <w:tcPr>
            <w:tcW w:w="1440" w:type="dxa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ефективності,</w:t>
            </w:r>
          </w:p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тис.грн/м</w:t>
            </w:r>
            <w:r w:rsidRPr="00FA0D32">
              <w:rPr>
                <w:vertAlign w:val="superscript"/>
                <w:lang w:eastAsia="uk-UA"/>
              </w:rPr>
              <w:t>2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0,00</w:t>
            </w:r>
          </w:p>
        </w:tc>
        <w:tc>
          <w:tcPr>
            <w:tcW w:w="233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Інші джерела</w:t>
            </w: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0,00</w:t>
            </w:r>
          </w:p>
        </w:tc>
        <w:tc>
          <w:tcPr>
            <w:tcW w:w="1984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</w:tr>
      <w:tr w:rsidR="002A4AFC" w:rsidRPr="00FA0D32" w:rsidTr="00641F71">
        <w:trPr>
          <w:cantSplit/>
          <w:trHeight w:hRule="exact" w:val="2603"/>
          <w:jc w:val="center"/>
        </w:trPr>
        <w:tc>
          <w:tcPr>
            <w:tcW w:w="44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116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128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b/>
                <w:color w:val="FF0000"/>
                <w:lang w:eastAsia="uk-UA"/>
              </w:rPr>
            </w:pPr>
          </w:p>
        </w:tc>
        <w:tc>
          <w:tcPr>
            <w:tcW w:w="1440" w:type="dxa"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  <w:r w:rsidRPr="00FA0D32">
              <w:rPr>
                <w:lang w:eastAsia="uk-UA"/>
              </w:rPr>
              <w:t>якості, %</w:t>
            </w:r>
          </w:p>
        </w:tc>
        <w:tc>
          <w:tcPr>
            <w:tcW w:w="1262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  <w:r w:rsidRPr="00FA0D32">
              <w:rPr>
                <w:lang w:eastAsia="uk-UA"/>
              </w:rPr>
              <w:t>0,00</w:t>
            </w:r>
          </w:p>
        </w:tc>
        <w:tc>
          <w:tcPr>
            <w:tcW w:w="2338" w:type="dxa"/>
            <w:vMerge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160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587" w:type="dxa"/>
            <w:vAlign w:val="center"/>
          </w:tcPr>
          <w:p w:rsidR="002A4AFC" w:rsidRPr="00FA0D32" w:rsidRDefault="002A4AFC" w:rsidP="00641F71">
            <w:pPr>
              <w:autoSpaceDE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984" w:type="dxa"/>
            <w:vMerge/>
          </w:tcPr>
          <w:p w:rsidR="002A4AFC" w:rsidRPr="00FA0D32" w:rsidRDefault="002A4AFC" w:rsidP="00641F71">
            <w:pPr>
              <w:autoSpaceDE w:val="0"/>
              <w:adjustRightInd w:val="0"/>
              <w:rPr>
                <w:lang w:eastAsia="uk-UA"/>
              </w:rPr>
            </w:pPr>
          </w:p>
        </w:tc>
      </w:tr>
    </w:tbl>
    <w:p w:rsidR="002A4AFC" w:rsidRPr="00FA0D32" w:rsidRDefault="002A4AFC" w:rsidP="00641F71">
      <w:pPr>
        <w:autoSpaceDE w:val="0"/>
        <w:adjustRightInd w:val="0"/>
        <w:spacing w:line="228" w:lineRule="auto"/>
        <w:ind w:left="142" w:firstLine="567"/>
        <w:rPr>
          <w:b/>
          <w:color w:val="000000"/>
          <w:lang w:eastAsia="uk-UA"/>
        </w:rPr>
      </w:pPr>
    </w:p>
    <w:p w:rsidR="002A4AFC" w:rsidRPr="002732F1" w:rsidRDefault="002A4AFC" w:rsidP="0027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  <w:sectPr w:rsidR="002A4AFC" w:rsidRPr="002732F1" w:rsidSect="00641F71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                     А.Р. МЕЛЕШКО</w:t>
      </w:r>
      <w:bookmarkStart w:id="0" w:name="_GoBack"/>
      <w:bookmarkEnd w:id="0"/>
    </w:p>
    <w:p w:rsidR="002A4AFC" w:rsidRPr="00312A45" w:rsidRDefault="002A4AFC" w:rsidP="002732F1">
      <w:pPr>
        <w:rPr>
          <w:noProof/>
          <w:sz w:val="26"/>
          <w:szCs w:val="20"/>
          <w:lang w:val="uk-UA"/>
        </w:rPr>
      </w:pPr>
    </w:p>
    <w:sectPr w:rsidR="002A4AFC" w:rsidRPr="00312A45" w:rsidSect="00CF1A23">
      <w:footnotePr>
        <w:numFmt w:val="chicago"/>
        <w:numRestart w:val="eachPage"/>
      </w:footnotePr>
      <w:pgSz w:w="11909" w:h="16834"/>
      <w:pgMar w:top="357" w:right="1134" w:bottom="720" w:left="1259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AFC" w:rsidRDefault="002A4AFC">
      <w:r>
        <w:separator/>
      </w:r>
    </w:p>
  </w:endnote>
  <w:endnote w:type="continuationSeparator" w:id="0">
    <w:p w:rsidR="002A4AFC" w:rsidRDefault="002A4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AFC" w:rsidRDefault="002A4AFC" w:rsidP="00641F7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4AFC" w:rsidRDefault="002A4A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AFC" w:rsidRDefault="002A4AFC" w:rsidP="00641F71">
    <w:pPr>
      <w:pStyle w:val="Footer"/>
      <w:framePr w:wrap="around" w:vAnchor="text" w:hAnchor="margin" w:xAlign="center" w:y="1"/>
      <w:rPr>
        <w:rStyle w:val="PageNumber"/>
      </w:rPr>
    </w:pPr>
  </w:p>
  <w:p w:rsidR="002A4AFC" w:rsidRPr="007D5C05" w:rsidRDefault="002A4AFC" w:rsidP="00641F71">
    <w:pPr>
      <w:pStyle w:val="Footer"/>
      <w:tabs>
        <w:tab w:val="right" w:pos="-2070"/>
        <w:tab w:val="center" w:pos="7020"/>
      </w:tabs>
      <w:ind w:right="360"/>
    </w:pPr>
    <w:r w:rsidRPr="00805254"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AFC" w:rsidRDefault="002A4AFC">
      <w:r>
        <w:separator/>
      </w:r>
    </w:p>
  </w:footnote>
  <w:footnote w:type="continuationSeparator" w:id="0">
    <w:p w:rsidR="002A4AFC" w:rsidRDefault="002A4A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AFC" w:rsidRDefault="002A4AF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4AFC" w:rsidRDefault="002A4AF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46A5B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166E19"/>
    <w:multiLevelType w:val="hybridMultilevel"/>
    <w:tmpl w:val="2D8A94CA"/>
    <w:lvl w:ilvl="0" w:tplc="6DD0655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00503CA0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074D45B5"/>
    <w:multiLevelType w:val="hybridMultilevel"/>
    <w:tmpl w:val="80DAD07C"/>
    <w:lvl w:ilvl="0" w:tplc="7A686A7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76D06F0"/>
    <w:multiLevelType w:val="hybridMultilevel"/>
    <w:tmpl w:val="7970533A"/>
    <w:lvl w:ilvl="0" w:tplc="B42C77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7331BF"/>
    <w:multiLevelType w:val="hybridMultilevel"/>
    <w:tmpl w:val="55FE75D2"/>
    <w:lvl w:ilvl="0" w:tplc="2ADEEA98">
      <w:start w:val="1"/>
      <w:numFmt w:val="decimal"/>
      <w:lvlText w:val="%1."/>
      <w:lvlJc w:val="left"/>
      <w:pPr>
        <w:ind w:left="1020" w:hanging="10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AC131A0"/>
    <w:multiLevelType w:val="hybridMultilevel"/>
    <w:tmpl w:val="D2D2762A"/>
    <w:lvl w:ilvl="0" w:tplc="CA407668">
      <w:start w:val="1"/>
      <w:numFmt w:val="decimal"/>
      <w:lvlText w:val="%1."/>
      <w:lvlJc w:val="left"/>
      <w:pPr>
        <w:ind w:left="960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EDA6999"/>
    <w:multiLevelType w:val="hybridMultilevel"/>
    <w:tmpl w:val="E304C410"/>
    <w:lvl w:ilvl="0" w:tplc="14C87D22">
      <w:start w:val="7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>
    <w:nsid w:val="10635359"/>
    <w:multiLevelType w:val="hybridMultilevel"/>
    <w:tmpl w:val="63201DE6"/>
    <w:lvl w:ilvl="0" w:tplc="468A73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4828AC"/>
    <w:multiLevelType w:val="hybridMultilevel"/>
    <w:tmpl w:val="CCDE0866"/>
    <w:lvl w:ilvl="0" w:tplc="042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1650D13"/>
    <w:multiLevelType w:val="hybridMultilevel"/>
    <w:tmpl w:val="A2CCFE48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12CB33CD"/>
    <w:multiLevelType w:val="hybridMultilevel"/>
    <w:tmpl w:val="7570D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4F53B3E"/>
    <w:multiLevelType w:val="hybridMultilevel"/>
    <w:tmpl w:val="D05AB006"/>
    <w:lvl w:ilvl="0" w:tplc="99D60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3130B3"/>
    <w:multiLevelType w:val="hybridMultilevel"/>
    <w:tmpl w:val="A69AD146"/>
    <w:lvl w:ilvl="0" w:tplc="EFFA0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1ADA49D6"/>
    <w:multiLevelType w:val="hybridMultilevel"/>
    <w:tmpl w:val="D14C0014"/>
    <w:lvl w:ilvl="0" w:tplc="2FF2ACF6">
      <w:start w:val="3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6">
    <w:nsid w:val="1D2F3C19"/>
    <w:multiLevelType w:val="hybridMultilevel"/>
    <w:tmpl w:val="393A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7547F91"/>
    <w:multiLevelType w:val="hybridMultilevel"/>
    <w:tmpl w:val="A1C201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329A7302"/>
    <w:multiLevelType w:val="multilevel"/>
    <w:tmpl w:val="D8C4687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65346BF"/>
    <w:multiLevelType w:val="multilevel"/>
    <w:tmpl w:val="90FCB0A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36E65237"/>
    <w:multiLevelType w:val="hybridMultilevel"/>
    <w:tmpl w:val="99CEE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9C620F5"/>
    <w:multiLevelType w:val="hybridMultilevel"/>
    <w:tmpl w:val="7B225512"/>
    <w:lvl w:ilvl="0" w:tplc="DD361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3DF949EC"/>
    <w:multiLevelType w:val="hybridMultilevel"/>
    <w:tmpl w:val="4B847092"/>
    <w:lvl w:ilvl="0" w:tplc="CDEA15D8">
      <w:start w:val="2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FB37BC2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6">
    <w:nsid w:val="4E4326FC"/>
    <w:multiLevelType w:val="hybridMultilevel"/>
    <w:tmpl w:val="5396FC5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17A6975"/>
    <w:multiLevelType w:val="multilevel"/>
    <w:tmpl w:val="F7D8BF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5758040B"/>
    <w:multiLevelType w:val="hybridMultilevel"/>
    <w:tmpl w:val="E368AA1A"/>
    <w:lvl w:ilvl="0" w:tplc="E3000A9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9">
    <w:nsid w:val="59EC0341"/>
    <w:multiLevelType w:val="hybridMultilevel"/>
    <w:tmpl w:val="34C001A0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682135"/>
    <w:multiLevelType w:val="hybridMultilevel"/>
    <w:tmpl w:val="C2B645E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D1209A"/>
    <w:multiLevelType w:val="hybridMultilevel"/>
    <w:tmpl w:val="5B3C8AC8"/>
    <w:lvl w:ilvl="0" w:tplc="042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1555634"/>
    <w:multiLevelType w:val="hybridMultilevel"/>
    <w:tmpl w:val="518827E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6DB914AE"/>
    <w:multiLevelType w:val="hybridMultilevel"/>
    <w:tmpl w:val="BFFCDC02"/>
    <w:lvl w:ilvl="0" w:tplc="CE8091F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>
    <w:nsid w:val="6F9028AE"/>
    <w:multiLevelType w:val="hybridMultilevel"/>
    <w:tmpl w:val="B278115E"/>
    <w:lvl w:ilvl="0" w:tplc="3392F3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>
    <w:nsid w:val="6FDD36A7"/>
    <w:multiLevelType w:val="hybridMultilevel"/>
    <w:tmpl w:val="AD2E4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06C24AE"/>
    <w:multiLevelType w:val="hybridMultilevel"/>
    <w:tmpl w:val="5DE22A86"/>
    <w:lvl w:ilvl="0" w:tplc="3BD4ADA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1952B89"/>
    <w:multiLevelType w:val="hybridMultilevel"/>
    <w:tmpl w:val="B798E5A0"/>
    <w:lvl w:ilvl="0" w:tplc="3300107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3793C02"/>
    <w:multiLevelType w:val="multilevel"/>
    <w:tmpl w:val="B04A753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0">
    <w:nsid w:val="795F0D93"/>
    <w:multiLevelType w:val="hybridMultilevel"/>
    <w:tmpl w:val="2B2EF0E6"/>
    <w:lvl w:ilvl="0" w:tplc="A41A1A7A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41">
    <w:nsid w:val="7E107B48"/>
    <w:multiLevelType w:val="hybridMultilevel"/>
    <w:tmpl w:val="14229E8A"/>
    <w:lvl w:ilvl="0" w:tplc="1B0E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1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5"/>
  </w:num>
  <w:num w:numId="14">
    <w:abstractNumId w:val="14"/>
  </w:num>
  <w:num w:numId="15">
    <w:abstractNumId w:val="41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9"/>
  </w:num>
  <w:num w:numId="1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8"/>
  </w:num>
  <w:num w:numId="29">
    <w:abstractNumId w:val="5"/>
  </w:num>
  <w:num w:numId="3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>
    <w:abstractNumId w:val="27"/>
  </w:num>
  <w:num w:numId="32">
    <w:abstractNumId w:val="20"/>
  </w:num>
  <w:num w:numId="33">
    <w:abstractNumId w:val="39"/>
  </w:num>
  <w:num w:numId="34">
    <w:abstractNumId w:val="19"/>
  </w:num>
  <w:num w:numId="35">
    <w:abstractNumId w:val="9"/>
  </w:num>
  <w:num w:numId="36">
    <w:abstractNumId w:val="10"/>
  </w:num>
  <w:num w:numId="37">
    <w:abstractNumId w:val="17"/>
  </w:num>
  <w:num w:numId="38">
    <w:abstractNumId w:val="28"/>
  </w:num>
  <w:num w:numId="39">
    <w:abstractNumId w:val="40"/>
  </w:num>
  <w:num w:numId="40">
    <w:abstractNumId w:val="31"/>
  </w:num>
  <w:num w:numId="41">
    <w:abstractNumId w:val="32"/>
  </w:num>
  <w:num w:numId="42">
    <w:abstractNumId w:val="3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40198"/>
    <w:rsid w:val="0004314F"/>
    <w:rsid w:val="00052657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17968"/>
    <w:rsid w:val="00144C6C"/>
    <w:rsid w:val="001479F7"/>
    <w:rsid w:val="0015067D"/>
    <w:rsid w:val="00150F2D"/>
    <w:rsid w:val="00161163"/>
    <w:rsid w:val="00166A27"/>
    <w:rsid w:val="00182239"/>
    <w:rsid w:val="001A0412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35B25"/>
    <w:rsid w:val="00235EC6"/>
    <w:rsid w:val="00242603"/>
    <w:rsid w:val="002433A4"/>
    <w:rsid w:val="00247E70"/>
    <w:rsid w:val="00254405"/>
    <w:rsid w:val="002732F1"/>
    <w:rsid w:val="00281E07"/>
    <w:rsid w:val="00290096"/>
    <w:rsid w:val="002A4AFC"/>
    <w:rsid w:val="002B231C"/>
    <w:rsid w:val="002B7594"/>
    <w:rsid w:val="002C50E5"/>
    <w:rsid w:val="002E30CE"/>
    <w:rsid w:val="002E6D40"/>
    <w:rsid w:val="002F7DC4"/>
    <w:rsid w:val="00312A45"/>
    <w:rsid w:val="00313718"/>
    <w:rsid w:val="00316FE5"/>
    <w:rsid w:val="003245EC"/>
    <w:rsid w:val="003268B0"/>
    <w:rsid w:val="003318A6"/>
    <w:rsid w:val="00332E86"/>
    <w:rsid w:val="00350A85"/>
    <w:rsid w:val="00350EB5"/>
    <w:rsid w:val="003622C6"/>
    <w:rsid w:val="0036427C"/>
    <w:rsid w:val="003824C1"/>
    <w:rsid w:val="003B39B7"/>
    <w:rsid w:val="003C24AE"/>
    <w:rsid w:val="003C6169"/>
    <w:rsid w:val="003D3BB9"/>
    <w:rsid w:val="003E1D6F"/>
    <w:rsid w:val="00405E04"/>
    <w:rsid w:val="00413539"/>
    <w:rsid w:val="00416EED"/>
    <w:rsid w:val="00417B57"/>
    <w:rsid w:val="004376FC"/>
    <w:rsid w:val="00442B27"/>
    <w:rsid w:val="00445FE1"/>
    <w:rsid w:val="00455B9B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E2B37"/>
    <w:rsid w:val="004E752A"/>
    <w:rsid w:val="00514539"/>
    <w:rsid w:val="00520938"/>
    <w:rsid w:val="00533048"/>
    <w:rsid w:val="00541C2F"/>
    <w:rsid w:val="0054269C"/>
    <w:rsid w:val="0054684F"/>
    <w:rsid w:val="0055725B"/>
    <w:rsid w:val="005620AD"/>
    <w:rsid w:val="005737B3"/>
    <w:rsid w:val="00583911"/>
    <w:rsid w:val="005B597B"/>
    <w:rsid w:val="005B5E19"/>
    <w:rsid w:val="005E36E3"/>
    <w:rsid w:val="005E71A1"/>
    <w:rsid w:val="005F1522"/>
    <w:rsid w:val="005F7610"/>
    <w:rsid w:val="0061329E"/>
    <w:rsid w:val="0062411C"/>
    <w:rsid w:val="00641F71"/>
    <w:rsid w:val="0064382B"/>
    <w:rsid w:val="006501F4"/>
    <w:rsid w:val="00662FDF"/>
    <w:rsid w:val="0066795A"/>
    <w:rsid w:val="0067228A"/>
    <w:rsid w:val="0068208D"/>
    <w:rsid w:val="0068504F"/>
    <w:rsid w:val="00690A88"/>
    <w:rsid w:val="0069372B"/>
    <w:rsid w:val="0069699F"/>
    <w:rsid w:val="006A0217"/>
    <w:rsid w:val="006A7727"/>
    <w:rsid w:val="006C430C"/>
    <w:rsid w:val="006C4CE7"/>
    <w:rsid w:val="006C4E13"/>
    <w:rsid w:val="006C6070"/>
    <w:rsid w:val="006C7C38"/>
    <w:rsid w:val="006D3F63"/>
    <w:rsid w:val="006F53FB"/>
    <w:rsid w:val="00702D8C"/>
    <w:rsid w:val="00711489"/>
    <w:rsid w:val="00712225"/>
    <w:rsid w:val="00714336"/>
    <w:rsid w:val="007164A3"/>
    <w:rsid w:val="00720A4C"/>
    <w:rsid w:val="00722B13"/>
    <w:rsid w:val="00733975"/>
    <w:rsid w:val="007357BB"/>
    <w:rsid w:val="007358D6"/>
    <w:rsid w:val="00736922"/>
    <w:rsid w:val="007369F7"/>
    <w:rsid w:val="007401CD"/>
    <w:rsid w:val="007448C0"/>
    <w:rsid w:val="007552F7"/>
    <w:rsid w:val="007568AE"/>
    <w:rsid w:val="00756B34"/>
    <w:rsid w:val="00756D17"/>
    <w:rsid w:val="00767096"/>
    <w:rsid w:val="007A2094"/>
    <w:rsid w:val="007A26E8"/>
    <w:rsid w:val="007C14FF"/>
    <w:rsid w:val="007D252D"/>
    <w:rsid w:val="007D5C05"/>
    <w:rsid w:val="007E7B0C"/>
    <w:rsid w:val="00805254"/>
    <w:rsid w:val="008068AE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809C6"/>
    <w:rsid w:val="00891340"/>
    <w:rsid w:val="008973D9"/>
    <w:rsid w:val="008A4D55"/>
    <w:rsid w:val="008A5FB3"/>
    <w:rsid w:val="008B485A"/>
    <w:rsid w:val="008C2A30"/>
    <w:rsid w:val="008C745F"/>
    <w:rsid w:val="008D01C9"/>
    <w:rsid w:val="008D72DA"/>
    <w:rsid w:val="008F1D7D"/>
    <w:rsid w:val="009050CF"/>
    <w:rsid w:val="009067B4"/>
    <w:rsid w:val="00912834"/>
    <w:rsid w:val="00912CC7"/>
    <w:rsid w:val="00913767"/>
    <w:rsid w:val="00914418"/>
    <w:rsid w:val="00916188"/>
    <w:rsid w:val="0092533B"/>
    <w:rsid w:val="009262DC"/>
    <w:rsid w:val="00932676"/>
    <w:rsid w:val="00933607"/>
    <w:rsid w:val="00942CBB"/>
    <w:rsid w:val="00957CC0"/>
    <w:rsid w:val="009648F2"/>
    <w:rsid w:val="00977DAA"/>
    <w:rsid w:val="00981E45"/>
    <w:rsid w:val="009916B4"/>
    <w:rsid w:val="00995024"/>
    <w:rsid w:val="00997B4A"/>
    <w:rsid w:val="009A0489"/>
    <w:rsid w:val="009A2774"/>
    <w:rsid w:val="009B6803"/>
    <w:rsid w:val="009C1C77"/>
    <w:rsid w:val="009D2840"/>
    <w:rsid w:val="009D5090"/>
    <w:rsid w:val="009D5117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517D3"/>
    <w:rsid w:val="00A52B02"/>
    <w:rsid w:val="00A556A5"/>
    <w:rsid w:val="00A809FC"/>
    <w:rsid w:val="00A90031"/>
    <w:rsid w:val="00AA6323"/>
    <w:rsid w:val="00AA6B95"/>
    <w:rsid w:val="00AB0335"/>
    <w:rsid w:val="00AB10DB"/>
    <w:rsid w:val="00AC6A25"/>
    <w:rsid w:val="00AF13C1"/>
    <w:rsid w:val="00AF7213"/>
    <w:rsid w:val="00AF77AA"/>
    <w:rsid w:val="00B038A4"/>
    <w:rsid w:val="00B06804"/>
    <w:rsid w:val="00B45501"/>
    <w:rsid w:val="00B62622"/>
    <w:rsid w:val="00B7192C"/>
    <w:rsid w:val="00B77D48"/>
    <w:rsid w:val="00B80742"/>
    <w:rsid w:val="00B81C86"/>
    <w:rsid w:val="00B85D57"/>
    <w:rsid w:val="00B87EC9"/>
    <w:rsid w:val="00B95938"/>
    <w:rsid w:val="00B961A8"/>
    <w:rsid w:val="00B96422"/>
    <w:rsid w:val="00BA6CE7"/>
    <w:rsid w:val="00BB706B"/>
    <w:rsid w:val="00BC0856"/>
    <w:rsid w:val="00BC2A79"/>
    <w:rsid w:val="00BC4E5E"/>
    <w:rsid w:val="00BD5FCA"/>
    <w:rsid w:val="00C0046C"/>
    <w:rsid w:val="00C035DD"/>
    <w:rsid w:val="00C22C69"/>
    <w:rsid w:val="00C25717"/>
    <w:rsid w:val="00C318C1"/>
    <w:rsid w:val="00C323E5"/>
    <w:rsid w:val="00C37F7C"/>
    <w:rsid w:val="00C50B35"/>
    <w:rsid w:val="00C76C01"/>
    <w:rsid w:val="00C836D5"/>
    <w:rsid w:val="00C94655"/>
    <w:rsid w:val="00CB378E"/>
    <w:rsid w:val="00CB4E2D"/>
    <w:rsid w:val="00CC4115"/>
    <w:rsid w:val="00CD5543"/>
    <w:rsid w:val="00CF1A23"/>
    <w:rsid w:val="00D055FF"/>
    <w:rsid w:val="00D140A4"/>
    <w:rsid w:val="00D17922"/>
    <w:rsid w:val="00D23D6E"/>
    <w:rsid w:val="00D30902"/>
    <w:rsid w:val="00D30FFB"/>
    <w:rsid w:val="00D32861"/>
    <w:rsid w:val="00D42142"/>
    <w:rsid w:val="00D43472"/>
    <w:rsid w:val="00D45708"/>
    <w:rsid w:val="00D528E0"/>
    <w:rsid w:val="00D551BA"/>
    <w:rsid w:val="00DA19BD"/>
    <w:rsid w:val="00DD1C20"/>
    <w:rsid w:val="00DE3A73"/>
    <w:rsid w:val="00E0685D"/>
    <w:rsid w:val="00E10956"/>
    <w:rsid w:val="00E12AA0"/>
    <w:rsid w:val="00E25BDB"/>
    <w:rsid w:val="00E31F96"/>
    <w:rsid w:val="00E323C0"/>
    <w:rsid w:val="00E50792"/>
    <w:rsid w:val="00E54401"/>
    <w:rsid w:val="00E57994"/>
    <w:rsid w:val="00E6193B"/>
    <w:rsid w:val="00E807BC"/>
    <w:rsid w:val="00E92656"/>
    <w:rsid w:val="00E958D7"/>
    <w:rsid w:val="00E95D50"/>
    <w:rsid w:val="00EB7C23"/>
    <w:rsid w:val="00ED3941"/>
    <w:rsid w:val="00ED7079"/>
    <w:rsid w:val="00EE1668"/>
    <w:rsid w:val="00EE2A32"/>
    <w:rsid w:val="00EE6E15"/>
    <w:rsid w:val="00F01815"/>
    <w:rsid w:val="00F26CA3"/>
    <w:rsid w:val="00F31D77"/>
    <w:rsid w:val="00F34D78"/>
    <w:rsid w:val="00F43ADC"/>
    <w:rsid w:val="00F44F48"/>
    <w:rsid w:val="00F45D46"/>
    <w:rsid w:val="00F508EE"/>
    <w:rsid w:val="00F53A7D"/>
    <w:rsid w:val="00F54D0A"/>
    <w:rsid w:val="00F73EB9"/>
    <w:rsid w:val="00F756DD"/>
    <w:rsid w:val="00F77CEA"/>
    <w:rsid w:val="00F80F2B"/>
    <w:rsid w:val="00F82FDD"/>
    <w:rsid w:val="00F92D77"/>
    <w:rsid w:val="00FA0D32"/>
    <w:rsid w:val="00FA24B4"/>
    <w:rsid w:val="00FA277C"/>
    <w:rsid w:val="00FA572F"/>
    <w:rsid w:val="00FA7C0F"/>
    <w:rsid w:val="00FB0E34"/>
    <w:rsid w:val="00FB7B52"/>
    <w:rsid w:val="00FC46DA"/>
    <w:rsid w:val="00FC7CF0"/>
    <w:rsid w:val="00FD325E"/>
    <w:rsid w:val="00FD4008"/>
    <w:rsid w:val="00FE10DA"/>
    <w:rsid w:val="00FE1261"/>
    <w:rsid w:val="00FE706D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1C2D9E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0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3600</Words>
  <Characters>2052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RePack by Diakov</dc:creator>
  <cp:keywords/>
  <dc:description/>
  <cp:lastModifiedBy>Фокс</cp:lastModifiedBy>
  <cp:revision>2</cp:revision>
  <cp:lastPrinted>2017-06-15T13:14:00Z</cp:lastPrinted>
  <dcterms:created xsi:type="dcterms:W3CDTF">2017-06-19T11:55:00Z</dcterms:created>
  <dcterms:modified xsi:type="dcterms:W3CDTF">2017-06-19T11:55:00Z</dcterms:modified>
</cp:coreProperties>
</file>