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C28" w:rsidRPr="004C410F" w:rsidRDefault="00FC7C28" w:rsidP="007F17C7">
      <w:pPr>
        <w:rPr>
          <w:rFonts w:eastAsia="MS Mincho"/>
        </w:rPr>
      </w:pPr>
    </w:p>
    <w:p w:rsidR="00FC7C28" w:rsidRPr="004C410F" w:rsidRDefault="00FC7C28" w:rsidP="007F17C7">
      <w:pPr>
        <w:autoSpaceDE w:val="0"/>
        <w:autoSpaceDN w:val="0"/>
        <w:adjustRightInd w:val="0"/>
        <w:jc w:val="center"/>
        <w:rPr>
          <w:b/>
          <w:lang w:eastAsia="uk-UA"/>
        </w:rPr>
      </w:pPr>
      <w:r w:rsidRPr="004C410F">
        <w:rPr>
          <w:b/>
          <w:lang w:eastAsia="uk-UA"/>
        </w:rPr>
        <w:t>Перелік завдань, заходів та показників міської (бюджетної) цільової програми</w:t>
      </w:r>
    </w:p>
    <w:p w:rsidR="00FC7C28" w:rsidRPr="004C410F" w:rsidRDefault="00FC7C28" w:rsidP="007F17C7">
      <w:pPr>
        <w:autoSpaceDE w:val="0"/>
        <w:autoSpaceDN w:val="0"/>
        <w:adjustRightInd w:val="0"/>
        <w:jc w:val="center"/>
        <w:rPr>
          <w:noProof/>
        </w:rPr>
      </w:pPr>
      <w:r w:rsidRPr="004C410F">
        <w:rPr>
          <w:b/>
          <w:lang w:eastAsia="uk-UA"/>
        </w:rPr>
        <w:t xml:space="preserve">м. Новий Розділ на 2017 та прогноз на 2018-2019 роки </w:t>
      </w:r>
    </w:p>
    <w:p w:rsidR="00FC7C28" w:rsidRPr="004C410F" w:rsidRDefault="00FC7C28" w:rsidP="007F17C7">
      <w:pPr>
        <w:overflowPunct w:val="0"/>
        <w:autoSpaceDE w:val="0"/>
        <w:autoSpaceDN w:val="0"/>
        <w:adjustRightInd w:val="0"/>
        <w:jc w:val="center"/>
        <w:rPr>
          <w:b/>
          <w:bCs/>
          <w:i/>
          <w:lang w:eastAsia="uk-UA"/>
        </w:rPr>
      </w:pPr>
    </w:p>
    <w:tbl>
      <w:tblPr>
        <w:tblW w:w="16055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7"/>
        <w:gridCol w:w="1803"/>
        <w:gridCol w:w="180"/>
        <w:gridCol w:w="2340"/>
        <w:gridCol w:w="2397"/>
        <w:gridCol w:w="1418"/>
        <w:gridCol w:w="1800"/>
        <w:gridCol w:w="1620"/>
        <w:gridCol w:w="1260"/>
        <w:gridCol w:w="2700"/>
      </w:tblGrid>
      <w:tr w:rsidR="00FC7C28" w:rsidRPr="004C410F" w:rsidTr="007D34D1">
        <w:trPr>
          <w:cantSplit/>
          <w:trHeight w:val="325"/>
        </w:trPr>
        <w:tc>
          <w:tcPr>
            <w:tcW w:w="537" w:type="dxa"/>
            <w:vMerge w:val="restart"/>
            <w:vAlign w:val="center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eastAsia="uk-UA"/>
              </w:rPr>
            </w:pPr>
            <w:r w:rsidRPr="004C410F">
              <w:rPr>
                <w:b/>
                <w:i/>
                <w:lang w:eastAsia="uk-UA"/>
              </w:rPr>
              <w:t>№ з/п</w:t>
            </w:r>
          </w:p>
        </w:tc>
        <w:tc>
          <w:tcPr>
            <w:tcW w:w="1803" w:type="dxa"/>
            <w:vMerge w:val="restart"/>
            <w:vAlign w:val="center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eastAsia="uk-UA"/>
              </w:rPr>
            </w:pPr>
            <w:r w:rsidRPr="004C410F">
              <w:rPr>
                <w:b/>
                <w:i/>
                <w:lang w:eastAsia="uk-UA"/>
              </w:rPr>
              <w:t xml:space="preserve">Назва завдання 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eastAsia="uk-UA"/>
              </w:rPr>
            </w:pPr>
            <w:r w:rsidRPr="004C410F">
              <w:rPr>
                <w:b/>
                <w:i/>
                <w:lang w:eastAsia="uk-UA"/>
              </w:rPr>
              <w:t xml:space="preserve">Перелік заходів завдання </w:t>
            </w:r>
          </w:p>
        </w:tc>
        <w:tc>
          <w:tcPr>
            <w:tcW w:w="3815" w:type="dxa"/>
            <w:gridSpan w:val="2"/>
            <w:vMerge w:val="restart"/>
            <w:vAlign w:val="center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eastAsia="uk-UA"/>
              </w:rPr>
            </w:pPr>
            <w:r w:rsidRPr="004C410F">
              <w:rPr>
                <w:b/>
                <w:i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800" w:type="dxa"/>
            <w:vMerge w:val="restart"/>
            <w:vAlign w:val="center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eastAsia="uk-UA"/>
              </w:rPr>
            </w:pPr>
            <w:r w:rsidRPr="004C410F">
              <w:rPr>
                <w:b/>
                <w:i/>
                <w:lang w:eastAsia="uk-UA"/>
              </w:rPr>
              <w:t>Виконавець заходу, показника</w:t>
            </w:r>
          </w:p>
        </w:tc>
        <w:tc>
          <w:tcPr>
            <w:tcW w:w="2880" w:type="dxa"/>
            <w:gridSpan w:val="2"/>
            <w:vAlign w:val="center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eastAsia="uk-UA"/>
              </w:rPr>
            </w:pPr>
            <w:r w:rsidRPr="004C410F">
              <w:rPr>
                <w:b/>
                <w:i/>
                <w:lang w:eastAsia="uk-UA"/>
              </w:rPr>
              <w:t xml:space="preserve">Фінансування </w:t>
            </w:r>
          </w:p>
        </w:tc>
        <w:tc>
          <w:tcPr>
            <w:tcW w:w="2700" w:type="dxa"/>
            <w:vMerge w:val="restart"/>
            <w:vAlign w:val="center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eastAsia="uk-UA"/>
              </w:rPr>
            </w:pPr>
            <w:r w:rsidRPr="004C410F">
              <w:rPr>
                <w:b/>
                <w:i/>
                <w:lang w:eastAsia="uk-UA"/>
              </w:rPr>
              <w:t>Очікуваний результат</w:t>
            </w:r>
          </w:p>
        </w:tc>
      </w:tr>
      <w:tr w:rsidR="00FC7C28" w:rsidRPr="004C410F" w:rsidTr="007D34D1">
        <w:trPr>
          <w:cantSplit/>
          <w:trHeight w:val="283"/>
        </w:trPr>
        <w:tc>
          <w:tcPr>
            <w:tcW w:w="537" w:type="dxa"/>
            <w:vMerge/>
            <w:vAlign w:val="center"/>
          </w:tcPr>
          <w:p w:rsidR="00FC7C28" w:rsidRPr="004C410F" w:rsidRDefault="00FC7C28" w:rsidP="007D34D1">
            <w:pPr>
              <w:rPr>
                <w:b/>
                <w:i/>
                <w:lang w:eastAsia="uk-UA"/>
              </w:rPr>
            </w:pPr>
          </w:p>
        </w:tc>
        <w:tc>
          <w:tcPr>
            <w:tcW w:w="1803" w:type="dxa"/>
            <w:vMerge/>
            <w:vAlign w:val="center"/>
          </w:tcPr>
          <w:p w:rsidR="00FC7C28" w:rsidRPr="004C410F" w:rsidRDefault="00FC7C28" w:rsidP="007D34D1">
            <w:pPr>
              <w:rPr>
                <w:b/>
                <w:i/>
                <w:lang w:eastAsia="uk-UA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FC7C28" w:rsidRPr="004C410F" w:rsidRDefault="00FC7C28" w:rsidP="007D34D1">
            <w:pPr>
              <w:rPr>
                <w:b/>
                <w:i/>
                <w:lang w:eastAsia="uk-UA"/>
              </w:rPr>
            </w:pPr>
          </w:p>
        </w:tc>
        <w:tc>
          <w:tcPr>
            <w:tcW w:w="3815" w:type="dxa"/>
            <w:gridSpan w:val="2"/>
            <w:vMerge/>
            <w:vAlign w:val="center"/>
          </w:tcPr>
          <w:p w:rsidR="00FC7C28" w:rsidRPr="004C410F" w:rsidRDefault="00FC7C28" w:rsidP="007D34D1">
            <w:pPr>
              <w:rPr>
                <w:b/>
                <w:i/>
                <w:lang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FC7C28" w:rsidRPr="004C410F" w:rsidRDefault="00FC7C28" w:rsidP="007D34D1">
            <w:pPr>
              <w:rPr>
                <w:b/>
                <w:i/>
                <w:lang w:eastAsia="uk-UA"/>
              </w:rPr>
            </w:pPr>
          </w:p>
        </w:tc>
        <w:tc>
          <w:tcPr>
            <w:tcW w:w="1620" w:type="dxa"/>
            <w:vAlign w:val="center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eastAsia="uk-UA"/>
              </w:rPr>
            </w:pPr>
            <w:r w:rsidRPr="004C410F">
              <w:rPr>
                <w:b/>
                <w:i/>
                <w:lang w:eastAsia="uk-UA"/>
              </w:rPr>
              <w:t xml:space="preserve">Джерела </w:t>
            </w:r>
          </w:p>
        </w:tc>
        <w:tc>
          <w:tcPr>
            <w:tcW w:w="1260" w:type="dxa"/>
            <w:vAlign w:val="center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i/>
                <w:lang w:eastAsia="uk-UA"/>
              </w:rPr>
            </w:pPr>
            <w:r w:rsidRPr="004C410F">
              <w:rPr>
                <w:b/>
                <w:i/>
                <w:lang w:eastAsia="uk-UA"/>
              </w:rPr>
              <w:t xml:space="preserve">Обсяги, 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i/>
                <w:lang w:eastAsia="uk-UA"/>
              </w:rPr>
            </w:pPr>
            <w:r w:rsidRPr="004C410F">
              <w:rPr>
                <w:b/>
                <w:i/>
                <w:lang w:eastAsia="uk-UA"/>
              </w:rPr>
              <w:t>тис. грн.</w:t>
            </w:r>
          </w:p>
        </w:tc>
        <w:tc>
          <w:tcPr>
            <w:tcW w:w="2700" w:type="dxa"/>
            <w:vMerge/>
            <w:vAlign w:val="center"/>
          </w:tcPr>
          <w:p w:rsidR="00FC7C28" w:rsidRPr="004C410F" w:rsidRDefault="00FC7C28" w:rsidP="007D34D1">
            <w:pPr>
              <w:rPr>
                <w:b/>
                <w:i/>
                <w:lang w:eastAsia="uk-UA"/>
              </w:rPr>
            </w:pPr>
          </w:p>
        </w:tc>
      </w:tr>
      <w:tr w:rsidR="00FC7C28" w:rsidRPr="004C410F" w:rsidTr="007D34D1">
        <w:trPr>
          <w:cantSplit/>
          <w:trHeight w:val="358"/>
        </w:trPr>
        <w:tc>
          <w:tcPr>
            <w:tcW w:w="16055" w:type="dxa"/>
            <w:gridSpan w:val="10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 w:rsidRPr="004C410F">
              <w:rPr>
                <w:b/>
                <w:lang w:eastAsia="uk-UA"/>
              </w:rPr>
              <w:t>2017р.</w:t>
            </w:r>
          </w:p>
        </w:tc>
      </w:tr>
      <w:tr w:rsidR="00FC7C28" w:rsidRPr="004C410F" w:rsidTr="007D34D1">
        <w:trPr>
          <w:cantSplit/>
          <w:trHeight w:val="318"/>
        </w:trPr>
        <w:tc>
          <w:tcPr>
            <w:tcW w:w="537" w:type="dxa"/>
            <w:vMerge w:val="restart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bookmarkStart w:id="0" w:name="_GoBack" w:colFirst="0" w:colLast="0"/>
            <w:r w:rsidRPr="004C410F">
              <w:rPr>
                <w:b/>
                <w:lang w:eastAsia="uk-UA"/>
              </w:rPr>
              <w:t>2.</w:t>
            </w:r>
          </w:p>
        </w:tc>
        <w:tc>
          <w:tcPr>
            <w:tcW w:w="1983" w:type="dxa"/>
            <w:gridSpan w:val="2"/>
            <w:vMerge w:val="restart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4C410F">
              <w:rPr>
                <w:b/>
                <w:lang w:eastAsia="uk-UA"/>
              </w:rPr>
              <w:t>Завдання 5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C410F">
              <w:rPr>
                <w:lang w:eastAsia="uk-UA"/>
              </w:rPr>
              <w:t>Реконструкція Площі Героїв Майдану  міста Новий Розділ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4C410F">
              <w:rPr>
                <w:lang w:eastAsia="uk-UA"/>
              </w:rPr>
              <w:t>Львівської області</w:t>
            </w:r>
          </w:p>
        </w:tc>
        <w:tc>
          <w:tcPr>
            <w:tcW w:w="2340" w:type="dxa"/>
            <w:vMerge w:val="restart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4C410F">
              <w:rPr>
                <w:b/>
                <w:lang w:eastAsia="uk-UA"/>
              </w:rPr>
              <w:t>Захід 1</w:t>
            </w:r>
          </w:p>
          <w:p w:rsidR="00FC7C28" w:rsidRPr="004C410F" w:rsidRDefault="00FC7C28" w:rsidP="007D34D1">
            <w:pPr>
              <w:suppressAutoHyphens/>
              <w:autoSpaceDE w:val="0"/>
              <w:autoSpaceDN w:val="0"/>
              <w:adjustRightInd w:val="0"/>
              <w:rPr>
                <w:lang w:eastAsia="uk-UA"/>
              </w:rPr>
            </w:pPr>
            <w:r w:rsidRPr="004C410F">
              <w:rPr>
                <w:color w:val="000000"/>
                <w:lang w:eastAsia="uk-UA"/>
              </w:rPr>
              <w:t>Виготовлення проектно-кошторисної документації з експертизою на реконструкцію Площі Героїв Майдану м. Новий Розділ Львівської області</w:t>
            </w:r>
            <w:r w:rsidRPr="004C410F">
              <w:rPr>
                <w:lang w:eastAsia="uk-UA"/>
              </w:rPr>
              <w:t xml:space="preserve">. </w:t>
            </w:r>
          </w:p>
        </w:tc>
        <w:tc>
          <w:tcPr>
            <w:tcW w:w="2397" w:type="dxa"/>
          </w:tcPr>
          <w:p w:rsidR="00FC7C28" w:rsidRPr="004C410F" w:rsidRDefault="00FC7C28" w:rsidP="007D34D1">
            <w:r w:rsidRPr="004C410F">
              <w:rPr>
                <w:i/>
                <w:lang w:eastAsia="uk-UA"/>
              </w:rPr>
              <w:t>затрат, тис. грн.</w:t>
            </w:r>
          </w:p>
        </w:tc>
        <w:tc>
          <w:tcPr>
            <w:tcW w:w="1418" w:type="dxa"/>
          </w:tcPr>
          <w:p w:rsidR="00FC7C28" w:rsidRPr="004C410F" w:rsidRDefault="00FC7C28" w:rsidP="007D34D1">
            <w:pPr>
              <w:suppressAutoHyphens/>
              <w:jc w:val="center"/>
              <w:rPr>
                <w:b/>
                <w:lang w:eastAsia="uk-UA"/>
              </w:rPr>
            </w:pPr>
            <w:r w:rsidRPr="004C410F">
              <w:rPr>
                <w:b/>
                <w:lang w:eastAsia="uk-UA"/>
              </w:rPr>
              <w:t>75,1</w:t>
            </w:r>
          </w:p>
        </w:tc>
        <w:tc>
          <w:tcPr>
            <w:tcW w:w="1800" w:type="dxa"/>
            <w:vMerge w:val="restart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Виконавчий комітет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Новороздільської міської ради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20" w:type="dxa"/>
            <w:vMerge w:val="restart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uk-UA"/>
              </w:rPr>
            </w:pPr>
            <w:r w:rsidRPr="004C410F">
              <w:rPr>
                <w:lang w:eastAsia="uk-UA"/>
              </w:rPr>
              <w:t>Міський бюджет</w:t>
            </w:r>
          </w:p>
        </w:tc>
        <w:tc>
          <w:tcPr>
            <w:tcW w:w="1260" w:type="dxa"/>
            <w:vMerge w:val="restart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75,1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700" w:type="dxa"/>
            <w:vMerge w:val="restart"/>
          </w:tcPr>
          <w:p w:rsidR="00FC7C28" w:rsidRPr="004C410F" w:rsidRDefault="00FC7C28" w:rsidP="007D34D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</w:pPr>
            <w:r w:rsidRPr="004C410F">
              <w:rPr>
                <w:lang w:eastAsia="uk-UA"/>
              </w:rPr>
              <w:t xml:space="preserve">Приведення </w:t>
            </w:r>
            <w:r w:rsidRPr="004C410F">
              <w:t>зовнішнього вигляду центральної частини міста до привабливого та естетичного вигляду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bookmarkEnd w:id="0"/>
      <w:tr w:rsidR="00FC7C28" w:rsidRPr="004C410F" w:rsidTr="007D34D1">
        <w:trPr>
          <w:cantSplit/>
          <w:trHeight w:val="330"/>
        </w:trPr>
        <w:tc>
          <w:tcPr>
            <w:tcW w:w="537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4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97" w:type="dxa"/>
          </w:tcPr>
          <w:p w:rsidR="00FC7C28" w:rsidRPr="004C410F" w:rsidRDefault="00FC7C28" w:rsidP="007D34D1">
            <w:pPr>
              <w:suppressAutoHyphens/>
              <w:rPr>
                <w:i/>
                <w:lang w:eastAsia="uk-UA"/>
              </w:rPr>
            </w:pPr>
            <w:r w:rsidRPr="004C410F">
              <w:rPr>
                <w:i/>
                <w:lang w:eastAsia="uk-UA"/>
              </w:rPr>
              <w:t>продукту, шт.</w:t>
            </w:r>
          </w:p>
        </w:tc>
        <w:tc>
          <w:tcPr>
            <w:tcW w:w="1418" w:type="dxa"/>
          </w:tcPr>
          <w:p w:rsidR="00FC7C28" w:rsidRPr="004C410F" w:rsidRDefault="00FC7C28" w:rsidP="007D34D1">
            <w:pPr>
              <w:suppressAutoHyphens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1</w:t>
            </w:r>
          </w:p>
        </w:tc>
        <w:tc>
          <w:tcPr>
            <w:tcW w:w="18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2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26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7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FC7C28" w:rsidRPr="004C410F" w:rsidTr="007D34D1">
        <w:trPr>
          <w:cantSplit/>
          <w:trHeight w:val="605"/>
        </w:trPr>
        <w:tc>
          <w:tcPr>
            <w:tcW w:w="537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4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97" w:type="dxa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4C410F">
              <w:rPr>
                <w:i/>
                <w:lang w:eastAsia="uk-UA"/>
              </w:rPr>
              <w:t xml:space="preserve">ефективності, </w:t>
            </w:r>
          </w:p>
          <w:p w:rsidR="00FC7C28" w:rsidRPr="004C410F" w:rsidRDefault="00FC7C28" w:rsidP="007D34D1">
            <w:pPr>
              <w:suppressAutoHyphens/>
              <w:rPr>
                <w:i/>
                <w:lang w:eastAsia="uk-UA"/>
              </w:rPr>
            </w:pPr>
            <w:r w:rsidRPr="004C410F">
              <w:rPr>
                <w:i/>
                <w:lang w:eastAsia="uk-UA"/>
              </w:rPr>
              <w:t>тис. грн./шт</w:t>
            </w:r>
          </w:p>
        </w:tc>
        <w:tc>
          <w:tcPr>
            <w:tcW w:w="1418" w:type="dxa"/>
          </w:tcPr>
          <w:p w:rsidR="00FC7C28" w:rsidRPr="004C410F" w:rsidRDefault="00FC7C28" w:rsidP="007D34D1">
            <w:pPr>
              <w:suppressAutoHyphens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75,1</w:t>
            </w:r>
          </w:p>
        </w:tc>
        <w:tc>
          <w:tcPr>
            <w:tcW w:w="18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2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26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7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FC7C28" w:rsidRPr="004C410F" w:rsidTr="007D34D1">
        <w:trPr>
          <w:cantSplit/>
          <w:trHeight w:val="2454"/>
        </w:trPr>
        <w:tc>
          <w:tcPr>
            <w:tcW w:w="537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4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97" w:type="dxa"/>
          </w:tcPr>
          <w:p w:rsidR="00FC7C28" w:rsidRPr="004C410F" w:rsidRDefault="00FC7C28" w:rsidP="007D34D1">
            <w:pPr>
              <w:suppressAutoHyphens/>
              <w:rPr>
                <w:i/>
                <w:lang w:eastAsia="uk-UA"/>
              </w:rPr>
            </w:pPr>
            <w:r w:rsidRPr="004C410F">
              <w:rPr>
                <w:i/>
                <w:lang w:eastAsia="uk-UA"/>
              </w:rPr>
              <w:t>якості 100%</w:t>
            </w:r>
          </w:p>
          <w:tbl>
            <w:tblPr>
              <w:tblW w:w="15960" w:type="dxa"/>
              <w:tblLayout w:type="fixed"/>
              <w:tblLook w:val="00A0"/>
            </w:tblPr>
            <w:tblGrid>
              <w:gridCol w:w="15960"/>
            </w:tblGrid>
            <w:tr w:rsidR="00FC7C28" w:rsidRPr="004C410F" w:rsidTr="007D34D1">
              <w:trPr>
                <w:cantSplit/>
                <w:trHeight w:val="300"/>
              </w:trPr>
              <w:tc>
                <w:tcPr>
                  <w:tcW w:w="15965" w:type="dxa"/>
                </w:tcPr>
                <w:p w:rsidR="00FC7C28" w:rsidRPr="004C410F" w:rsidRDefault="00FC7C28" w:rsidP="007D34D1">
                  <w:pPr>
                    <w:autoSpaceDE w:val="0"/>
                    <w:autoSpaceDN w:val="0"/>
                    <w:adjustRightInd w:val="0"/>
                    <w:rPr>
                      <w:i/>
                      <w:lang w:eastAsia="uk-UA"/>
                    </w:rPr>
                  </w:pPr>
                </w:p>
              </w:tc>
            </w:tr>
            <w:tr w:rsidR="00FC7C28" w:rsidRPr="004C410F" w:rsidTr="007D34D1">
              <w:trPr>
                <w:cantSplit/>
                <w:trHeight w:val="300"/>
              </w:trPr>
              <w:tc>
                <w:tcPr>
                  <w:tcW w:w="15965" w:type="dxa"/>
                </w:tcPr>
                <w:p w:rsidR="00FC7C28" w:rsidRPr="004C410F" w:rsidRDefault="00FC7C28" w:rsidP="007D34D1">
                  <w:pPr>
                    <w:autoSpaceDE w:val="0"/>
                    <w:autoSpaceDN w:val="0"/>
                    <w:adjustRightInd w:val="0"/>
                    <w:rPr>
                      <w:i/>
                      <w:lang w:eastAsia="uk-UA"/>
                    </w:rPr>
                  </w:pPr>
                </w:p>
              </w:tc>
            </w:tr>
            <w:tr w:rsidR="00FC7C28" w:rsidRPr="004C410F" w:rsidTr="007D34D1">
              <w:trPr>
                <w:cantSplit/>
                <w:trHeight w:val="300"/>
              </w:trPr>
              <w:tc>
                <w:tcPr>
                  <w:tcW w:w="15965" w:type="dxa"/>
                </w:tcPr>
                <w:p w:rsidR="00FC7C28" w:rsidRPr="004C410F" w:rsidRDefault="00FC7C28" w:rsidP="007D34D1">
                  <w:pPr>
                    <w:autoSpaceDE w:val="0"/>
                    <w:autoSpaceDN w:val="0"/>
                    <w:adjustRightInd w:val="0"/>
                    <w:rPr>
                      <w:i/>
                      <w:lang w:eastAsia="uk-UA"/>
                    </w:rPr>
                  </w:pPr>
                  <w:r w:rsidRPr="004C410F">
                    <w:rPr>
                      <w:i/>
                      <w:lang w:eastAsia="uk-UA"/>
                    </w:rPr>
                    <w:t xml:space="preserve"> </w:t>
                  </w:r>
                </w:p>
              </w:tc>
            </w:tr>
            <w:tr w:rsidR="00FC7C28" w:rsidRPr="004C410F" w:rsidTr="007D34D1">
              <w:trPr>
                <w:cantSplit/>
                <w:trHeight w:val="300"/>
              </w:trPr>
              <w:tc>
                <w:tcPr>
                  <w:tcW w:w="15965" w:type="dxa"/>
                </w:tcPr>
                <w:p w:rsidR="00FC7C28" w:rsidRPr="004C410F" w:rsidRDefault="00FC7C28" w:rsidP="007D34D1">
                  <w:pPr>
                    <w:autoSpaceDE w:val="0"/>
                    <w:autoSpaceDN w:val="0"/>
                    <w:adjustRightInd w:val="0"/>
                    <w:rPr>
                      <w:b/>
                      <w:lang w:eastAsia="uk-UA"/>
                    </w:rPr>
                  </w:pPr>
                </w:p>
              </w:tc>
            </w:tr>
          </w:tbl>
          <w:p w:rsidR="00FC7C28" w:rsidRPr="004C410F" w:rsidRDefault="00FC7C28" w:rsidP="007D34D1">
            <w:pPr>
              <w:suppressAutoHyphens/>
              <w:rPr>
                <w:i/>
                <w:lang w:eastAsia="uk-UA"/>
              </w:rPr>
            </w:pPr>
          </w:p>
        </w:tc>
        <w:tc>
          <w:tcPr>
            <w:tcW w:w="1418" w:type="dxa"/>
          </w:tcPr>
          <w:p w:rsidR="00FC7C28" w:rsidRPr="004C410F" w:rsidRDefault="00FC7C28" w:rsidP="007D34D1">
            <w:pPr>
              <w:suppressAutoHyphens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100%</w:t>
            </w:r>
          </w:p>
        </w:tc>
        <w:tc>
          <w:tcPr>
            <w:tcW w:w="18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2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26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7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FC7C28" w:rsidRPr="004C410F" w:rsidTr="007D34D1">
        <w:trPr>
          <w:cantSplit/>
          <w:trHeight w:val="314"/>
        </w:trPr>
        <w:tc>
          <w:tcPr>
            <w:tcW w:w="537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40" w:type="dxa"/>
            <w:vMerge w:val="restart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4C410F">
              <w:rPr>
                <w:b/>
                <w:lang w:eastAsia="uk-UA"/>
              </w:rPr>
              <w:t>Захід 2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C410F">
              <w:rPr>
                <w:lang w:eastAsia="uk-UA"/>
              </w:rPr>
              <w:t>Проведення робіт з реконструкції  Площі Героїв Майдану м. Новий Розділ Львівської області</w:t>
            </w:r>
          </w:p>
        </w:tc>
        <w:tc>
          <w:tcPr>
            <w:tcW w:w="2397" w:type="dxa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4C410F">
              <w:rPr>
                <w:i/>
                <w:lang w:eastAsia="uk-UA"/>
              </w:rPr>
              <w:t>затрат, тис. грн.</w:t>
            </w:r>
          </w:p>
        </w:tc>
        <w:tc>
          <w:tcPr>
            <w:tcW w:w="1418" w:type="dxa"/>
          </w:tcPr>
          <w:p w:rsidR="00FC7C28" w:rsidRPr="004C410F" w:rsidRDefault="00FC7C28" w:rsidP="007D34D1">
            <w:pPr>
              <w:suppressAutoHyphens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9442,282</w:t>
            </w:r>
          </w:p>
        </w:tc>
        <w:tc>
          <w:tcPr>
            <w:tcW w:w="1800" w:type="dxa"/>
            <w:vMerge w:val="restart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Виконавчий комітет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Новороздільської міської ради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20" w:type="dxa"/>
            <w:vMerge w:val="restart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Інші джерела</w:t>
            </w:r>
          </w:p>
        </w:tc>
        <w:tc>
          <w:tcPr>
            <w:tcW w:w="1260" w:type="dxa"/>
            <w:vMerge w:val="restart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9442,282</w:t>
            </w:r>
          </w:p>
        </w:tc>
        <w:tc>
          <w:tcPr>
            <w:tcW w:w="27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FC7C28" w:rsidRPr="004C410F" w:rsidTr="007D34D1">
        <w:trPr>
          <w:cantSplit/>
          <w:trHeight w:val="355"/>
        </w:trPr>
        <w:tc>
          <w:tcPr>
            <w:tcW w:w="537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4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97" w:type="dxa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4C410F">
              <w:rPr>
                <w:i/>
                <w:lang w:eastAsia="uk-UA"/>
              </w:rPr>
              <w:t>продукту, м.кв.</w:t>
            </w:r>
          </w:p>
        </w:tc>
        <w:tc>
          <w:tcPr>
            <w:tcW w:w="1418" w:type="dxa"/>
          </w:tcPr>
          <w:p w:rsidR="00FC7C28" w:rsidRPr="004C410F" w:rsidRDefault="00FC7C28" w:rsidP="007D34D1">
            <w:pPr>
              <w:suppressAutoHyphens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16371</w:t>
            </w:r>
          </w:p>
        </w:tc>
        <w:tc>
          <w:tcPr>
            <w:tcW w:w="18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2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26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7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FC7C28" w:rsidRPr="004C410F" w:rsidTr="007D34D1">
        <w:trPr>
          <w:cantSplit/>
          <w:trHeight w:val="430"/>
        </w:trPr>
        <w:tc>
          <w:tcPr>
            <w:tcW w:w="537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4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97" w:type="dxa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4C410F">
              <w:rPr>
                <w:i/>
                <w:lang w:eastAsia="uk-UA"/>
              </w:rPr>
              <w:t xml:space="preserve">ефективності, </w:t>
            </w:r>
          </w:p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4C410F">
              <w:rPr>
                <w:i/>
                <w:lang w:eastAsia="uk-UA"/>
              </w:rPr>
              <w:t xml:space="preserve"> грн./м.кв</w:t>
            </w:r>
          </w:p>
        </w:tc>
        <w:tc>
          <w:tcPr>
            <w:tcW w:w="1418" w:type="dxa"/>
          </w:tcPr>
          <w:p w:rsidR="00FC7C28" w:rsidRPr="004C410F" w:rsidRDefault="00FC7C28" w:rsidP="007D34D1">
            <w:pPr>
              <w:suppressAutoHyphens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576,8</w:t>
            </w:r>
          </w:p>
        </w:tc>
        <w:tc>
          <w:tcPr>
            <w:tcW w:w="18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2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26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7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FC7C28" w:rsidRPr="004C410F" w:rsidTr="007D34D1">
        <w:trPr>
          <w:cantSplit/>
          <w:trHeight w:val="916"/>
        </w:trPr>
        <w:tc>
          <w:tcPr>
            <w:tcW w:w="537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4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97" w:type="dxa"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4C410F">
              <w:rPr>
                <w:i/>
                <w:lang w:eastAsia="uk-UA"/>
              </w:rPr>
              <w:t>якості 100%</w:t>
            </w:r>
          </w:p>
        </w:tc>
        <w:tc>
          <w:tcPr>
            <w:tcW w:w="1418" w:type="dxa"/>
          </w:tcPr>
          <w:p w:rsidR="00FC7C28" w:rsidRPr="004C410F" w:rsidRDefault="00FC7C28" w:rsidP="007D34D1">
            <w:pPr>
              <w:suppressAutoHyphens/>
              <w:jc w:val="center"/>
              <w:rPr>
                <w:lang w:eastAsia="uk-UA"/>
              </w:rPr>
            </w:pPr>
            <w:r w:rsidRPr="004C410F">
              <w:rPr>
                <w:lang w:eastAsia="uk-UA"/>
              </w:rPr>
              <w:t>100</w:t>
            </w:r>
          </w:p>
        </w:tc>
        <w:tc>
          <w:tcPr>
            <w:tcW w:w="18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2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26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700" w:type="dxa"/>
            <w:vMerge/>
          </w:tcPr>
          <w:p w:rsidR="00FC7C28" w:rsidRPr="004C410F" w:rsidRDefault="00FC7C28" w:rsidP="007D34D1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</w:tbl>
    <w:p w:rsidR="00FC7C28" w:rsidRPr="004C410F" w:rsidRDefault="00FC7C28" w:rsidP="007F17C7">
      <w:pPr>
        <w:jc w:val="both"/>
      </w:pPr>
    </w:p>
    <w:p w:rsidR="00FC7C28" w:rsidRDefault="00FC7C28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FC7C28" w:rsidRDefault="00FC7C28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FC7C28" w:rsidRDefault="00FC7C28" w:rsidP="007F1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              А.Р. МЕЛЕШКО</w:t>
      </w:r>
    </w:p>
    <w:sectPr w:rsidR="00FC7C28" w:rsidSect="007F17C7">
      <w:pgSz w:w="16838" w:h="11906" w:orient="landscape"/>
      <w:pgMar w:top="1418" w:right="851" w:bottom="851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C28" w:rsidRDefault="00FC7C28">
      <w:r>
        <w:separator/>
      </w:r>
    </w:p>
  </w:endnote>
  <w:endnote w:type="continuationSeparator" w:id="0">
    <w:p w:rsidR="00FC7C28" w:rsidRDefault="00FC7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C28" w:rsidRDefault="00FC7C28">
      <w:r>
        <w:separator/>
      </w:r>
    </w:p>
  </w:footnote>
  <w:footnote w:type="continuationSeparator" w:id="0">
    <w:p w:rsidR="00FC7C28" w:rsidRDefault="00FC7C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46A5B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074D45B5"/>
    <w:multiLevelType w:val="hybridMultilevel"/>
    <w:tmpl w:val="80DAD07C"/>
    <w:lvl w:ilvl="0" w:tplc="7A686A7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76D06F0"/>
    <w:multiLevelType w:val="hybridMultilevel"/>
    <w:tmpl w:val="7970533A"/>
    <w:lvl w:ilvl="0" w:tplc="B42C77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AC131A0"/>
    <w:multiLevelType w:val="hybridMultilevel"/>
    <w:tmpl w:val="D2D2762A"/>
    <w:lvl w:ilvl="0" w:tplc="CA407668">
      <w:start w:val="1"/>
      <w:numFmt w:val="decimal"/>
      <w:lvlText w:val="%1."/>
      <w:lvlJc w:val="left"/>
      <w:pPr>
        <w:ind w:left="960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EDA6999"/>
    <w:multiLevelType w:val="hybridMultilevel"/>
    <w:tmpl w:val="E304C410"/>
    <w:lvl w:ilvl="0" w:tplc="14C87D22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10635359"/>
    <w:multiLevelType w:val="hybridMultilevel"/>
    <w:tmpl w:val="63201DE6"/>
    <w:lvl w:ilvl="0" w:tplc="468A73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4828AC"/>
    <w:multiLevelType w:val="hybridMultilevel"/>
    <w:tmpl w:val="CCDE0866"/>
    <w:lvl w:ilvl="0" w:tplc="042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4F53B3E"/>
    <w:multiLevelType w:val="hybridMultilevel"/>
    <w:tmpl w:val="D05AB006"/>
    <w:lvl w:ilvl="0" w:tplc="99D60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6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547F91"/>
    <w:multiLevelType w:val="hybridMultilevel"/>
    <w:tmpl w:val="A1C201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AAA0194"/>
    <w:multiLevelType w:val="hybridMultilevel"/>
    <w:tmpl w:val="B64E4960"/>
    <w:lvl w:ilvl="0" w:tplc="3FAAA9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329A7302"/>
    <w:multiLevelType w:val="multilevel"/>
    <w:tmpl w:val="D8C468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365346BF"/>
    <w:multiLevelType w:val="multilevel"/>
    <w:tmpl w:val="90FCB0A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7">
    <w:nsid w:val="43EE4AEF"/>
    <w:multiLevelType w:val="hybridMultilevel"/>
    <w:tmpl w:val="38EE54C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E4326FC"/>
    <w:multiLevelType w:val="hybridMultilevel"/>
    <w:tmpl w:val="5396FC5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17A6975"/>
    <w:multiLevelType w:val="multilevel"/>
    <w:tmpl w:val="F7D8BF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57134DA6"/>
    <w:multiLevelType w:val="multilevel"/>
    <w:tmpl w:val="5B763B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</w:rPr>
    </w:lvl>
  </w:abstractNum>
  <w:abstractNum w:abstractNumId="31">
    <w:nsid w:val="5758040B"/>
    <w:multiLevelType w:val="hybridMultilevel"/>
    <w:tmpl w:val="E368AA1A"/>
    <w:lvl w:ilvl="0" w:tplc="E3000A9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2">
    <w:nsid w:val="59EC0341"/>
    <w:multiLevelType w:val="hybridMultilevel"/>
    <w:tmpl w:val="34C001A0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682135"/>
    <w:multiLevelType w:val="hybridMultilevel"/>
    <w:tmpl w:val="C2B645E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D1209A"/>
    <w:multiLevelType w:val="hybridMultilevel"/>
    <w:tmpl w:val="5B3C8AC8"/>
    <w:lvl w:ilvl="0" w:tplc="042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1555634"/>
    <w:multiLevelType w:val="hybridMultilevel"/>
    <w:tmpl w:val="518827E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>
    <w:nsid w:val="6DB914AE"/>
    <w:multiLevelType w:val="hybridMultilevel"/>
    <w:tmpl w:val="BFFCDC02"/>
    <w:lvl w:ilvl="0" w:tplc="CE8091F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>
    <w:nsid w:val="6F9028AE"/>
    <w:multiLevelType w:val="hybridMultilevel"/>
    <w:tmpl w:val="B278115E"/>
    <w:lvl w:ilvl="0" w:tplc="3392F3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6FDD36A7"/>
    <w:multiLevelType w:val="hybridMultilevel"/>
    <w:tmpl w:val="AD2E4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06C24AE"/>
    <w:multiLevelType w:val="hybridMultilevel"/>
    <w:tmpl w:val="5DE22A86"/>
    <w:lvl w:ilvl="0" w:tplc="3BD4ADA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3793C02"/>
    <w:multiLevelType w:val="multilevel"/>
    <w:tmpl w:val="B04A753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3">
    <w:nsid w:val="74E424F1"/>
    <w:multiLevelType w:val="hybridMultilevel"/>
    <w:tmpl w:val="DF402A7C"/>
    <w:lvl w:ilvl="0" w:tplc="0E5422D6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795F0D93"/>
    <w:multiLevelType w:val="hybridMultilevel"/>
    <w:tmpl w:val="2B2EF0E6"/>
    <w:lvl w:ilvl="0" w:tplc="A41A1A7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5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1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5"/>
  </w:num>
  <w:num w:numId="14">
    <w:abstractNumId w:val="14"/>
  </w:num>
  <w:num w:numId="15">
    <w:abstractNumId w:val="45"/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2"/>
  </w:num>
  <w:num w:numId="1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8"/>
  </w:num>
  <w:num w:numId="29">
    <w:abstractNumId w:val="5"/>
  </w:num>
  <w:num w:numId="3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>
    <w:abstractNumId w:val="29"/>
  </w:num>
  <w:num w:numId="32">
    <w:abstractNumId w:val="21"/>
  </w:num>
  <w:num w:numId="33">
    <w:abstractNumId w:val="42"/>
  </w:num>
  <w:num w:numId="34">
    <w:abstractNumId w:val="20"/>
  </w:num>
  <w:num w:numId="35">
    <w:abstractNumId w:val="9"/>
  </w:num>
  <w:num w:numId="36">
    <w:abstractNumId w:val="10"/>
  </w:num>
  <w:num w:numId="37">
    <w:abstractNumId w:val="17"/>
  </w:num>
  <w:num w:numId="38">
    <w:abstractNumId w:val="31"/>
  </w:num>
  <w:num w:numId="39">
    <w:abstractNumId w:val="44"/>
  </w:num>
  <w:num w:numId="40">
    <w:abstractNumId w:val="34"/>
  </w:num>
  <w:num w:numId="41">
    <w:abstractNumId w:val="35"/>
  </w:num>
  <w:num w:numId="42">
    <w:abstractNumId w:val="33"/>
  </w:num>
  <w:num w:numId="43">
    <w:abstractNumId w:val="1"/>
    <w:lvlOverride w:ilvl="0">
      <w:startOverride w:val="1"/>
    </w:lvlOverride>
  </w:num>
  <w:num w:numId="44">
    <w:abstractNumId w:val="27"/>
  </w:num>
  <w:num w:numId="45">
    <w:abstractNumId w:val="36"/>
  </w:num>
  <w:num w:numId="46">
    <w:abstractNumId w:val="30"/>
  </w:num>
  <w:num w:numId="47">
    <w:abstractNumId w:val="43"/>
  </w:num>
  <w:num w:numId="48">
    <w:abstractNumId w:val="1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40198"/>
    <w:rsid w:val="0004314F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6A27"/>
    <w:rsid w:val="00173F7F"/>
    <w:rsid w:val="00182239"/>
    <w:rsid w:val="001A041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5B25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13718"/>
    <w:rsid w:val="00316FE5"/>
    <w:rsid w:val="003245EC"/>
    <w:rsid w:val="003268B0"/>
    <w:rsid w:val="003318A6"/>
    <w:rsid w:val="00332E86"/>
    <w:rsid w:val="00350A85"/>
    <w:rsid w:val="00350BCC"/>
    <w:rsid w:val="00350EB5"/>
    <w:rsid w:val="003622C6"/>
    <w:rsid w:val="0036427C"/>
    <w:rsid w:val="003824C1"/>
    <w:rsid w:val="00382F64"/>
    <w:rsid w:val="003B39B7"/>
    <w:rsid w:val="003C24AE"/>
    <w:rsid w:val="003C6169"/>
    <w:rsid w:val="003D3BB9"/>
    <w:rsid w:val="003E1D6F"/>
    <w:rsid w:val="00405E04"/>
    <w:rsid w:val="00407857"/>
    <w:rsid w:val="00413539"/>
    <w:rsid w:val="00416EED"/>
    <w:rsid w:val="00417B57"/>
    <w:rsid w:val="004376FC"/>
    <w:rsid w:val="00442B27"/>
    <w:rsid w:val="00445FE1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C410F"/>
    <w:rsid w:val="004E2B37"/>
    <w:rsid w:val="004E752A"/>
    <w:rsid w:val="00514539"/>
    <w:rsid w:val="00520938"/>
    <w:rsid w:val="00533048"/>
    <w:rsid w:val="00541C2F"/>
    <w:rsid w:val="0054269C"/>
    <w:rsid w:val="005458DE"/>
    <w:rsid w:val="0054684F"/>
    <w:rsid w:val="0055725B"/>
    <w:rsid w:val="005620AD"/>
    <w:rsid w:val="005737B3"/>
    <w:rsid w:val="00583911"/>
    <w:rsid w:val="005B597B"/>
    <w:rsid w:val="005B5E19"/>
    <w:rsid w:val="005C165B"/>
    <w:rsid w:val="005D04F2"/>
    <w:rsid w:val="005D1773"/>
    <w:rsid w:val="005E36E3"/>
    <w:rsid w:val="005E71A1"/>
    <w:rsid w:val="005F1522"/>
    <w:rsid w:val="005F3925"/>
    <w:rsid w:val="005F7610"/>
    <w:rsid w:val="0061329E"/>
    <w:rsid w:val="0062411C"/>
    <w:rsid w:val="00641F71"/>
    <w:rsid w:val="0064382B"/>
    <w:rsid w:val="006501F4"/>
    <w:rsid w:val="0065522B"/>
    <w:rsid w:val="00662FDF"/>
    <w:rsid w:val="0066795A"/>
    <w:rsid w:val="0067043C"/>
    <w:rsid w:val="0067228A"/>
    <w:rsid w:val="0068208D"/>
    <w:rsid w:val="0068504F"/>
    <w:rsid w:val="00690A88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F53FB"/>
    <w:rsid w:val="00702D8C"/>
    <w:rsid w:val="00711489"/>
    <w:rsid w:val="00712225"/>
    <w:rsid w:val="00714336"/>
    <w:rsid w:val="007164A3"/>
    <w:rsid w:val="00720A4C"/>
    <w:rsid w:val="00722B13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A2094"/>
    <w:rsid w:val="007A26E8"/>
    <w:rsid w:val="007C14FF"/>
    <w:rsid w:val="007D252D"/>
    <w:rsid w:val="007D34D1"/>
    <w:rsid w:val="007E7B0C"/>
    <w:rsid w:val="007F17C7"/>
    <w:rsid w:val="008068AE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91340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33607"/>
    <w:rsid w:val="00935B04"/>
    <w:rsid w:val="00942CBB"/>
    <w:rsid w:val="00957CC0"/>
    <w:rsid w:val="009648F2"/>
    <w:rsid w:val="00966A5D"/>
    <w:rsid w:val="00977DAA"/>
    <w:rsid w:val="00981E45"/>
    <w:rsid w:val="009916B4"/>
    <w:rsid w:val="00995024"/>
    <w:rsid w:val="00997B4A"/>
    <w:rsid w:val="00997BFA"/>
    <w:rsid w:val="009A0489"/>
    <w:rsid w:val="009A2774"/>
    <w:rsid w:val="009B6803"/>
    <w:rsid w:val="009C1C77"/>
    <w:rsid w:val="009D2840"/>
    <w:rsid w:val="009D5090"/>
    <w:rsid w:val="009D5117"/>
    <w:rsid w:val="009F55B4"/>
    <w:rsid w:val="009F5641"/>
    <w:rsid w:val="00A04336"/>
    <w:rsid w:val="00A0509B"/>
    <w:rsid w:val="00A06F2C"/>
    <w:rsid w:val="00A110FF"/>
    <w:rsid w:val="00A220C4"/>
    <w:rsid w:val="00A321B6"/>
    <w:rsid w:val="00A33F51"/>
    <w:rsid w:val="00A3654E"/>
    <w:rsid w:val="00A365C7"/>
    <w:rsid w:val="00A517D3"/>
    <w:rsid w:val="00A52B02"/>
    <w:rsid w:val="00A556A5"/>
    <w:rsid w:val="00A809FC"/>
    <w:rsid w:val="00A90031"/>
    <w:rsid w:val="00AA1864"/>
    <w:rsid w:val="00AA6323"/>
    <w:rsid w:val="00AA6B95"/>
    <w:rsid w:val="00AB0335"/>
    <w:rsid w:val="00AB10DB"/>
    <w:rsid w:val="00AC6A25"/>
    <w:rsid w:val="00AF13C1"/>
    <w:rsid w:val="00AF7213"/>
    <w:rsid w:val="00AF77AA"/>
    <w:rsid w:val="00B038A4"/>
    <w:rsid w:val="00B06804"/>
    <w:rsid w:val="00B42584"/>
    <w:rsid w:val="00B45501"/>
    <w:rsid w:val="00B53D10"/>
    <w:rsid w:val="00B62622"/>
    <w:rsid w:val="00B7192C"/>
    <w:rsid w:val="00B77D48"/>
    <w:rsid w:val="00B80742"/>
    <w:rsid w:val="00B81C86"/>
    <w:rsid w:val="00B85D57"/>
    <w:rsid w:val="00B87EC9"/>
    <w:rsid w:val="00B95938"/>
    <w:rsid w:val="00B961A8"/>
    <w:rsid w:val="00B96422"/>
    <w:rsid w:val="00BA6CE7"/>
    <w:rsid w:val="00BB3FF9"/>
    <w:rsid w:val="00BB706B"/>
    <w:rsid w:val="00BC0856"/>
    <w:rsid w:val="00BC2A79"/>
    <w:rsid w:val="00BC4E5E"/>
    <w:rsid w:val="00BD5FCA"/>
    <w:rsid w:val="00BE25A1"/>
    <w:rsid w:val="00C0046C"/>
    <w:rsid w:val="00C035DD"/>
    <w:rsid w:val="00C22C69"/>
    <w:rsid w:val="00C25717"/>
    <w:rsid w:val="00C318C1"/>
    <w:rsid w:val="00C323E5"/>
    <w:rsid w:val="00C37F7C"/>
    <w:rsid w:val="00C50B35"/>
    <w:rsid w:val="00C76C01"/>
    <w:rsid w:val="00C836D5"/>
    <w:rsid w:val="00C94655"/>
    <w:rsid w:val="00CB378E"/>
    <w:rsid w:val="00CB4E2D"/>
    <w:rsid w:val="00CC018B"/>
    <w:rsid w:val="00CC4115"/>
    <w:rsid w:val="00CD5543"/>
    <w:rsid w:val="00CF1A23"/>
    <w:rsid w:val="00D055FF"/>
    <w:rsid w:val="00D1163D"/>
    <w:rsid w:val="00D140A4"/>
    <w:rsid w:val="00D17922"/>
    <w:rsid w:val="00D23D6E"/>
    <w:rsid w:val="00D30902"/>
    <w:rsid w:val="00D30FFB"/>
    <w:rsid w:val="00D32861"/>
    <w:rsid w:val="00D42142"/>
    <w:rsid w:val="00D43472"/>
    <w:rsid w:val="00D45708"/>
    <w:rsid w:val="00D528E0"/>
    <w:rsid w:val="00D551BA"/>
    <w:rsid w:val="00D73E5C"/>
    <w:rsid w:val="00D95DBB"/>
    <w:rsid w:val="00DA19BD"/>
    <w:rsid w:val="00DD1C20"/>
    <w:rsid w:val="00DE1047"/>
    <w:rsid w:val="00DE3A73"/>
    <w:rsid w:val="00DE7B90"/>
    <w:rsid w:val="00DF10D7"/>
    <w:rsid w:val="00E02AF0"/>
    <w:rsid w:val="00E0685D"/>
    <w:rsid w:val="00E10956"/>
    <w:rsid w:val="00E12AA0"/>
    <w:rsid w:val="00E14F75"/>
    <w:rsid w:val="00E25BDB"/>
    <w:rsid w:val="00E31F96"/>
    <w:rsid w:val="00E323C0"/>
    <w:rsid w:val="00E50792"/>
    <w:rsid w:val="00E54401"/>
    <w:rsid w:val="00E57994"/>
    <w:rsid w:val="00E6193B"/>
    <w:rsid w:val="00E807BC"/>
    <w:rsid w:val="00E92656"/>
    <w:rsid w:val="00E958D7"/>
    <w:rsid w:val="00E95D50"/>
    <w:rsid w:val="00EB249C"/>
    <w:rsid w:val="00EB7C23"/>
    <w:rsid w:val="00ED3941"/>
    <w:rsid w:val="00ED7079"/>
    <w:rsid w:val="00EE1668"/>
    <w:rsid w:val="00EE2A32"/>
    <w:rsid w:val="00EE6E15"/>
    <w:rsid w:val="00EF3166"/>
    <w:rsid w:val="00F01815"/>
    <w:rsid w:val="00F26CA3"/>
    <w:rsid w:val="00F31D77"/>
    <w:rsid w:val="00F34D78"/>
    <w:rsid w:val="00F43ADC"/>
    <w:rsid w:val="00F44F48"/>
    <w:rsid w:val="00F45D46"/>
    <w:rsid w:val="00F508EE"/>
    <w:rsid w:val="00F53A7D"/>
    <w:rsid w:val="00F54D0A"/>
    <w:rsid w:val="00F66982"/>
    <w:rsid w:val="00F73EB9"/>
    <w:rsid w:val="00F756DD"/>
    <w:rsid w:val="00F77CEA"/>
    <w:rsid w:val="00F80F2B"/>
    <w:rsid w:val="00F82FDD"/>
    <w:rsid w:val="00F92D77"/>
    <w:rsid w:val="00FA0D32"/>
    <w:rsid w:val="00FA24B4"/>
    <w:rsid w:val="00FA277C"/>
    <w:rsid w:val="00FA572F"/>
    <w:rsid w:val="00FB0A8D"/>
    <w:rsid w:val="00FB0E34"/>
    <w:rsid w:val="00FB7B52"/>
    <w:rsid w:val="00FC46DA"/>
    <w:rsid w:val="00FC7C28"/>
    <w:rsid w:val="00FC7CF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F80E90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3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779</Words>
  <Characters>445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завдань, заходів та показників міської (бюджетної) цільової програми</dc:title>
  <dc:subject/>
  <dc:creator>RePack by Diakov</dc:creator>
  <cp:keywords/>
  <dc:description/>
  <cp:lastModifiedBy>Фокс</cp:lastModifiedBy>
  <cp:revision>2</cp:revision>
  <cp:lastPrinted>2017-07-12T07:48:00Z</cp:lastPrinted>
  <dcterms:created xsi:type="dcterms:W3CDTF">2017-07-14T19:08:00Z</dcterms:created>
  <dcterms:modified xsi:type="dcterms:W3CDTF">2017-07-14T19:08:00Z</dcterms:modified>
</cp:coreProperties>
</file>