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0A0"/>
      </w:tblPr>
      <w:tblGrid>
        <w:gridCol w:w="6345"/>
        <w:gridCol w:w="3544"/>
      </w:tblGrid>
      <w:tr w:rsidR="00B51A2A" w:rsidRPr="003E6BA7" w:rsidTr="008409A0">
        <w:tc>
          <w:tcPr>
            <w:tcW w:w="6345" w:type="dxa"/>
          </w:tcPr>
          <w:p w:rsidR="00B51A2A" w:rsidRPr="008409A0" w:rsidRDefault="00B51A2A" w:rsidP="008409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544" w:type="dxa"/>
          </w:tcPr>
          <w:p w:rsidR="00B51A2A" w:rsidRPr="008409A0" w:rsidRDefault="00B51A2A" w:rsidP="008409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8409A0">
              <w:rPr>
                <w:sz w:val="22"/>
                <w:szCs w:val="22"/>
                <w:lang w:val="uk-UA"/>
              </w:rPr>
              <w:t xml:space="preserve">Додаток до рішення № 640 ХХХІ сесії Новороздільської міської ради </w:t>
            </w:r>
            <w:r w:rsidRPr="008409A0">
              <w:rPr>
                <w:sz w:val="22"/>
                <w:szCs w:val="22"/>
                <w:lang w:val="en-US"/>
              </w:rPr>
              <w:t>V</w:t>
            </w:r>
            <w:r w:rsidRPr="008409A0">
              <w:rPr>
                <w:sz w:val="22"/>
                <w:szCs w:val="22"/>
                <w:lang w:val="uk-UA"/>
              </w:rPr>
              <w:t>ІІ демократичного скликання від 06.03.2018 року</w:t>
            </w:r>
          </w:p>
        </w:tc>
      </w:tr>
    </w:tbl>
    <w:p w:rsidR="00B51A2A" w:rsidRDefault="00B51A2A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B51A2A" w:rsidRDefault="00B51A2A" w:rsidP="005C1FB3">
      <w:pPr>
        <w:ind w:firstLine="709"/>
        <w:jc w:val="center"/>
        <w:outlineLvl w:val="1"/>
        <w:rPr>
          <w:b/>
          <w:bCs/>
          <w:lang w:val="uk-UA"/>
        </w:rPr>
      </w:pPr>
      <w:r>
        <w:rPr>
          <w:b/>
          <w:bCs/>
        </w:rPr>
        <w:t>СТАТУТ</w:t>
      </w:r>
      <w:r>
        <w:rPr>
          <w:b/>
          <w:bCs/>
          <w:lang w:val="uk-UA"/>
        </w:rPr>
        <w:t xml:space="preserve"> </w:t>
      </w:r>
    </w:p>
    <w:p w:rsidR="00B51A2A" w:rsidRDefault="00B51A2A" w:rsidP="005C1FB3">
      <w:pPr>
        <w:ind w:firstLine="709"/>
        <w:jc w:val="center"/>
        <w:outlineLvl w:val="1"/>
        <w:rPr>
          <w:b/>
          <w:bCs/>
          <w:lang w:val="uk-UA"/>
        </w:rPr>
      </w:pPr>
      <w:r w:rsidRPr="00E4134F">
        <w:rPr>
          <w:b/>
          <w:bCs/>
          <w:lang w:val="uk-UA"/>
        </w:rPr>
        <w:t xml:space="preserve">НОВОРОЗДІЛЬСЬКОГО </w:t>
      </w:r>
      <w:r w:rsidRPr="00E4134F">
        <w:rPr>
          <w:b/>
          <w:bCs/>
        </w:rPr>
        <w:t>ДОШКІЛЬН</w:t>
      </w:r>
      <w:r w:rsidRPr="00E4134F">
        <w:rPr>
          <w:b/>
          <w:bCs/>
          <w:lang w:val="uk-UA"/>
        </w:rPr>
        <w:t>ОГО</w:t>
      </w:r>
      <w:r w:rsidRPr="00E4134F">
        <w:rPr>
          <w:b/>
          <w:bCs/>
        </w:rPr>
        <w:t xml:space="preserve"> </w:t>
      </w:r>
    </w:p>
    <w:p w:rsidR="00B51A2A" w:rsidRDefault="00B51A2A" w:rsidP="005C1FB3">
      <w:pPr>
        <w:ind w:firstLine="709"/>
        <w:jc w:val="center"/>
        <w:outlineLvl w:val="1"/>
        <w:rPr>
          <w:b/>
          <w:bCs/>
          <w:lang w:val="uk-UA"/>
        </w:rPr>
      </w:pPr>
      <w:r w:rsidRPr="00E4134F">
        <w:rPr>
          <w:b/>
          <w:bCs/>
        </w:rPr>
        <w:t>НАВЧАЛЬН</w:t>
      </w:r>
      <w:r w:rsidRPr="00E4134F">
        <w:rPr>
          <w:b/>
          <w:bCs/>
          <w:lang w:val="uk-UA"/>
        </w:rPr>
        <w:t>ОГО</w:t>
      </w:r>
      <w:r w:rsidRPr="00E4134F">
        <w:rPr>
          <w:b/>
          <w:bCs/>
        </w:rPr>
        <w:t xml:space="preserve"> ЗАКЛАД</w:t>
      </w:r>
      <w:r w:rsidRPr="00E4134F">
        <w:rPr>
          <w:b/>
          <w:bCs/>
          <w:lang w:val="uk-UA"/>
        </w:rPr>
        <w:t>У</w:t>
      </w:r>
      <w:r>
        <w:rPr>
          <w:b/>
          <w:bCs/>
          <w:lang w:val="uk-UA"/>
        </w:rPr>
        <w:t xml:space="preserve"> </w:t>
      </w:r>
      <w:r w:rsidRPr="00E4134F">
        <w:rPr>
          <w:b/>
          <w:bCs/>
          <w:lang w:val="uk-UA"/>
        </w:rPr>
        <w:t>«СОНЕЧКО»</w:t>
      </w:r>
      <w:r>
        <w:rPr>
          <w:b/>
          <w:bCs/>
          <w:lang w:val="uk-UA"/>
        </w:rPr>
        <w:t xml:space="preserve"> </w:t>
      </w:r>
    </w:p>
    <w:p w:rsidR="00B51A2A" w:rsidRDefault="00B51A2A" w:rsidP="005C1FB3">
      <w:pPr>
        <w:ind w:firstLine="709"/>
        <w:jc w:val="center"/>
        <w:outlineLvl w:val="1"/>
        <w:rPr>
          <w:b/>
          <w:bCs/>
          <w:lang w:val="uk-UA"/>
        </w:rPr>
      </w:pPr>
      <w:r w:rsidRPr="00E4134F">
        <w:rPr>
          <w:b/>
          <w:bCs/>
          <w:lang w:val="uk-UA"/>
        </w:rPr>
        <w:t>НОВОРОЗДІЛЬ</w:t>
      </w:r>
      <w:r w:rsidRPr="003E6BA7">
        <w:rPr>
          <w:b/>
          <w:bCs/>
          <w:lang w:val="uk-UA"/>
        </w:rPr>
        <w:t>СЬКОЇ МІСЬКОЇ РАДИ</w:t>
      </w:r>
      <w:r>
        <w:rPr>
          <w:b/>
          <w:bCs/>
          <w:lang w:val="uk-UA"/>
        </w:rPr>
        <w:t xml:space="preserve"> </w:t>
      </w:r>
    </w:p>
    <w:p w:rsidR="00B51A2A" w:rsidRDefault="00B51A2A" w:rsidP="005C1FB3">
      <w:pPr>
        <w:ind w:firstLine="709"/>
        <w:jc w:val="center"/>
        <w:outlineLvl w:val="1"/>
        <w:rPr>
          <w:b/>
          <w:bCs/>
          <w:lang w:val="uk-UA"/>
        </w:rPr>
      </w:pPr>
      <w:r>
        <w:rPr>
          <w:b/>
          <w:bCs/>
          <w:lang w:val="uk-UA"/>
        </w:rPr>
        <w:t xml:space="preserve">ЛЬВІВСЬКОЇ ОБЛАСТІ  </w:t>
      </w:r>
      <w:r w:rsidRPr="003E6BA7">
        <w:rPr>
          <w:b/>
          <w:bCs/>
          <w:lang w:val="uk-UA"/>
        </w:rPr>
        <w:t>(ЯСЛА-САДОК)</w:t>
      </w:r>
      <w:r>
        <w:rPr>
          <w:b/>
          <w:bCs/>
          <w:lang w:val="uk-UA"/>
        </w:rPr>
        <w:t xml:space="preserve"> </w:t>
      </w:r>
    </w:p>
    <w:p w:rsidR="00B51A2A" w:rsidRDefault="00B51A2A" w:rsidP="005C1FB3">
      <w:pPr>
        <w:ind w:firstLine="709"/>
        <w:jc w:val="center"/>
        <w:outlineLvl w:val="1"/>
        <w:rPr>
          <w:b/>
          <w:bCs/>
          <w:lang w:val="uk-UA"/>
        </w:rPr>
      </w:pPr>
      <w:r w:rsidRPr="003E6BA7">
        <w:rPr>
          <w:b/>
          <w:bCs/>
          <w:lang w:val="uk-UA"/>
        </w:rPr>
        <w:t>(НОВА РЕДАКЦІЯ)</w:t>
      </w:r>
      <w:r w:rsidRPr="003E6BA7">
        <w:rPr>
          <w:b/>
          <w:bCs/>
          <w:lang w:val="uk-UA"/>
        </w:rPr>
        <w:br/>
      </w:r>
    </w:p>
    <w:p w:rsidR="00B51A2A" w:rsidRPr="00E4134F" w:rsidRDefault="00B51A2A" w:rsidP="005C1FB3">
      <w:pPr>
        <w:ind w:firstLine="709"/>
        <w:jc w:val="center"/>
        <w:outlineLvl w:val="1"/>
        <w:rPr>
          <w:b/>
          <w:lang w:val="uk-UA"/>
        </w:rPr>
      </w:pPr>
      <w:r w:rsidRPr="00E4134F">
        <w:rPr>
          <w:b/>
          <w:lang w:val="uk-UA"/>
        </w:rPr>
        <w:t>І.</w:t>
      </w:r>
      <w:r>
        <w:rPr>
          <w:b/>
          <w:lang w:val="uk-UA"/>
        </w:rPr>
        <w:t xml:space="preserve"> </w:t>
      </w:r>
      <w:bookmarkStart w:id="0" w:name="_GoBack"/>
      <w:bookmarkEnd w:id="0"/>
      <w:r w:rsidRPr="00E4134F">
        <w:rPr>
          <w:b/>
          <w:lang w:val="uk-UA"/>
        </w:rPr>
        <w:t>Загальні положення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1.1. НОВОРОЗДІЛЬСЬКИЙ ДОШКІЛЬНИЙ НАВЧАЛЬНИЙ ЗАКЛАД «СОНЕЧКО» НОВОРОЗДІЛЬСЬКОЇ МІСЬКОЇ РАДИ ЛЬВІВСЬКОЇ ОБЛАСТІ (ЯСЛА-САДОК) (далі – </w:t>
      </w:r>
      <w:r>
        <w:rPr>
          <w:lang w:val="uk-UA"/>
        </w:rPr>
        <w:t>Д</w:t>
      </w:r>
      <w:r w:rsidRPr="00E4134F">
        <w:rPr>
          <w:lang w:val="uk-UA"/>
        </w:rPr>
        <w:t>ошкільний заклад) заснований  Новороздільською міською радою (далі – Засновник) на комунальній власності територіальної громади міста Новий Розділ, підпорядковується та підзвітний відділу освіти Новороздільської міської ради (надалі – відділ освіти), підконтрольний Виконавчому  комітету Новороздільської міської ради та Новороздільській міській раді.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1.2. Засновником дошкільного закладу є Новороздільська міська рада. Засновник або уповноважений нею орган здійснює фінансування Дошкільного закладу, його матеріально-технічне забезпечення, надає необхідні будівлі з обладнанням і матеріалами, організовує будівництво і ремонт приміщень, їх господарське обслуговування, харчування та медичне обслуговування дітей.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1.3. </w:t>
      </w:r>
      <w:r w:rsidRPr="00E4134F">
        <w:t xml:space="preserve">Дошкільний заклад у своїй діяльності керується Конституцією України, Законами України «Про освіту», «Про дошкільну освіту», Положенням про дошкільний навчальний заклад </w:t>
      </w:r>
      <w:r w:rsidRPr="00E4134F">
        <w:rPr>
          <w:lang w:val="uk-UA"/>
        </w:rPr>
        <w:t xml:space="preserve">України </w:t>
      </w:r>
      <w:r w:rsidRPr="00E4134F">
        <w:t>(далі – Положення),</w:t>
      </w:r>
      <w:r w:rsidRPr="00E4134F">
        <w:rPr>
          <w:lang w:val="uk-UA"/>
        </w:rPr>
        <w:t xml:space="preserve"> затвердженим Постановою Кабінету Міністрів України від 12 березня 2003 року № 305, рішенням Новороздільської міської ради, виконавчого комітету, розпорядженнями міського голови,  іншими нормативними-правовими актами та цим Статутом.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1.4. Дошкільний заклад є юридичною особою, має Статут, печатку із своїм найменуванням, штамп, а також реєстраційний рахунок в органах Державного казначейства.</w:t>
      </w:r>
    </w:p>
    <w:p w:rsidR="00B51A2A" w:rsidRPr="00E4134F" w:rsidRDefault="00B51A2A" w:rsidP="005C1FB3">
      <w:pPr>
        <w:ind w:firstLine="709"/>
        <w:jc w:val="both"/>
        <w:outlineLvl w:val="0"/>
        <w:rPr>
          <w:bCs/>
          <w:kern w:val="36"/>
          <w:lang w:val="uk-UA"/>
        </w:rPr>
      </w:pPr>
      <w:r w:rsidRPr="00E4134F">
        <w:rPr>
          <w:lang w:val="uk-UA"/>
        </w:rPr>
        <w:t xml:space="preserve">1.5. </w:t>
      </w:r>
      <w:r w:rsidRPr="00E4134F">
        <w:rPr>
          <w:bCs/>
          <w:kern w:val="36"/>
        </w:rPr>
        <w:t xml:space="preserve">Юридична адреса Дошкільного закладу: </w:t>
      </w:r>
      <w:r w:rsidRPr="00E4134F">
        <w:rPr>
          <w:bCs/>
          <w:kern w:val="36"/>
          <w:lang w:val="uk-UA"/>
        </w:rPr>
        <w:t xml:space="preserve">81652,  Львівська область,                                                                              </w:t>
      </w:r>
      <w:r w:rsidRPr="00E4134F">
        <w:rPr>
          <w:bCs/>
          <w:kern w:val="36"/>
        </w:rPr>
        <w:t>м</w:t>
      </w:r>
      <w:r w:rsidRPr="00E4134F">
        <w:rPr>
          <w:bCs/>
          <w:kern w:val="36"/>
          <w:lang w:val="uk-UA"/>
        </w:rPr>
        <w:t>істо Новий Розділ</w:t>
      </w:r>
      <w:r w:rsidRPr="00E4134F">
        <w:rPr>
          <w:bCs/>
          <w:kern w:val="36"/>
        </w:rPr>
        <w:t>,</w:t>
      </w:r>
      <w:r w:rsidRPr="00E4134F">
        <w:rPr>
          <w:bCs/>
          <w:kern w:val="36"/>
          <w:lang w:val="uk-UA"/>
        </w:rPr>
        <w:t xml:space="preserve"> </w:t>
      </w:r>
      <w:r w:rsidRPr="00E4134F">
        <w:rPr>
          <w:bCs/>
          <w:kern w:val="36"/>
        </w:rPr>
        <w:t xml:space="preserve">вул. </w:t>
      </w:r>
      <w:r w:rsidRPr="00E4134F">
        <w:rPr>
          <w:bCs/>
          <w:kern w:val="36"/>
          <w:lang w:val="uk-UA"/>
        </w:rPr>
        <w:t>Шашкевича</w:t>
      </w:r>
      <w:r w:rsidRPr="00E4134F">
        <w:rPr>
          <w:bCs/>
          <w:kern w:val="36"/>
        </w:rPr>
        <w:t>, буд. 1</w:t>
      </w:r>
      <w:r w:rsidRPr="00E4134F">
        <w:rPr>
          <w:bCs/>
          <w:kern w:val="36"/>
          <w:lang w:val="uk-UA"/>
        </w:rPr>
        <w:t>1</w:t>
      </w:r>
      <w:r w:rsidRPr="00E4134F">
        <w:rPr>
          <w:bCs/>
          <w:kern w:val="36"/>
        </w:rPr>
        <w:t>.</w:t>
      </w:r>
    </w:p>
    <w:p w:rsidR="00B51A2A" w:rsidRPr="00E4134F" w:rsidRDefault="00B51A2A" w:rsidP="005C1FB3">
      <w:pPr>
        <w:ind w:firstLine="709"/>
        <w:jc w:val="both"/>
        <w:rPr>
          <w:i/>
        </w:rPr>
      </w:pPr>
      <w:r w:rsidRPr="00E4134F">
        <w:rPr>
          <w:bCs/>
          <w:kern w:val="36"/>
          <w:lang w:val="uk-UA"/>
        </w:rPr>
        <w:t xml:space="preserve">1.6. </w:t>
      </w:r>
      <w:r w:rsidRPr="00E4134F">
        <w:rPr>
          <w:b/>
          <w:bCs/>
          <w:kern w:val="36"/>
        </w:rPr>
        <w:t xml:space="preserve"> </w:t>
      </w:r>
      <w:r w:rsidRPr="00E4134F">
        <w:t>Повна назва:</w:t>
      </w:r>
      <w:r w:rsidRPr="00E4134F">
        <w:rPr>
          <w:lang w:val="uk-UA"/>
        </w:rPr>
        <w:t xml:space="preserve"> </w:t>
      </w:r>
      <w:r w:rsidRPr="005C1FB3">
        <w:rPr>
          <w:b/>
          <w:lang w:val="uk-UA"/>
        </w:rPr>
        <w:t>Новороздільський дошкільний навчальний заклад</w:t>
      </w:r>
      <w:r w:rsidRPr="005C1FB3">
        <w:rPr>
          <w:b/>
        </w:rPr>
        <w:t xml:space="preserve"> </w:t>
      </w:r>
      <w:r w:rsidRPr="005C1FB3">
        <w:rPr>
          <w:b/>
          <w:lang w:val="uk-UA"/>
        </w:rPr>
        <w:t>«Сонечко» Новороздільської міської ради Львівської області (ясла-садок)</w:t>
      </w:r>
      <w:r>
        <w:rPr>
          <w:lang w:val="uk-UA"/>
        </w:rPr>
        <w:t>.</w:t>
      </w:r>
      <w:r w:rsidRPr="00E4134F">
        <w:rPr>
          <w:i/>
          <w:lang w:val="uk-UA"/>
        </w:rPr>
        <w:t xml:space="preserve"> </w:t>
      </w:r>
      <w:r w:rsidRPr="00E4134F">
        <w:rPr>
          <w:i/>
        </w:rPr>
        <w:t xml:space="preserve">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bCs/>
          <w:kern w:val="36"/>
          <w:lang w:val="uk-UA"/>
        </w:rPr>
        <w:t xml:space="preserve">1.7. </w:t>
      </w:r>
      <w:r w:rsidRPr="00E4134F">
        <w:t xml:space="preserve">Головною метою </w:t>
      </w:r>
      <w:r w:rsidRPr="00E4134F">
        <w:rPr>
          <w:lang w:val="uk-UA"/>
        </w:rPr>
        <w:t>д</w:t>
      </w:r>
      <w:r w:rsidRPr="00E4134F">
        <w:t xml:space="preserve">ошкільного закладу є забезпечення реалізації права громадян на здобуття дошкільної освіти, задоволення потреб громадян у </w:t>
      </w:r>
      <w:r w:rsidRPr="00E4134F">
        <w:rPr>
          <w:lang w:val="uk-UA"/>
        </w:rPr>
        <w:t xml:space="preserve">нагляді, </w:t>
      </w:r>
      <w:r w:rsidRPr="00E4134F">
        <w:t>догляді</w:t>
      </w:r>
      <w:r w:rsidRPr="00E4134F">
        <w:rPr>
          <w:lang w:val="uk-UA"/>
        </w:rPr>
        <w:t xml:space="preserve"> та оздоровлення дітей</w:t>
      </w:r>
      <w:r w:rsidRPr="00E4134F">
        <w:t xml:space="preserve">, </w:t>
      </w:r>
      <w:r w:rsidRPr="00E4134F">
        <w:rPr>
          <w:lang w:val="uk-UA"/>
        </w:rPr>
        <w:t xml:space="preserve">створення умов для їх фізичного, розумового і духовного </w:t>
      </w:r>
      <w:r w:rsidRPr="00E4134F">
        <w:t>розвитку.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1.8. Діяльність дошкільного закладу направлена на реалізацію основних завдань дошкільної освіти: збереження та зміцнення фізичного і психічного здоров’я дітей, формування їх особистості, розвиток творчих здібностей та нахилів, забезпечення соціальної адаптації та готовності продовжувати освіту.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1.9. Дошкільний заклад самостійно приймає рішення і здійснює діяльність в межах компетенції, передбаченої законодавством, Положенням та цим Статутом.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1.10. Дошкільний заклад несе відповідальність перед Засновником, суспільством і державою за: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 xml:space="preserve">- реалізацію головних завдань дошкільної освіти, визначених Законом України «Про дошкільну освіту»;                                                                                               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 xml:space="preserve">- забезпечення рівня дошкільної освіти у межах державних вимог до її змісту, рівня та обсягу;                                                                                                                              </w:t>
      </w:r>
    </w:p>
    <w:p w:rsidR="00B51A2A" w:rsidRPr="00E4134F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дотримання фінансової дисципліни та збереження матеріально-технічної бази.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t>1.1</w:t>
      </w:r>
      <w:r w:rsidRPr="00E4134F">
        <w:rPr>
          <w:lang w:val="uk-UA"/>
        </w:rPr>
        <w:t>1</w:t>
      </w:r>
      <w:r w:rsidRPr="00E4134F">
        <w:t>.</w:t>
      </w:r>
      <w:r w:rsidRPr="00E4134F">
        <w:rPr>
          <w:lang w:val="uk-UA"/>
        </w:rPr>
        <w:t xml:space="preserve"> </w:t>
      </w:r>
      <w:r w:rsidRPr="00E4134F">
        <w:t xml:space="preserve">Взаємовідносини між </w:t>
      </w:r>
      <w:r w:rsidRPr="00E4134F">
        <w:rPr>
          <w:lang w:val="uk-UA"/>
        </w:rPr>
        <w:t>д</w:t>
      </w:r>
      <w:r w:rsidRPr="00E4134F">
        <w:t>ошкільним закладом</w:t>
      </w:r>
      <w:r w:rsidRPr="00E4134F">
        <w:rPr>
          <w:lang w:val="uk-UA"/>
        </w:rPr>
        <w:t>,</w:t>
      </w:r>
      <w:r w:rsidRPr="00E4134F">
        <w:t xml:space="preserve"> юридичними і</w:t>
      </w:r>
      <w:r w:rsidRPr="00E4134F">
        <w:rPr>
          <w:lang w:val="uk-UA"/>
        </w:rPr>
        <w:t xml:space="preserve"> </w:t>
      </w:r>
      <w:r w:rsidRPr="00E4134F">
        <w:t>фізичними особами</w:t>
      </w:r>
      <w:r w:rsidRPr="00E4134F">
        <w:rPr>
          <w:lang w:val="uk-UA"/>
        </w:rPr>
        <w:t>,</w:t>
      </w:r>
      <w:r w:rsidRPr="00E4134F">
        <w:t xml:space="preserve"> </w:t>
      </w:r>
      <w:r w:rsidRPr="00E4134F">
        <w:rPr>
          <w:lang w:val="uk-UA"/>
        </w:rPr>
        <w:t>визначаються угодами, що укладені між ними. Дошкільний заклад має право укладати угоди, набувати прав та нести  обов’язки, бути позивачем та відповідачем у суді</w:t>
      </w:r>
      <w:r w:rsidRPr="00E4134F">
        <w:t>.</w:t>
      </w:r>
    </w:p>
    <w:p w:rsidR="00B51A2A" w:rsidRDefault="00B51A2A" w:rsidP="005C1FB3">
      <w:pPr>
        <w:ind w:firstLine="709"/>
        <w:jc w:val="both"/>
        <w:rPr>
          <w:b/>
          <w:lang w:val="uk-UA"/>
        </w:rPr>
      </w:pPr>
    </w:p>
    <w:p w:rsidR="00B51A2A" w:rsidRPr="00E4134F" w:rsidRDefault="00B51A2A" w:rsidP="005C1FB3">
      <w:pPr>
        <w:ind w:firstLine="709"/>
        <w:jc w:val="center"/>
        <w:rPr>
          <w:b/>
          <w:lang w:val="uk-UA"/>
        </w:rPr>
      </w:pPr>
      <w:r w:rsidRPr="00E4134F">
        <w:rPr>
          <w:b/>
          <w:lang w:val="uk-UA"/>
        </w:rPr>
        <w:t>ІІ. Комплектування дошкільного закладу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2.1. Кількість місць в дошкільному закладі встановлюється Виконавчим комітетом Новороздільської міської ради, спираючись на санітарно-гігієнічні нормативи.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2.2. Прийом дітей до дошкільного навчального закладу здійснюється керівником протягом календарного року на підставі:                                                              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заяви батьків або осіб, які їх замінюють;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медичної довідки про стан здоров’я дитини;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довідки дільничного лікаря про епідеміологічне оточення;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свідоцтва про народження.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Під час прийому дитини до дошкільного навчального закладу, керівник зобов’язаний ознайомити батьків або осіб, які їх замінюють із Статутом дошкільного закладу, іншими документами, що регламентують його діяльність.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2.3. </w:t>
      </w:r>
      <w:r w:rsidRPr="00E4134F">
        <w:t>Групи комплектуються за віковими</w:t>
      </w:r>
      <w:r w:rsidRPr="00E4134F">
        <w:rPr>
          <w:lang w:val="uk-UA"/>
        </w:rPr>
        <w:t xml:space="preserve"> (одновікові та різновікові) </w:t>
      </w:r>
      <w:r w:rsidRPr="00E4134F">
        <w:t>ознаками.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t>2.</w:t>
      </w:r>
      <w:r w:rsidRPr="00E4134F">
        <w:rPr>
          <w:lang w:val="uk-UA"/>
        </w:rPr>
        <w:t>4</w:t>
      </w:r>
      <w:r w:rsidRPr="00E4134F">
        <w:t xml:space="preserve">. У </w:t>
      </w:r>
      <w:r w:rsidRPr="00E4134F">
        <w:rPr>
          <w:lang w:val="uk-UA"/>
        </w:rPr>
        <w:t>д</w:t>
      </w:r>
      <w:r w:rsidRPr="00E4134F">
        <w:t>ошкільному закладі функціонують групи загального розвитку</w:t>
      </w:r>
      <w:r w:rsidRPr="00E4134F">
        <w:rPr>
          <w:lang w:val="uk-UA"/>
        </w:rPr>
        <w:t xml:space="preserve">. У разі потреби виконавчим комітетом Новороздільської міської ради можуть створюватися спеціальні, санаторні, соціально – педагогічного патронату,  групи з короткотривалим перебуванням дітей.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2.5. Дошкільний заклад має групи з денним режимом перебування дітей.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2.6. Наповнюваність груп дітьми визначається нормативними документами Міністерства освіти, санітарно – гігієнічними нормами і правилами утримання дітей у дошкільних навчальних закладах з урахуванням побажань батьків або осіб, які їх замінюють.                                                                               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Засновник може встановлювати меншу від нормативів наповнюваність груп дітьми у дошкільному навчальному закладі.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2.7. За дитиною зберігається місце у дошкільному закладі у разі її хвороби, карантину, санаторного лікування, хвороби матері, на час відпустки батьків або осіб, які їх замінюють, а також у літній оздоровчий період (75 днів).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2.8. Відрахування дітей із Дошкільного закладу може здійснюватись: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 xml:space="preserve">- за бажанням батьків, або осіб, які їх замінюють;                                   </w:t>
      </w:r>
      <w:r>
        <w:rPr>
          <w:lang w:val="uk-UA"/>
        </w:rPr>
        <w:t xml:space="preserve">                              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на підставі медичного висновку про стан здоров'я дитини, що виключає можливість її подальшого перебування в дошкільному закладі цього типу;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у разі невідвідування дитиною дошкільного закладу без поважних причин більше двох місяців;</w:t>
      </w:r>
    </w:p>
    <w:p w:rsidR="00B51A2A" w:rsidRPr="00E4134F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у разі несплати без поважних причин батьками або особами, які їх замінюють, плати за харчування дитини протягом встановленого терміну (до 10 числа кожного місяця).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2.9. </w:t>
      </w:r>
      <w:r w:rsidRPr="00E4134F">
        <w:t>Термін письмового повідомлення батьків або осіб, які</w:t>
      </w:r>
      <w:r w:rsidRPr="00E4134F">
        <w:rPr>
          <w:lang w:val="uk-UA"/>
        </w:rPr>
        <w:t xml:space="preserve"> </w:t>
      </w:r>
      <w:r w:rsidRPr="00E4134F">
        <w:t>їх</w:t>
      </w:r>
      <w:r w:rsidRPr="00E4134F">
        <w:rPr>
          <w:lang w:val="uk-UA"/>
        </w:rPr>
        <w:t xml:space="preserve"> </w:t>
      </w:r>
      <w:r w:rsidRPr="00E4134F">
        <w:t xml:space="preserve">замінюють, про відрахування дитини </w:t>
      </w:r>
      <w:r w:rsidRPr="00E4134F">
        <w:rPr>
          <w:lang w:val="uk-UA"/>
        </w:rPr>
        <w:t>становить</w:t>
      </w:r>
      <w:r w:rsidRPr="00E4134F">
        <w:t xml:space="preserve"> не менше  10</w:t>
      </w:r>
      <w:r w:rsidRPr="00E4134F">
        <w:rPr>
          <w:lang w:val="uk-UA"/>
        </w:rPr>
        <w:t xml:space="preserve">-ти </w:t>
      </w:r>
      <w:r w:rsidRPr="00E4134F">
        <w:t xml:space="preserve"> календарних днів</w:t>
      </w:r>
      <w:r w:rsidRPr="00E4134F">
        <w:rPr>
          <w:lang w:val="uk-UA"/>
        </w:rPr>
        <w:t>.</w:t>
      </w:r>
    </w:p>
    <w:p w:rsidR="00B51A2A" w:rsidRDefault="00B51A2A" w:rsidP="005C1FB3">
      <w:pPr>
        <w:ind w:firstLine="709"/>
        <w:jc w:val="both"/>
        <w:rPr>
          <w:b/>
          <w:lang w:val="uk-UA"/>
        </w:rPr>
      </w:pPr>
    </w:p>
    <w:p w:rsidR="00B51A2A" w:rsidRPr="00E4134F" w:rsidRDefault="00B51A2A" w:rsidP="005C1FB3">
      <w:pPr>
        <w:ind w:firstLine="709"/>
        <w:jc w:val="center"/>
        <w:rPr>
          <w:b/>
        </w:rPr>
      </w:pPr>
      <w:r w:rsidRPr="00E4134F">
        <w:rPr>
          <w:b/>
        </w:rPr>
        <w:t>ІІІ.</w:t>
      </w:r>
      <w:r w:rsidRPr="00E4134F">
        <w:rPr>
          <w:b/>
          <w:lang w:val="uk-UA"/>
        </w:rPr>
        <w:t xml:space="preserve"> </w:t>
      </w:r>
      <w:r w:rsidRPr="00E4134F">
        <w:rPr>
          <w:b/>
        </w:rPr>
        <w:t xml:space="preserve">Режим роботи </w:t>
      </w:r>
      <w:r w:rsidRPr="00E4134F">
        <w:rPr>
          <w:b/>
          <w:lang w:val="uk-UA"/>
        </w:rPr>
        <w:t>д</w:t>
      </w:r>
      <w:r w:rsidRPr="00E4134F">
        <w:rPr>
          <w:b/>
        </w:rPr>
        <w:t>ошкільного закладу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 xml:space="preserve">3.1. Режим роботи </w:t>
      </w:r>
      <w:r w:rsidRPr="00E4134F">
        <w:rPr>
          <w:lang w:val="uk-UA"/>
        </w:rPr>
        <w:t>д</w:t>
      </w:r>
      <w:r w:rsidRPr="00E4134F">
        <w:t>ошкільного закладу</w:t>
      </w:r>
      <w:r w:rsidRPr="00E4134F">
        <w:rPr>
          <w:lang w:val="uk-UA"/>
        </w:rPr>
        <w:t xml:space="preserve"> встановлюється виконавчим комітетом Новороздільської міської ради згідно чинного законодавства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</w:p>
    <w:p w:rsidR="00B51A2A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5C1FB3">
      <w:pPr>
        <w:ind w:firstLine="709"/>
        <w:jc w:val="center"/>
        <w:rPr>
          <w:b/>
        </w:rPr>
      </w:pPr>
      <w:r w:rsidRPr="00E4134F">
        <w:rPr>
          <w:b/>
        </w:rPr>
        <w:t>ІV.</w:t>
      </w:r>
      <w:r w:rsidRPr="00E4134F">
        <w:rPr>
          <w:b/>
          <w:lang w:val="uk-UA"/>
        </w:rPr>
        <w:t xml:space="preserve"> </w:t>
      </w:r>
      <w:r w:rsidRPr="00E4134F">
        <w:rPr>
          <w:b/>
        </w:rPr>
        <w:t xml:space="preserve">Організація навчально-виховного процесу </w:t>
      </w:r>
      <w:r w:rsidRPr="00E4134F">
        <w:rPr>
          <w:b/>
          <w:lang w:val="uk-UA"/>
        </w:rPr>
        <w:t xml:space="preserve">                                                                            </w:t>
      </w:r>
      <w:r w:rsidRPr="00E4134F">
        <w:rPr>
          <w:b/>
        </w:rPr>
        <w:t xml:space="preserve">у </w:t>
      </w:r>
      <w:r w:rsidRPr="00E4134F">
        <w:rPr>
          <w:b/>
          <w:lang w:val="uk-UA"/>
        </w:rPr>
        <w:t>д</w:t>
      </w:r>
      <w:r w:rsidRPr="00E4134F">
        <w:rPr>
          <w:b/>
        </w:rPr>
        <w:t>ошкільному закладі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 xml:space="preserve">4.1. Навчальний рік у </w:t>
      </w:r>
      <w:r w:rsidRPr="00E4134F">
        <w:rPr>
          <w:lang w:val="uk-UA"/>
        </w:rPr>
        <w:t>д</w:t>
      </w:r>
      <w:r w:rsidRPr="00E4134F">
        <w:t>ошкільному закладі починається 1 вересня і</w:t>
      </w:r>
      <w:r w:rsidRPr="00E4134F">
        <w:rPr>
          <w:lang w:val="uk-UA"/>
        </w:rPr>
        <w:t xml:space="preserve"> </w:t>
      </w:r>
      <w:r w:rsidRPr="00E4134F">
        <w:t>закінчується 31 травня наступного року.</w:t>
      </w:r>
      <w:r w:rsidRPr="00E4134F">
        <w:rPr>
          <w:lang w:val="uk-UA"/>
        </w:rPr>
        <w:t xml:space="preserve">                                                                                  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З 1 червня до 31 серпня у дошкільному закладі – оздоровчий період.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4.2. Навчальний заклад здійснює свою діяльність відповідно до річного плану, який складається на навчальний рік та період оздоровлення.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4.3. План роботи дошкільного закладу схвалюється педагогічною радою закладу, затверджується керівником  дошкільного закладу і погоджується відділом освіти Новороздільської міської ради. </w:t>
      </w:r>
      <w:r w:rsidRPr="00E4134F">
        <w:t xml:space="preserve">План на оздоровчий період додатково погоджується з </w:t>
      </w:r>
      <w:r w:rsidRPr="00E4134F">
        <w:rPr>
          <w:lang w:val="uk-UA"/>
        </w:rPr>
        <w:t>територіальною санітарно-епідеміологічною службою</w:t>
      </w:r>
      <w:r w:rsidRPr="00E4134F">
        <w:t>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t xml:space="preserve">4.4. У Дошкільному закладі визначена українська мова навчання і виховання дітей. </w:t>
      </w:r>
    </w:p>
    <w:p w:rsidR="00B51A2A" w:rsidRPr="00E4134F" w:rsidRDefault="00B51A2A" w:rsidP="005C1FB3">
      <w:pPr>
        <w:ind w:firstLine="709"/>
        <w:jc w:val="both"/>
        <w:rPr>
          <w:color w:val="000000"/>
          <w:lang w:val="uk-UA" w:eastAsia="uk-UA"/>
        </w:rPr>
      </w:pPr>
      <w:r w:rsidRPr="005C1FB3">
        <w:rPr>
          <w:color w:val="000000"/>
          <w:lang w:val="uk-UA" w:eastAsia="uk-UA"/>
        </w:rPr>
        <w:t>4.5</w:t>
      </w:r>
      <w:r w:rsidRPr="00E4134F">
        <w:rPr>
          <w:color w:val="000000"/>
          <w:lang w:val="uk-UA" w:eastAsia="uk-UA"/>
        </w:rPr>
        <w:t>.</w:t>
      </w:r>
      <w:r>
        <w:rPr>
          <w:color w:val="000000"/>
          <w:lang w:val="uk-UA" w:eastAsia="uk-UA"/>
        </w:rPr>
        <w:t xml:space="preserve"> </w:t>
      </w:r>
      <w:r w:rsidRPr="00E4134F">
        <w:rPr>
          <w:color w:val="000000"/>
          <w:lang w:val="uk-UA" w:eastAsia="uk-UA"/>
        </w:rPr>
        <w:t>Навчально-виховний процес у дошкільному закладі реалізується відповідно до вимог чинних програм розвитку, виховання і</w:t>
      </w:r>
      <w:r>
        <w:rPr>
          <w:color w:val="000000"/>
          <w:lang w:val="uk-UA" w:eastAsia="uk-UA"/>
        </w:rPr>
        <w:t xml:space="preserve"> навчання дітей</w:t>
      </w:r>
      <w:r w:rsidRPr="00E4134F">
        <w:rPr>
          <w:color w:val="000000"/>
          <w:lang w:val="uk-UA" w:eastAsia="uk-UA"/>
        </w:rPr>
        <w:t>, у тому числі з</w:t>
      </w:r>
      <w:r>
        <w:rPr>
          <w:color w:val="000000"/>
          <w:lang w:val="uk-UA" w:eastAsia="uk-UA"/>
        </w:rPr>
        <w:t xml:space="preserve"> особливими освітніми потребами</w:t>
      </w:r>
      <w:r w:rsidRPr="00E4134F">
        <w:rPr>
          <w:color w:val="000000"/>
          <w:lang w:val="uk-UA" w:eastAsia="uk-UA"/>
        </w:rPr>
        <w:t>, які рекомендовані (схвалені) Міністерством освіти і науки України.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5C1FB3">
      <w:pPr>
        <w:ind w:firstLine="709"/>
        <w:jc w:val="center"/>
        <w:rPr>
          <w:b/>
        </w:rPr>
      </w:pPr>
      <w:r w:rsidRPr="00E4134F">
        <w:rPr>
          <w:b/>
        </w:rPr>
        <w:t>V.</w:t>
      </w:r>
      <w:r>
        <w:rPr>
          <w:b/>
          <w:lang w:val="uk-UA"/>
        </w:rPr>
        <w:t xml:space="preserve"> </w:t>
      </w:r>
      <w:r w:rsidRPr="00E4134F">
        <w:rPr>
          <w:b/>
        </w:rPr>
        <w:t>Організація харчування дітей у Дошкільному закладі</w:t>
      </w:r>
    </w:p>
    <w:p w:rsidR="00B51A2A" w:rsidRPr="00E4134F" w:rsidRDefault="00B51A2A" w:rsidP="005C1FB3">
      <w:pPr>
        <w:ind w:firstLine="709"/>
        <w:jc w:val="both"/>
      </w:pPr>
      <w:r w:rsidRPr="00E4134F">
        <w:t>5.1. Дошкільний заклад забезпечує збалансоване харчування дітей, необхідне для їх нормального росту і розвитку із дотриманням натурального набору продуктів, визначених МОЗ спільно з МОН за погодженням з Мінфіном.</w:t>
      </w:r>
    </w:p>
    <w:p w:rsidR="00B51A2A" w:rsidRPr="00E4134F" w:rsidRDefault="00B51A2A" w:rsidP="005C1FB3">
      <w:pPr>
        <w:pStyle w:val="NormalWeb"/>
        <w:spacing w:before="0" w:beforeAutospacing="0" w:after="0" w:afterAutospacing="0"/>
        <w:ind w:firstLine="709"/>
        <w:jc w:val="both"/>
      </w:pPr>
      <w:r w:rsidRPr="00E4134F">
        <w:t xml:space="preserve">5.2. Порядок забезпечення продуктами харчування здійснюється відповідно до санітарно – гігієнічних правил і норм, згідно договірних угод і заявок дошкільного закладу. </w:t>
      </w:r>
    </w:p>
    <w:p w:rsidR="00B51A2A" w:rsidRPr="00E4134F" w:rsidRDefault="00B51A2A" w:rsidP="005C1FB3">
      <w:pPr>
        <w:ind w:firstLine="709"/>
        <w:jc w:val="both"/>
      </w:pPr>
      <w:r w:rsidRPr="00E4134F">
        <w:t>5.</w:t>
      </w:r>
      <w:r w:rsidRPr="00E4134F">
        <w:rPr>
          <w:lang w:val="uk-UA"/>
        </w:rPr>
        <w:t>3</w:t>
      </w:r>
      <w:r w:rsidRPr="00E4134F">
        <w:t xml:space="preserve">. </w:t>
      </w:r>
      <w:r w:rsidRPr="00E4134F">
        <w:rPr>
          <w:lang w:val="uk-UA"/>
        </w:rPr>
        <w:t>У</w:t>
      </w:r>
      <w:r w:rsidRPr="00E4134F">
        <w:t xml:space="preserve"> Дошкільному закладі </w:t>
      </w:r>
      <w:r w:rsidRPr="00E4134F">
        <w:rPr>
          <w:lang w:val="uk-UA"/>
        </w:rPr>
        <w:t>встановлен 3-х разове харчування.</w:t>
      </w:r>
    </w:p>
    <w:p w:rsidR="00B51A2A" w:rsidRPr="00E4134F" w:rsidRDefault="00B51A2A" w:rsidP="005C1FB3">
      <w:pPr>
        <w:ind w:firstLine="709"/>
        <w:jc w:val="both"/>
      </w:pPr>
      <w:r w:rsidRPr="00E4134F">
        <w:t>5.</w:t>
      </w:r>
      <w:r w:rsidRPr="00E4134F">
        <w:rPr>
          <w:lang w:val="uk-UA"/>
        </w:rPr>
        <w:t>4</w:t>
      </w:r>
      <w:r w:rsidRPr="00E4134F">
        <w:t xml:space="preserve">. </w:t>
      </w:r>
      <w:r w:rsidRPr="00E4134F">
        <w:rPr>
          <w:lang w:val="uk-UA"/>
        </w:rPr>
        <w:t xml:space="preserve">Для дітей, які перебувають у дошкільному закладі </w:t>
      </w:r>
      <w:r w:rsidRPr="00E4134F">
        <w:t>менше 6 годин</w:t>
      </w:r>
      <w:r w:rsidRPr="00E4134F">
        <w:rPr>
          <w:lang w:val="uk-UA"/>
        </w:rPr>
        <w:t>,</w:t>
      </w:r>
      <w:r w:rsidRPr="00E4134F">
        <w:t xml:space="preserve"> організація харчування </w:t>
      </w:r>
      <w:r w:rsidRPr="00E4134F">
        <w:rPr>
          <w:lang w:val="uk-UA"/>
        </w:rPr>
        <w:t>його форми і кратність визначаються за домовленістю з батьками</w:t>
      </w:r>
      <w:r w:rsidRPr="00E4134F">
        <w:t xml:space="preserve"> або</w:t>
      </w:r>
      <w:r w:rsidRPr="00E4134F">
        <w:rPr>
          <w:lang w:val="uk-UA"/>
        </w:rPr>
        <w:t xml:space="preserve"> </w:t>
      </w:r>
      <w:r w:rsidRPr="00E4134F">
        <w:t>особами, які їх замінюють.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>5.</w:t>
      </w:r>
      <w:r w:rsidRPr="00E4134F">
        <w:rPr>
          <w:lang w:val="uk-UA"/>
        </w:rPr>
        <w:t>5</w:t>
      </w:r>
      <w:r w:rsidRPr="00E4134F">
        <w:t xml:space="preserve">. Контроль за організацією та якістю харчування, </w:t>
      </w:r>
      <w:r w:rsidRPr="00E4134F">
        <w:rPr>
          <w:lang w:val="uk-UA"/>
        </w:rPr>
        <w:t xml:space="preserve">вітамінізацією страв, </w:t>
      </w:r>
      <w:r w:rsidRPr="00E4134F">
        <w:t xml:space="preserve">закладкою продуктів харчування, кулінарною обробкою, виходом страв, смаковими якостями їжі, санітарним станом харчоблоку, правильністю зберігання, дотриманням термінів реалізації продуктів покладається на медичних працівників та </w:t>
      </w:r>
      <w:r w:rsidRPr="00E4134F">
        <w:rPr>
          <w:lang w:val="uk-UA"/>
        </w:rPr>
        <w:t>керівника</w:t>
      </w:r>
      <w:r w:rsidRPr="00E4134F">
        <w:t xml:space="preserve"> Дошкільного закладу.</w:t>
      </w:r>
    </w:p>
    <w:p w:rsidR="00B51A2A" w:rsidRPr="005C1FB3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5C1FB3">
      <w:pPr>
        <w:ind w:firstLine="709"/>
        <w:jc w:val="center"/>
        <w:rPr>
          <w:b/>
        </w:rPr>
      </w:pPr>
      <w:r w:rsidRPr="00E4134F">
        <w:rPr>
          <w:b/>
        </w:rPr>
        <w:t>VI.</w:t>
      </w:r>
      <w:r w:rsidRPr="00E4134F">
        <w:rPr>
          <w:b/>
          <w:lang w:val="uk-UA"/>
        </w:rPr>
        <w:t xml:space="preserve"> </w:t>
      </w:r>
      <w:r w:rsidRPr="00E4134F">
        <w:rPr>
          <w:b/>
        </w:rPr>
        <w:t>Медичне обслуговування дітей у Дошкільному закладі</w:t>
      </w:r>
    </w:p>
    <w:p w:rsidR="00B51A2A" w:rsidRPr="00E4134F" w:rsidRDefault="00B51A2A" w:rsidP="005C1FB3">
      <w:pPr>
        <w:ind w:firstLine="709"/>
        <w:jc w:val="both"/>
      </w:pPr>
      <w:r w:rsidRPr="00E4134F">
        <w:t xml:space="preserve">6.1. Медичне обслуговування дітей Дошкільного закладу здійснюється на безоплатній основі </w:t>
      </w:r>
      <w:r w:rsidRPr="00E4134F">
        <w:rPr>
          <w:lang w:val="uk-UA"/>
        </w:rPr>
        <w:t>дитячою поліклінікою м. Новий Розділ, закріпленим за дошкільним закладом лікарем, штатною медичною сестрою.</w:t>
      </w:r>
    </w:p>
    <w:p w:rsidR="00B51A2A" w:rsidRPr="00E4134F" w:rsidRDefault="00B51A2A" w:rsidP="005C1FB3">
      <w:pPr>
        <w:ind w:firstLine="709"/>
        <w:jc w:val="both"/>
      </w:pPr>
      <w:r w:rsidRPr="00E4134F">
        <w:t>6.2. Медичний персонал здійснює лікувально-профілактичні заходи, у</w:t>
      </w:r>
      <w:r w:rsidRPr="00E4134F">
        <w:rPr>
          <w:lang w:val="uk-UA"/>
        </w:rPr>
        <w:t xml:space="preserve"> </w:t>
      </w:r>
      <w:r w:rsidRPr="00E4134F">
        <w:t>тому числі проведення обов’язкових оглядів, контроль за станом здоров’я, фізичним розвитком дитини, організацією фізичного виховання, загартовуванням, дотриманням санітарно-гігієнічних норм та правил, режимом та якістю харчування</w:t>
      </w:r>
      <w:r w:rsidRPr="00E4134F">
        <w:rPr>
          <w:lang w:val="uk-UA"/>
        </w:rPr>
        <w:t>, проходження медичного огляду працівниками</w:t>
      </w:r>
      <w:r w:rsidRPr="00E4134F">
        <w:t>.</w:t>
      </w:r>
    </w:p>
    <w:p w:rsidR="00B51A2A" w:rsidRPr="00E4134F" w:rsidRDefault="00B51A2A" w:rsidP="005C1FB3">
      <w:pPr>
        <w:ind w:firstLine="709"/>
        <w:jc w:val="both"/>
      </w:pPr>
      <w:r w:rsidRPr="00E4134F">
        <w:t>6.3. Дошкільний заклад надає приміщення і забезпечує належні умови для роботи медичного персоналу та проведення лікувально-профілактичних заходів.</w:t>
      </w:r>
    </w:p>
    <w:p w:rsidR="00B51A2A" w:rsidRPr="00E4134F" w:rsidRDefault="00B51A2A" w:rsidP="005C1FB3">
      <w:pPr>
        <w:ind w:firstLine="709"/>
        <w:jc w:val="both"/>
        <w:rPr>
          <w:b/>
          <w:lang w:val="uk-UA"/>
        </w:rPr>
      </w:pPr>
    </w:p>
    <w:p w:rsidR="00B51A2A" w:rsidRPr="00E4134F" w:rsidRDefault="00B51A2A" w:rsidP="005C1FB3">
      <w:pPr>
        <w:ind w:firstLine="709"/>
        <w:jc w:val="center"/>
        <w:rPr>
          <w:b/>
          <w:lang w:val="uk-UA"/>
        </w:rPr>
      </w:pPr>
      <w:r w:rsidRPr="00E4134F">
        <w:rPr>
          <w:b/>
        </w:rPr>
        <w:t>V</w:t>
      </w:r>
      <w:r w:rsidRPr="00E4134F">
        <w:rPr>
          <w:b/>
          <w:lang w:val="uk-UA"/>
        </w:rPr>
        <w:t>ІІ. Учасники навчально-виховного процесу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7.1. Учасниками навчально-виховного процесу у Дошкільному закладі є: діти, керівник, заступник керівника, педагогічні працівники та інші спеціалісти, медичні працівники, помічники вихователів та няні, батьки або особи, які їх замінюють, фізичні особи, які надають освітні послуги у сфері дошкільної освіти.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7.2. На посаду педагогічного працівника Дошкільного закладу приймається особа, яка має відповідну вищу педагогічну освіту, а саме, освітньо-кваліфікаційний рівень магістра, спеціаліста, а також стан здоров’я  якої дозволяє виконувати професійні обов’язки.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7.3. Педагогічні та інші працівники приймаються на роботу до дошкільного закладу керівником (педагогічні працівники за погодженням з відділом освіти).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7.4. </w:t>
      </w:r>
      <w:r w:rsidRPr="00E4134F">
        <w:t>Трудові відносини регулюються законодавством України пропрацю, Законами України «Про освіту», «Про дошкільну освіту», іншими нормативно-правовими актами, прийнятими відповідно до них, правилами внутрішнього трудового розпорядку.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7.5. </w:t>
      </w:r>
      <w:r w:rsidRPr="00E4134F">
        <w:t xml:space="preserve">Працівники Дошкільного закладу </w:t>
      </w:r>
      <w:r w:rsidRPr="00E4134F">
        <w:rPr>
          <w:lang w:val="uk-UA"/>
        </w:rPr>
        <w:t xml:space="preserve">у відповідності до ст.. 26 Закону України «Про забезпечення санітарного та епідемічного благополуччя населення» </w:t>
      </w:r>
      <w:r w:rsidRPr="00E4134F">
        <w:t xml:space="preserve">проходять періодичні безоплатні медичні огляди </w:t>
      </w:r>
      <w:r w:rsidRPr="00E4134F">
        <w:rPr>
          <w:lang w:val="uk-UA"/>
        </w:rPr>
        <w:t>у поліклініці м. Новий Розділ.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7.6. </w:t>
      </w:r>
      <w:r w:rsidRPr="00E4134F">
        <w:t>Педагогічні працівники Дошкільного закладу підлягають атестації, яка здійснюється, як правило, один раз на п’ять років відповідно доТипового положення про атестацію педагогічних працівників України, затвердженого Міністерством освіти і науки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7.7. </w:t>
      </w:r>
      <w:r w:rsidRPr="00E4134F">
        <w:t>Педагогічні працівники мають право:</w:t>
      </w:r>
      <w:r w:rsidRPr="00E4134F">
        <w:rPr>
          <w:lang w:val="uk-UA"/>
        </w:rPr>
        <w:t xml:space="preserve"> </w:t>
      </w:r>
    </w:p>
    <w:p w:rsidR="00B51A2A" w:rsidRDefault="00B51A2A" w:rsidP="005C1FB3">
      <w:pPr>
        <w:jc w:val="both"/>
        <w:rPr>
          <w:lang w:val="uk-UA"/>
        </w:rPr>
      </w:pPr>
      <w:r w:rsidRPr="0047274B">
        <w:rPr>
          <w:lang w:val="uk-UA"/>
        </w:rPr>
        <w:t>- на вільний вибір педагогічно доцільних форм, методів і засобів роботи з дітьми;</w:t>
      </w:r>
      <w:r w:rsidRPr="00E4134F">
        <w:rPr>
          <w:lang w:val="uk-UA"/>
        </w:rPr>
        <w:t xml:space="preserve"> 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брати участь у роботі органів самоврядування закладу;</w:t>
      </w:r>
    </w:p>
    <w:p w:rsidR="00B51A2A" w:rsidRDefault="00B51A2A" w:rsidP="005C1FB3">
      <w:pPr>
        <w:jc w:val="both"/>
        <w:rPr>
          <w:lang w:val="uk-UA"/>
        </w:rPr>
      </w:pPr>
      <w:r w:rsidRPr="00E4134F">
        <w:t>- на підвищення кваліфікації, участь у методичних об’єднаннях, нарадах тощо;</w:t>
      </w:r>
    </w:p>
    <w:p w:rsidR="00B51A2A" w:rsidRDefault="00B51A2A" w:rsidP="005C1FB3">
      <w:pPr>
        <w:jc w:val="both"/>
        <w:rPr>
          <w:lang w:val="uk-UA"/>
        </w:rPr>
      </w:pPr>
      <w:r w:rsidRPr="00E4134F">
        <w:t>- проводити в установленому порядку науково-дослідну, експериментальну, пошукову роботу;</w:t>
      </w:r>
      <w:r w:rsidRPr="00E4134F">
        <w:rPr>
          <w:lang w:val="uk-UA"/>
        </w:rPr>
        <w:t xml:space="preserve">                                                                                                                             </w:t>
      </w:r>
    </w:p>
    <w:p w:rsidR="00B51A2A" w:rsidRDefault="00B51A2A" w:rsidP="005C1FB3">
      <w:pPr>
        <w:jc w:val="both"/>
        <w:rPr>
          <w:lang w:val="uk-UA"/>
        </w:rPr>
      </w:pPr>
      <w:r>
        <w:t>-</w:t>
      </w:r>
      <w:r>
        <w:rPr>
          <w:lang w:val="uk-UA"/>
        </w:rPr>
        <w:t xml:space="preserve"> </w:t>
      </w:r>
      <w:r w:rsidRPr="00E4134F">
        <w:t>вносити пропозиції щодо поліпшення роботи закладу;</w:t>
      </w:r>
    </w:p>
    <w:p w:rsidR="00B51A2A" w:rsidRDefault="00B51A2A" w:rsidP="005C1FB3">
      <w:pPr>
        <w:jc w:val="both"/>
        <w:rPr>
          <w:lang w:val="uk-UA"/>
        </w:rPr>
      </w:pPr>
      <w:r w:rsidRPr="00E4134F">
        <w:t>- на соціальне та матеріальне забезпечення відповідно до</w:t>
      </w:r>
      <w:r w:rsidRPr="00E4134F">
        <w:rPr>
          <w:lang w:val="uk-UA"/>
        </w:rPr>
        <w:t xml:space="preserve"> </w:t>
      </w:r>
      <w:r w:rsidRPr="00E4134F">
        <w:t>законодавства України;</w:t>
      </w:r>
    </w:p>
    <w:p w:rsidR="00B51A2A" w:rsidRDefault="00B51A2A" w:rsidP="005C1FB3">
      <w:pPr>
        <w:jc w:val="both"/>
        <w:rPr>
          <w:lang w:val="uk-UA"/>
        </w:rPr>
      </w:pPr>
      <w:r w:rsidRPr="00B82426">
        <w:rPr>
          <w:lang w:val="uk-UA"/>
        </w:rPr>
        <w:t>- об’єднуватися у професійні спілки та бути членами інших громадських об’єднань, діяльність яких не заборонена законодавством;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>- на позачергову атестацію для отримання відповідної категорії та</w:t>
      </w:r>
      <w:r>
        <w:rPr>
          <w:lang w:val="uk-UA"/>
        </w:rPr>
        <w:t xml:space="preserve"> </w:t>
      </w:r>
      <w:r w:rsidRPr="00E4134F">
        <w:rPr>
          <w:lang w:val="uk-UA"/>
        </w:rPr>
        <w:t>педагогічного звання;</w:t>
      </w:r>
    </w:p>
    <w:p w:rsidR="00B51A2A" w:rsidRDefault="00B51A2A" w:rsidP="005C1FB3">
      <w:pPr>
        <w:jc w:val="both"/>
        <w:rPr>
          <w:lang w:val="uk-UA"/>
        </w:rPr>
      </w:pPr>
      <w:r w:rsidRPr="00E4134F">
        <w:rPr>
          <w:lang w:val="uk-UA"/>
        </w:rPr>
        <w:t xml:space="preserve">- на захист професійної честі та власної гідності; </w:t>
      </w:r>
    </w:p>
    <w:p w:rsidR="00B51A2A" w:rsidRPr="00E4134F" w:rsidRDefault="00B51A2A" w:rsidP="005C1FB3">
      <w:pPr>
        <w:jc w:val="both"/>
        <w:rPr>
          <w:lang w:val="uk-UA"/>
        </w:rPr>
      </w:pPr>
      <w:r w:rsidRPr="00B82426">
        <w:rPr>
          <w:lang w:val="uk-UA"/>
        </w:rPr>
        <w:t>- інші права, що не суперечать законодавству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7.8. Педагогічні працівники дошкільного закладу зобов’язані: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виконувати цей Статут, правила внутрішнього трудового розпорядку Дошкільного закладу;                                                  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дотримуватись педагогічної етики, норм загальнолюдської моралі, поважати гідність дитини та її батьків;                  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забезпечувати емоційний комфорт, захист дитини від будь-яких форм експлуатації та дій, які шкодять здоров’ю, а також від фізичного та</w:t>
      </w:r>
      <w:r>
        <w:rPr>
          <w:lang w:val="uk-UA"/>
        </w:rPr>
        <w:t xml:space="preserve"> </w:t>
      </w:r>
      <w:r w:rsidRPr="00E4134F">
        <w:rPr>
          <w:lang w:val="uk-UA"/>
        </w:rPr>
        <w:t xml:space="preserve">психологічного насильства;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брати участь у роботі педагогічної ради та інших заходах, пов’язаних з підвищенням професійного рівня, педагогічної майстерності, загальнополітичної культури;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виконувати накази та розпорядження керівника; 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виконувати інші обов’язки, що передбачені законодавством України.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7.9. Права, обов’язки та соціальні гарантії інших працівників дошкільного закладу регулюються трудовим законодавством та правилами внутрішнього розпорядку дошкільного навчального закладу.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7.10. Працівники Дошкільного закладу несуть відповідальність зазбереження життя, фізичне і психічне здоров’я дитини згідно із законодавством України.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7.11. </w:t>
      </w:r>
      <w:r w:rsidRPr="00E4134F">
        <w:t xml:space="preserve">За успіхи у роботі </w:t>
      </w:r>
      <w:r w:rsidRPr="00E4134F">
        <w:rPr>
          <w:lang w:val="uk-UA"/>
        </w:rPr>
        <w:t>встановлюються такі форми матеріального та морального заохочення: грамоти, премії, присвоєння категорій, звань, інші матеріальні заохочення.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7.12. Педагогічні працівники, які систематично порушують цей Статут, правила внутрішнього розпорядку Дошкільного закладу, не виконують посадових обов’язків, умови колективного договору або за результатами атестації не відповідають займаній посаді, звільняються з роботи завідувачем відповідно до законодавства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7.13. Права дитини у дошкільному закладі: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безпечні та нешкідливі для здоров’я умови утримання, розвитку, виховання і навчання;                                                                  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 - захист від будь-якої інформації, пропаганди та агітації, що завдає шкоди її здоров’ю, моральному та духовному розвитку;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захист від будь-яких форм експлуатації та дій, які шкодять здоров’ю дитини, а також фізичного та психічного насильства, приниження її гідності;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здоровий спосіб життя;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інші права, передбачені законодавством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7.14. Права батьків або осіб, які їх замінюють: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обирати і бути обраним до органів громадського самоврядування дошкільного закладу;                                                     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звертатися до відповідних органів управління освітою з питань розвитку, виховання і навчання своїх дітей;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брати участь у покращенні організації навчально-виховного процесу та зміцненні матеріально-технічної бази закладу;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відмовлятися від запропонованих додаткових освітніх послуг;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захищати законні інтереси своїх дітей у відповідних державних органах і суді; 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інші права, які не суперечать законодавству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7.15. Батьки або особи, які їх замінюють, зобов’язані: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своєчасно вносити плату за харчування дитини в дошкільному закладі у встановленому порядку;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своєчасно повідомляти дошкільний заклад про можливість відсутності або хвороби дитини;                                                                                                                                       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слідкувати за станом здоров</w:t>
      </w:r>
      <w:r w:rsidRPr="00B82426">
        <w:t>’</w:t>
      </w:r>
      <w:r w:rsidRPr="00E4134F">
        <w:rPr>
          <w:lang w:val="uk-UA"/>
        </w:rPr>
        <w:t>я дитини.</w:t>
      </w:r>
    </w:p>
    <w:p w:rsidR="00B51A2A" w:rsidRDefault="00B51A2A" w:rsidP="005C1FB3">
      <w:pPr>
        <w:ind w:firstLine="709"/>
        <w:jc w:val="both"/>
        <w:rPr>
          <w:b/>
          <w:lang w:val="uk-UA"/>
        </w:rPr>
      </w:pPr>
    </w:p>
    <w:p w:rsidR="00B51A2A" w:rsidRPr="005C1FB3" w:rsidRDefault="00B51A2A" w:rsidP="00B82426">
      <w:pPr>
        <w:ind w:firstLine="709"/>
        <w:jc w:val="center"/>
        <w:rPr>
          <w:b/>
          <w:lang w:val="uk-UA"/>
        </w:rPr>
      </w:pPr>
      <w:r w:rsidRPr="00E4134F">
        <w:rPr>
          <w:b/>
        </w:rPr>
        <w:t>V</w:t>
      </w:r>
      <w:r w:rsidRPr="005C1FB3">
        <w:rPr>
          <w:b/>
          <w:lang w:val="uk-UA"/>
        </w:rPr>
        <w:t>ІІІ. Управління Дошкільним закладом</w:t>
      </w:r>
    </w:p>
    <w:p w:rsidR="00B51A2A" w:rsidRPr="005C1FB3" w:rsidRDefault="00B51A2A" w:rsidP="005C1FB3">
      <w:pPr>
        <w:ind w:firstLine="709"/>
        <w:jc w:val="both"/>
        <w:rPr>
          <w:lang w:val="uk-UA"/>
        </w:rPr>
      </w:pPr>
      <w:r w:rsidRPr="005C1FB3">
        <w:rPr>
          <w:lang w:val="uk-UA"/>
        </w:rPr>
        <w:t xml:space="preserve">8.1.Управління Дошкільним закладом здійснюється його Засновником, </w:t>
      </w:r>
      <w:r w:rsidRPr="00E4134F">
        <w:rPr>
          <w:lang w:val="uk-UA"/>
        </w:rPr>
        <w:t>а також віллілом освіти Новороздільської міської ради.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5C1FB3">
        <w:rPr>
          <w:lang w:val="uk-UA"/>
        </w:rPr>
        <w:t>8.2. Безпосереднє керівництво роботою Дошкільного закладу здійснює його завідувач</w:t>
      </w:r>
      <w:r w:rsidRPr="00E4134F">
        <w:rPr>
          <w:lang w:val="uk-UA"/>
        </w:rPr>
        <w:t xml:space="preserve"> (директор)</w:t>
      </w:r>
      <w:r w:rsidRPr="005C1FB3">
        <w:rPr>
          <w:lang w:val="uk-UA"/>
        </w:rPr>
        <w:t>, який призначається</w:t>
      </w:r>
      <w:r w:rsidRPr="00E4134F">
        <w:rPr>
          <w:lang w:val="uk-UA"/>
        </w:rPr>
        <w:t xml:space="preserve"> і звільняється</w:t>
      </w:r>
      <w:r w:rsidRPr="005C1FB3">
        <w:rPr>
          <w:lang w:val="uk-UA"/>
        </w:rPr>
        <w:t xml:space="preserve"> </w:t>
      </w:r>
      <w:r w:rsidRPr="00E4134F">
        <w:rPr>
          <w:lang w:val="uk-UA"/>
        </w:rPr>
        <w:t>з</w:t>
      </w:r>
      <w:r w:rsidRPr="005C1FB3">
        <w:rPr>
          <w:lang w:val="uk-UA"/>
        </w:rPr>
        <w:t xml:space="preserve"> посад</w:t>
      </w:r>
      <w:r w:rsidRPr="00E4134F">
        <w:rPr>
          <w:lang w:val="uk-UA"/>
        </w:rPr>
        <w:t>и начальником відділу освіти. На посаду керівника дошкільного навчального закладу призначається особа, яка є громадянином України, має відповідну вищу педагогічну освіту не нижче освітньо кваліфікаційного рівня «спеціаліст», стаж педагогічної роботи у сфері дошкільної освіти не менше як три роки, а також організаторські здібності, та стан здоров'я  якої не перешкоджає виконанню професійних обов’язків.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Керівник Дошкільного закладу: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відповідає за реалізацію завдань дошкільної освіти, визначених Законом України «Про дошкільну освіту» та забезпечення рівня дошкільної освіти у межах державних вимог до її змісту і обсягу;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здійснює керівництво і контроль за діяльністю Дошкільного закладу;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діє від імені закладу, представляє його в усіх державних та інших органах, установах і організаціях, укладає угоди з юридичними та фізичними особами;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розпоряджається в установленому порядку майном і коштами Дошкільного закладу, в межах компетенції, і відповідає за дотримання фінансової дисципліни та збереження матеріально-технічної бази закладу;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приймає на роботу та звільняє з роботи працівників Дошкільного закладу;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видає у межах своєї компетенції накази та розпорядження, контролює їх виконання;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затверджує штатний розпис дошкільного закладу за погодженням з відділом освіти та міським головою;                                          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контролює організацію харчування і медичного обслуговування дітей;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затверджує правила внутрішнього трудового розпорядку, посадові інструкції працівників за погодження з профспілковим комітетом;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забезпечує дотримання санітарно-гігієнічних, протипожежних норм і правил, техніки безпеки, вимог безпечної життєдіяльності дітей і працівників;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контролює відповідність застосованих форм, методів і засобів розвитку, виховання і навчання дітей їх віковим, психофізіологічним особливостям, здібностям і потребам;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підтримує ініціативу щодо вдосконалення освітньої роботи, заохочує творчі пошуки, дослідно-експериментальну роботу педагогів;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організовує різні форми співпраці з батьками або особами, які їх замінюють;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звітує перед Засновником, на загальних зборах про навчально – виховну, методичну, економічну і фінансово – господарську діяльність дошкільного закладу.</w:t>
      </w:r>
    </w:p>
    <w:p w:rsidR="00B51A2A" w:rsidRPr="00E4134F" w:rsidRDefault="00B51A2A" w:rsidP="005C1FB3">
      <w:pPr>
        <w:ind w:firstLine="709"/>
        <w:jc w:val="both"/>
      </w:pPr>
      <w:r w:rsidRPr="00E4134F">
        <w:t>8.3. Постійно діючи</w:t>
      </w:r>
      <w:r w:rsidRPr="00E4134F">
        <w:rPr>
          <w:lang w:val="uk-UA"/>
        </w:rPr>
        <w:t>й</w:t>
      </w:r>
      <w:r w:rsidRPr="00E4134F">
        <w:t xml:space="preserve"> колегіальни</w:t>
      </w:r>
      <w:r w:rsidRPr="00E4134F">
        <w:rPr>
          <w:lang w:val="uk-UA"/>
        </w:rPr>
        <w:t>й</w:t>
      </w:r>
      <w:r w:rsidRPr="00E4134F">
        <w:t xml:space="preserve"> орган</w:t>
      </w:r>
      <w:r w:rsidRPr="00E4134F">
        <w:rPr>
          <w:lang w:val="uk-UA"/>
        </w:rPr>
        <w:t xml:space="preserve"> управління</w:t>
      </w:r>
      <w:r w:rsidRPr="00E4134F">
        <w:t xml:space="preserve"> у Дошкільному закладі є</w:t>
      </w:r>
      <w:r w:rsidRPr="00E4134F">
        <w:rPr>
          <w:lang w:val="uk-UA"/>
        </w:rPr>
        <w:t xml:space="preserve"> </w:t>
      </w:r>
      <w:r w:rsidRPr="00E4134F">
        <w:t>педагогічна рада.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>До складу педагогічної ради входять:</w:t>
      </w:r>
      <w:r w:rsidRPr="00E4134F">
        <w:rPr>
          <w:lang w:val="uk-UA"/>
        </w:rPr>
        <w:t xml:space="preserve"> керівник,</w:t>
      </w:r>
      <w:r w:rsidRPr="00E4134F">
        <w:t xml:space="preserve"> педагогічні працівники, </w:t>
      </w:r>
      <w:r w:rsidRPr="00E4134F">
        <w:rPr>
          <w:lang w:val="uk-UA"/>
        </w:rPr>
        <w:t>інші спеціалісти,м</w:t>
      </w:r>
      <w:r w:rsidRPr="00E4134F">
        <w:t>ожуть входити голови батьківських комітетів</w:t>
      </w:r>
      <w:r w:rsidRPr="00E4134F">
        <w:rPr>
          <w:lang w:val="uk-UA"/>
        </w:rPr>
        <w:t>;з</w:t>
      </w:r>
      <w:r w:rsidRPr="00E4134F">
        <w:t>апрошеними з</w:t>
      </w:r>
      <w:r w:rsidRPr="00E4134F">
        <w:rPr>
          <w:lang w:val="uk-UA"/>
        </w:rPr>
        <w:t xml:space="preserve"> </w:t>
      </w:r>
      <w:r w:rsidRPr="00E4134F">
        <w:t>правом дорадчого голосу можуть бути представники громадських організацій, педагогічні працівники загальноосвітніх навчальних закладів, батьки або особи, які їх замінюють.</w:t>
      </w:r>
      <w:r w:rsidRPr="00E4134F">
        <w:rPr>
          <w:lang w:val="uk-UA"/>
        </w:rPr>
        <w:t xml:space="preserve">                                                                                      Головою педагогічної ради є завідувач Дошкільним закладом.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Педагогічна рада Дошкільного закладу: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розглядає питання навчально-виховного процесу в Дошкільному закладі та приймає відповідні рішення;                                                                                                    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організовує роботу щодо підвищення кваліфікації педагогічних працівників, розвитку їх творчої ініціативи, впровадження досягнень науки, передового педагогічного досвіду;                                                                                                                              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приймає рішення з інших питань професійної діяльності педагогічних працівників.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>Робота педагогічної ради планується довільно, відповідно до потреб Дошкільного закладу.</w:t>
      </w:r>
      <w:r w:rsidRPr="00E4134F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                       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Кількість засідань педагогічної ради становить 4 разів на рік.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8.4. Органом громадського самоврядування Дошкільного закладу є</w:t>
      </w:r>
      <w:r>
        <w:rPr>
          <w:lang w:val="uk-UA"/>
        </w:rPr>
        <w:t xml:space="preserve"> </w:t>
      </w:r>
      <w:r w:rsidRPr="00E4134F">
        <w:rPr>
          <w:lang w:val="uk-UA"/>
        </w:rPr>
        <w:t xml:space="preserve">загальні збори колективу закладу та батьків або осіб, які їх замінюють, які скликаються не рідше одного разу на рік.                                                                     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 Кількість учасників загальних зборів від працівників дошкільного закладу 2/3, батьків 1/3 від загальної кількості. Термін їх повноважень становить 1 рік.                                                                                                                                                                                            Рішення загальних зборів приймаються простою більшістю голосів відзагальної кількості присутніх.                                                                                      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Загальні збори:</w:t>
      </w:r>
    </w:p>
    <w:p w:rsidR="00B51A2A" w:rsidRDefault="00B51A2A" w:rsidP="00B82426">
      <w:pPr>
        <w:jc w:val="both"/>
        <w:rPr>
          <w:lang w:val="uk-UA"/>
        </w:rPr>
      </w:pPr>
      <w:r>
        <w:rPr>
          <w:lang w:val="uk-UA"/>
        </w:rPr>
        <w:t xml:space="preserve">- </w:t>
      </w:r>
      <w:r w:rsidRPr="00E4134F">
        <w:rPr>
          <w:lang w:val="uk-UA"/>
        </w:rPr>
        <w:t>обирають раду Дошкільного закладу, її членів і голову, встановлюють терміни її повноважень;                                                                                                                                  - заслуховують звіт керівника Дошкільного закладу, дають йому оцінку шляхом таємного або відкритого голосування;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розглядають питання навчально-виховної, методичної, економічної та фінансово-господарської діяльності Дошкільного закладу;                                                              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затверджують основні напрями вдосконалення роботи</w:t>
      </w:r>
      <w:r>
        <w:rPr>
          <w:lang w:val="uk-UA"/>
        </w:rPr>
        <w:t xml:space="preserve"> і розвитку Дошкільного закладу.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>8.5. У період між загальними зборами діє рада Дошкільного закладу</w:t>
      </w:r>
      <w:r w:rsidRPr="00E4134F">
        <w:rPr>
          <w:lang w:val="uk-UA"/>
        </w:rPr>
        <w:t>.</w:t>
      </w:r>
      <w:r w:rsidRPr="00E4134F">
        <w:t xml:space="preserve"> Кількість засідань ради визначається за потребою.</w:t>
      </w:r>
      <w:r w:rsidRPr="00E4134F">
        <w:rPr>
          <w:lang w:val="uk-UA"/>
        </w:rPr>
        <w:t xml:space="preserve"> </w:t>
      </w:r>
      <w:r w:rsidRPr="00E4134F">
        <w:t>Засідання ради Дошкільного закладу є правомірним, якщо в ньому бере участь не менше двох третин її членів</w:t>
      </w:r>
      <w:r w:rsidRPr="00E4134F">
        <w:rPr>
          <w:lang w:val="uk-UA"/>
        </w:rPr>
        <w:t xml:space="preserve"> (працівники дошкільного закладу, батьки, засновники, спонсори та інші)</w:t>
      </w:r>
      <w:r w:rsidRPr="00E4134F">
        <w:t>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 xml:space="preserve">Рада закладу  організовує виконання рішень загальних зборів,  розглядає питання поліпшення умов для здобуття дошкільної освіти, зміцнення матеріально-технічної бази, поповнення й використання бюджету закладу,  вносить пропозиції щодо морального і матеріального заохочення учасників навчально-виховного процесу,  погоджує зміст і форми роботи з педагогічної освіти батьків. 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8.6. У Дошкільному закладі може діяти піклувальна рада – орган самоврядування, який формується з представників органів виконавчої влади, органів місцевого самоврядування, підприємств, установ, навчальних закладів, організацій, окремих громадян з</w:t>
      </w:r>
      <w:r>
        <w:rPr>
          <w:lang w:val="uk-UA"/>
        </w:rPr>
        <w:t xml:space="preserve"> </w:t>
      </w:r>
      <w:r w:rsidRPr="00E4134F">
        <w:rPr>
          <w:lang w:val="uk-UA"/>
        </w:rPr>
        <w:t xml:space="preserve">метою залучення громадськості до вирішення проблем освіти, забезпечення сприятливих умов ефективної роботи Дошкільного закладу.                                                                              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 xml:space="preserve">Піклувальна рада (у складі </w:t>
      </w:r>
      <w:r w:rsidRPr="00E4134F">
        <w:rPr>
          <w:lang w:val="uk-UA"/>
        </w:rPr>
        <w:t>3</w:t>
      </w:r>
      <w:r w:rsidRPr="00E4134F">
        <w:t>-5 осіб) створюється за рішенням загальних зборів або ради Дошкільного закладу. Члени піклувальної ради обираються на загальних зборах Дошкільного закладу і працюють на</w:t>
      </w:r>
      <w:r w:rsidRPr="00E4134F">
        <w:rPr>
          <w:lang w:val="uk-UA"/>
        </w:rPr>
        <w:t xml:space="preserve"> </w:t>
      </w:r>
      <w:r w:rsidRPr="00E4134F">
        <w:t>громадських засадах. Очолює піклувальну раду голова, який обирається шляхом голосування на її засіданні з числа членів піклувальної ради. Кількість засідань визначається їх доцільністю, але, як правило, не менше ніж чотири рази на рік.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Основними завданнями піклувальної ради є: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співпраця з органами виконавчої влади, підприємствами, установами, організаціями, навчальними закладами, окремими громадянами, спрямована на поліпшення умов утримання дітей у Дошкільному закладі;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сприяння зміцненню матеріально-технічної, культурно-спортивної, корекційно-відновлювальної, лікувально-оздоровчої бази Дошкільного закладу;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сприяння залученню додаткових джерел фінансування Дошкільного закладу;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сприяння організації та проведенню заходів, спрямованих на охорону життя та здоров'я учасників навчально-виховного процесу;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 xml:space="preserve">- організація дозвілля та оздоровлення дітей та працівників Дошкільного закладу; 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стимулювання творчої праці педагогічних працівників;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всебічне зміцнення зв'язків між родинами дітей та Дошкільним закладом;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сприяння соціально-правовому захисту учасників навчально-виховного процесу.</w:t>
      </w:r>
    </w:p>
    <w:p w:rsidR="00B51A2A" w:rsidRDefault="00B51A2A" w:rsidP="005C1FB3">
      <w:pPr>
        <w:ind w:firstLine="709"/>
        <w:jc w:val="both"/>
        <w:rPr>
          <w:b/>
          <w:lang w:val="uk-UA"/>
        </w:rPr>
      </w:pPr>
    </w:p>
    <w:p w:rsidR="00B51A2A" w:rsidRPr="00E4134F" w:rsidRDefault="00B51A2A" w:rsidP="00B82426">
      <w:pPr>
        <w:ind w:firstLine="709"/>
        <w:jc w:val="center"/>
        <w:rPr>
          <w:b/>
          <w:lang w:val="uk-UA"/>
        </w:rPr>
      </w:pPr>
      <w:r w:rsidRPr="00E4134F">
        <w:rPr>
          <w:b/>
          <w:lang w:val="uk-UA"/>
        </w:rPr>
        <w:t>ІХ.</w:t>
      </w:r>
      <w:r>
        <w:rPr>
          <w:b/>
          <w:lang w:val="uk-UA"/>
        </w:rPr>
        <w:t xml:space="preserve"> </w:t>
      </w:r>
      <w:r w:rsidRPr="00E4134F">
        <w:rPr>
          <w:b/>
          <w:lang w:val="uk-UA"/>
        </w:rPr>
        <w:t>Майно Дошкільного закладу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9.1. Майно Дошкільного закладу є комунальною власністю громади міста Новий Розділ і закріплюється за ним на праві оперативного управління.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9.2. Здійснюючи оперативного управління дошкільний заклад вчиняє щодо нього дії, які не суперечать чинному законодавству, цьому Статуту і інтересам Засновника.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9.3. Засновник надає дошкільному закладу земельну ділянку у постійне користування.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 xml:space="preserve">9.4. </w:t>
      </w:r>
      <w:r w:rsidRPr="00E4134F">
        <w:rPr>
          <w:lang w:val="uk-UA"/>
        </w:rPr>
        <w:t>Збитки, завдані дошкільному закладу в результаті порушення його майнових прав громадянами, юридичним</w:t>
      </w:r>
      <w:r>
        <w:rPr>
          <w:lang w:val="uk-UA"/>
        </w:rPr>
        <w:t>и особами і державними органами</w:t>
      </w:r>
      <w:r w:rsidRPr="00E4134F">
        <w:rPr>
          <w:lang w:val="uk-UA"/>
        </w:rPr>
        <w:t xml:space="preserve">, відшкодовуються добровільно або в судовому порядку. 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B82426">
      <w:pPr>
        <w:ind w:firstLine="709"/>
        <w:jc w:val="center"/>
        <w:rPr>
          <w:b/>
        </w:rPr>
      </w:pPr>
      <w:r w:rsidRPr="00E4134F">
        <w:rPr>
          <w:b/>
        </w:rPr>
        <w:t>X. Фінансово-господарська діяльність Дошкільного закладу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>10.1. Джерелами фінансування Дошкільного закладу є</w:t>
      </w:r>
      <w:r w:rsidRPr="00E4134F">
        <w:rPr>
          <w:lang w:val="uk-UA"/>
        </w:rPr>
        <w:t xml:space="preserve"> </w:t>
      </w:r>
      <w:r w:rsidRPr="00E4134F">
        <w:t xml:space="preserve"> кошти</w:t>
      </w:r>
      <w:r w:rsidRPr="00E4134F">
        <w:rPr>
          <w:lang w:val="uk-UA"/>
        </w:rPr>
        <w:t>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засновника (власника);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батьків або осіб, які їх замінюють;</w:t>
      </w:r>
    </w:p>
    <w:p w:rsidR="00B51A2A" w:rsidRPr="00B82426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добровільні пожертвування і цільові внески фізичних і юридичних осіб;</w:t>
      </w:r>
    </w:p>
    <w:p w:rsidR="00B51A2A" w:rsidRPr="00E4134F" w:rsidRDefault="00B51A2A" w:rsidP="00B82426">
      <w:pPr>
        <w:jc w:val="both"/>
      </w:pPr>
      <w:r w:rsidRPr="00E4134F">
        <w:t>- інші надходження, не заборонені законодавством України.</w:t>
      </w:r>
    </w:p>
    <w:p w:rsidR="00B51A2A" w:rsidRDefault="00B51A2A" w:rsidP="00B82426">
      <w:pPr>
        <w:ind w:firstLine="709"/>
        <w:jc w:val="both"/>
        <w:rPr>
          <w:lang w:val="uk-UA"/>
        </w:rPr>
      </w:pPr>
      <w:r w:rsidRPr="00E4134F">
        <w:t>10.2.</w:t>
      </w:r>
      <w:r w:rsidRPr="00E4134F">
        <w:rPr>
          <w:lang w:val="uk-UA"/>
        </w:rPr>
        <w:t xml:space="preserve"> </w:t>
      </w:r>
      <w:r w:rsidRPr="00E4134F">
        <w:t xml:space="preserve">Дошкільний заклад </w:t>
      </w:r>
      <w:r w:rsidRPr="00E4134F">
        <w:rPr>
          <w:lang w:val="uk-UA"/>
        </w:rPr>
        <w:t>за погодженням із Засновником або уповноваженим органом має право: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придбавати, орендувати необхідне йому майно;</w:t>
      </w:r>
    </w:p>
    <w:p w:rsidR="00B51A2A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отримувати допомогу від підприємств, установ, організацій або фізичних осіб;</w:t>
      </w:r>
    </w:p>
    <w:p w:rsidR="00B51A2A" w:rsidRPr="00E4134F" w:rsidRDefault="00B51A2A" w:rsidP="00B82426">
      <w:pPr>
        <w:jc w:val="both"/>
        <w:rPr>
          <w:lang w:val="uk-UA"/>
        </w:rPr>
      </w:pPr>
      <w:r w:rsidRPr="00E4134F">
        <w:rPr>
          <w:lang w:val="uk-UA"/>
        </w:rPr>
        <w:t>- здавати в оренду приміщення, споруди, обладнання юридичним та фізичним особам для провадження освітньої діяльності відповідно до законодавства.</w:t>
      </w:r>
    </w:p>
    <w:p w:rsidR="00B51A2A" w:rsidRPr="00E4134F" w:rsidRDefault="00B51A2A" w:rsidP="005C1FB3">
      <w:pPr>
        <w:ind w:firstLine="709"/>
        <w:jc w:val="both"/>
      </w:pPr>
      <w:r w:rsidRPr="00E4134F">
        <w:t>10.3.</w:t>
      </w:r>
      <w:r>
        <w:rPr>
          <w:lang w:val="uk-UA"/>
        </w:rPr>
        <w:t xml:space="preserve"> </w:t>
      </w:r>
      <w:r w:rsidRPr="00E4134F">
        <w:t>Статистична звітність про діяльність Дошкільного закладу здійснюється відповідно до законодавства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t>10.4.</w:t>
      </w:r>
      <w:r w:rsidRPr="00E4134F">
        <w:rPr>
          <w:lang w:val="uk-UA"/>
        </w:rPr>
        <w:t xml:space="preserve"> </w:t>
      </w:r>
      <w:r w:rsidRPr="00E4134F">
        <w:t>Порядок ведення діловодства і бухгалтерського обліку в</w:t>
      </w:r>
      <w:r>
        <w:rPr>
          <w:lang w:val="uk-UA"/>
        </w:rPr>
        <w:t xml:space="preserve"> </w:t>
      </w:r>
      <w:r w:rsidRPr="00E4134F">
        <w:t>Дошкільному закладі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підпорядковується Дошкільний заклад.</w:t>
      </w:r>
      <w:r w:rsidRPr="00E4134F">
        <w:rPr>
          <w:lang w:val="uk-UA"/>
        </w:rPr>
        <w:t xml:space="preserve">  Ведення бухгалтерського обліку в дошкільному закладі здійснюється централізованою бухгалтерією відділу освіти.</w:t>
      </w:r>
    </w:p>
    <w:p w:rsidR="00B51A2A" w:rsidRDefault="00B51A2A" w:rsidP="005C1FB3">
      <w:pPr>
        <w:ind w:firstLine="709"/>
        <w:jc w:val="both"/>
        <w:rPr>
          <w:lang w:val="uk-UA"/>
        </w:rPr>
      </w:pPr>
    </w:p>
    <w:p w:rsidR="00B51A2A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B82426">
      <w:pPr>
        <w:ind w:firstLine="709"/>
        <w:jc w:val="center"/>
        <w:rPr>
          <w:b/>
        </w:rPr>
      </w:pPr>
      <w:r w:rsidRPr="00E4134F">
        <w:rPr>
          <w:b/>
        </w:rPr>
        <w:t>XI. Контроль за діяльністю Дошкільного закладу</w:t>
      </w:r>
    </w:p>
    <w:p w:rsidR="00B51A2A" w:rsidRPr="00E4134F" w:rsidRDefault="00B51A2A" w:rsidP="005C1FB3">
      <w:pPr>
        <w:ind w:firstLine="709"/>
        <w:jc w:val="both"/>
      </w:pPr>
      <w:r w:rsidRPr="00E4134F">
        <w:t>1</w:t>
      </w:r>
      <w:r w:rsidRPr="00E4134F">
        <w:rPr>
          <w:lang w:val="uk-UA"/>
        </w:rPr>
        <w:t>1</w:t>
      </w:r>
      <w:r w:rsidRPr="00E4134F">
        <w:t>.1. Основною формою контролю за діяльністю Дошкільного закладу є державна атестація, що проводиться не рідше одного разу на десять років упорядку, встановленому Міністерством освіти і науки України.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  <w:r w:rsidRPr="00E4134F">
        <w:t>1</w:t>
      </w:r>
      <w:r w:rsidRPr="00E4134F">
        <w:rPr>
          <w:lang w:val="uk-UA"/>
        </w:rPr>
        <w:t>1</w:t>
      </w:r>
      <w:r w:rsidRPr="00E4134F">
        <w:t xml:space="preserve">.2. </w:t>
      </w:r>
      <w:r w:rsidRPr="00E4134F">
        <w:rPr>
          <w:lang w:val="uk-UA"/>
        </w:rPr>
        <w:t>К</w:t>
      </w:r>
      <w:r w:rsidRPr="00E4134F">
        <w:t xml:space="preserve">онтроль за </w:t>
      </w:r>
      <w:r w:rsidRPr="00E4134F">
        <w:rPr>
          <w:lang w:val="uk-UA"/>
        </w:rPr>
        <w:t xml:space="preserve">дотриманням </w:t>
      </w:r>
      <w:r w:rsidRPr="00E4134F">
        <w:t>Дошкільн</w:t>
      </w:r>
      <w:r w:rsidRPr="00E4134F">
        <w:rPr>
          <w:lang w:val="uk-UA"/>
        </w:rPr>
        <w:t>им</w:t>
      </w:r>
      <w:r w:rsidRPr="00E4134F">
        <w:t xml:space="preserve"> закладом державних</w:t>
      </w:r>
      <w:r w:rsidRPr="00E4134F">
        <w:rPr>
          <w:lang w:val="uk-UA"/>
        </w:rPr>
        <w:t xml:space="preserve"> вимог щодо змісту, рівня й обсягу дошкільної освіти</w:t>
      </w:r>
      <w:r w:rsidRPr="00E4134F">
        <w:t xml:space="preserve"> здійсню</w:t>
      </w:r>
      <w:r w:rsidRPr="00E4134F">
        <w:rPr>
          <w:lang w:val="uk-UA"/>
        </w:rPr>
        <w:t>є</w:t>
      </w:r>
      <w:r w:rsidRPr="00E4134F">
        <w:t>ть</w:t>
      </w:r>
      <w:r w:rsidRPr="00E4134F">
        <w:rPr>
          <w:lang w:val="uk-UA"/>
        </w:rPr>
        <w:t xml:space="preserve">ся відділом освіти та виконавчим комітетом Новороздільської міської ради.                                                   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11.3</w:t>
      </w:r>
      <w:r w:rsidRPr="00E4134F">
        <w:t>. Зміст, форми та періодичність контролю, не пов’язаного з</w:t>
      </w:r>
      <w:r w:rsidRPr="00E4134F">
        <w:rPr>
          <w:lang w:val="uk-UA"/>
        </w:rPr>
        <w:t xml:space="preserve"> </w:t>
      </w:r>
      <w:r w:rsidRPr="00E4134F">
        <w:t>навчально-виховним процесом</w:t>
      </w:r>
      <w:r w:rsidRPr="00E4134F">
        <w:rPr>
          <w:lang w:val="uk-UA"/>
        </w:rPr>
        <w:t xml:space="preserve"> встановлюється засновником дошкільного закладу.</w:t>
      </w:r>
    </w:p>
    <w:p w:rsidR="00B51A2A" w:rsidRPr="00E4134F" w:rsidRDefault="00B51A2A" w:rsidP="005C1FB3">
      <w:pPr>
        <w:ind w:firstLine="709"/>
        <w:jc w:val="both"/>
      </w:pPr>
    </w:p>
    <w:p w:rsidR="00B51A2A" w:rsidRPr="00E4134F" w:rsidRDefault="00B51A2A" w:rsidP="00B82426">
      <w:pPr>
        <w:ind w:firstLine="709"/>
        <w:jc w:val="center"/>
        <w:rPr>
          <w:b/>
        </w:rPr>
      </w:pPr>
      <w:r w:rsidRPr="00E4134F">
        <w:rPr>
          <w:b/>
        </w:rPr>
        <w:t xml:space="preserve">XII. </w:t>
      </w:r>
      <w:r w:rsidRPr="00E4134F">
        <w:rPr>
          <w:b/>
          <w:lang w:val="uk-UA"/>
        </w:rPr>
        <w:t>Припинення діяльності</w:t>
      </w:r>
      <w:r w:rsidRPr="00E4134F">
        <w:rPr>
          <w:b/>
        </w:rPr>
        <w:t xml:space="preserve"> Дошкільного закладу</w:t>
      </w:r>
    </w:p>
    <w:p w:rsidR="00B51A2A" w:rsidRPr="00E4134F" w:rsidRDefault="00B51A2A" w:rsidP="005C1FB3">
      <w:pPr>
        <w:ind w:firstLine="709"/>
        <w:jc w:val="both"/>
      </w:pPr>
      <w:r w:rsidRPr="00E4134F">
        <w:t>1</w:t>
      </w:r>
      <w:r w:rsidRPr="00E4134F">
        <w:rPr>
          <w:lang w:val="uk-UA"/>
        </w:rPr>
        <w:t>2</w:t>
      </w:r>
      <w:r w:rsidRPr="00E4134F">
        <w:t xml:space="preserve">.1. </w:t>
      </w:r>
      <w:r w:rsidRPr="00E4134F">
        <w:rPr>
          <w:lang w:val="uk-UA"/>
        </w:rPr>
        <w:t>Припинення діяльності</w:t>
      </w:r>
      <w:r w:rsidRPr="00E4134F">
        <w:t xml:space="preserve"> Дошкільного закладу </w:t>
      </w:r>
      <w:r w:rsidRPr="00E4134F">
        <w:rPr>
          <w:lang w:val="uk-UA"/>
        </w:rPr>
        <w:t>відбувається шляхом його реорганізації (злиття, приєднання, поділ, виділення, перетворення) або в результаті ліквідації дошкільного закладу – за рішенням Засновника або уповноваженого ним органу, а також за рішення суду в установленому законодавством порядку.</w:t>
      </w:r>
    </w:p>
    <w:p w:rsidR="00B51A2A" w:rsidRPr="00E4134F" w:rsidRDefault="00B51A2A" w:rsidP="005C1FB3">
      <w:pPr>
        <w:ind w:firstLine="709"/>
        <w:jc w:val="both"/>
      </w:pPr>
      <w:r w:rsidRPr="00E4134F">
        <w:rPr>
          <w:lang w:val="uk-UA"/>
        </w:rPr>
        <w:t xml:space="preserve">12.2. </w:t>
      </w:r>
      <w:r w:rsidRPr="00E4134F">
        <w:t xml:space="preserve">При </w:t>
      </w:r>
      <w:r w:rsidRPr="00E4134F">
        <w:rPr>
          <w:lang w:val="uk-UA"/>
        </w:rPr>
        <w:t>припиненні діяльності</w:t>
      </w:r>
      <w:r w:rsidRPr="00E4134F">
        <w:t xml:space="preserve"> Дошкільного закладу</w:t>
      </w:r>
      <w:r w:rsidRPr="00E4134F">
        <w:rPr>
          <w:lang w:val="uk-UA"/>
        </w:rPr>
        <w:t xml:space="preserve"> звільненим </w:t>
      </w:r>
      <w:r w:rsidRPr="00E4134F">
        <w:t>працівникам, гарантується дотримання їх</w:t>
      </w:r>
      <w:r w:rsidRPr="00E4134F">
        <w:rPr>
          <w:lang w:val="uk-UA"/>
        </w:rPr>
        <w:t>ніх</w:t>
      </w:r>
      <w:r w:rsidRPr="00E4134F">
        <w:t xml:space="preserve"> прав та</w:t>
      </w:r>
      <w:r w:rsidRPr="00E4134F">
        <w:rPr>
          <w:lang w:val="uk-UA"/>
        </w:rPr>
        <w:t xml:space="preserve"> законних інтересів</w:t>
      </w:r>
      <w:r w:rsidRPr="00E4134F">
        <w:t xml:space="preserve"> відповідно до законодавства України.</w:t>
      </w:r>
    </w:p>
    <w:p w:rsidR="00B51A2A" w:rsidRDefault="00B51A2A" w:rsidP="005C1FB3">
      <w:pPr>
        <w:ind w:firstLine="709"/>
        <w:jc w:val="both"/>
        <w:rPr>
          <w:lang w:val="uk-UA"/>
        </w:rPr>
      </w:pPr>
      <w:r w:rsidRPr="00E4134F">
        <w:rPr>
          <w:lang w:val="uk-UA"/>
        </w:rPr>
        <w:t>12.3. При ліквідаціі Установи майно та кошти, які залишаються після розрахунків із бюджетом, задоволення претензій кредиторів та членів трудового колективу, використуються за рішенням власника.</w:t>
      </w:r>
    </w:p>
    <w:p w:rsidR="00B51A2A" w:rsidRPr="00E4134F" w:rsidRDefault="00B51A2A" w:rsidP="005C1FB3">
      <w:pPr>
        <w:ind w:firstLine="709"/>
        <w:jc w:val="both"/>
        <w:rPr>
          <w:lang w:val="uk-UA"/>
        </w:rPr>
      </w:pPr>
    </w:p>
    <w:p w:rsidR="00B51A2A" w:rsidRPr="00E4134F" w:rsidRDefault="00B51A2A" w:rsidP="00B82426">
      <w:pPr>
        <w:ind w:firstLine="709"/>
        <w:jc w:val="center"/>
        <w:rPr>
          <w:b/>
          <w:lang w:val="uk-UA"/>
        </w:rPr>
      </w:pPr>
      <w:r w:rsidRPr="00E4134F">
        <w:rPr>
          <w:b/>
        </w:rPr>
        <w:t>ХІ</w:t>
      </w:r>
      <w:r w:rsidRPr="00E4134F">
        <w:rPr>
          <w:b/>
          <w:lang w:val="uk-UA"/>
        </w:rPr>
        <w:t>ІІ</w:t>
      </w:r>
      <w:r w:rsidRPr="00E4134F">
        <w:rPr>
          <w:b/>
        </w:rPr>
        <w:t xml:space="preserve">. </w:t>
      </w:r>
      <w:r w:rsidRPr="00E4134F">
        <w:rPr>
          <w:b/>
          <w:lang w:val="uk-UA"/>
        </w:rPr>
        <w:t>Порядок внесення змін до статуту</w:t>
      </w:r>
    </w:p>
    <w:p w:rsidR="00B51A2A" w:rsidRPr="00E4134F" w:rsidRDefault="00B51A2A" w:rsidP="005C1FB3">
      <w:pPr>
        <w:ind w:firstLine="709"/>
        <w:jc w:val="both"/>
      </w:pPr>
      <w:r w:rsidRPr="00E4134F">
        <w:t>1</w:t>
      </w:r>
      <w:r w:rsidRPr="00E4134F">
        <w:rPr>
          <w:lang w:val="uk-UA"/>
        </w:rPr>
        <w:t>3</w:t>
      </w:r>
      <w:r w:rsidRPr="00E4134F">
        <w:t>.1.</w:t>
      </w:r>
      <w:r w:rsidRPr="00E4134F">
        <w:rPr>
          <w:lang w:val="uk-UA"/>
        </w:rPr>
        <w:t xml:space="preserve"> </w:t>
      </w:r>
      <w:r w:rsidRPr="00E4134F">
        <w:t xml:space="preserve">Зміни та доповнення до цього Статуту </w:t>
      </w:r>
      <w:r w:rsidRPr="00E4134F">
        <w:rPr>
          <w:lang w:val="uk-UA"/>
        </w:rPr>
        <w:t>затверджуються Засновником за погодженням з відділом освіти та реєструються відповідно до законодавства.</w:t>
      </w:r>
    </w:p>
    <w:p w:rsidR="00B51A2A" w:rsidRPr="00E4134F" w:rsidRDefault="00B51A2A" w:rsidP="005C1FB3">
      <w:pPr>
        <w:ind w:firstLine="709"/>
        <w:jc w:val="both"/>
      </w:pPr>
    </w:p>
    <w:p w:rsidR="00B51A2A" w:rsidRDefault="00B51A2A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B51A2A" w:rsidRDefault="00B51A2A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B51A2A" w:rsidRDefault="00B51A2A" w:rsidP="00BD6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B51A2A" w:rsidRPr="00BD6D04" w:rsidRDefault="00B51A2A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B51A2A" w:rsidRPr="00BD6D04" w:rsidSect="003C006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A2A" w:rsidRDefault="00B51A2A">
      <w:r>
        <w:separator/>
      </w:r>
    </w:p>
  </w:endnote>
  <w:endnote w:type="continuationSeparator" w:id="0">
    <w:p w:rsidR="00B51A2A" w:rsidRDefault="00B51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A2A" w:rsidRDefault="00B51A2A">
      <w:r>
        <w:separator/>
      </w:r>
    </w:p>
  </w:footnote>
  <w:footnote w:type="continuationSeparator" w:id="0">
    <w:p w:rsidR="00B51A2A" w:rsidRDefault="00B51A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A0F2E"/>
    <w:rsid w:val="000A5AE0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25FDE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13DF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77057"/>
    <w:rsid w:val="003824C1"/>
    <w:rsid w:val="003A1F83"/>
    <w:rsid w:val="003B39B7"/>
    <w:rsid w:val="003B6DF4"/>
    <w:rsid w:val="003C006D"/>
    <w:rsid w:val="003C24AE"/>
    <w:rsid w:val="003C6169"/>
    <w:rsid w:val="003D3BB9"/>
    <w:rsid w:val="003E01B2"/>
    <w:rsid w:val="003E1B04"/>
    <w:rsid w:val="003E1D6F"/>
    <w:rsid w:val="003E3BFC"/>
    <w:rsid w:val="003E6BA7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274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72D0"/>
    <w:rsid w:val="005829E1"/>
    <w:rsid w:val="00583911"/>
    <w:rsid w:val="00584EAB"/>
    <w:rsid w:val="00592068"/>
    <w:rsid w:val="005938FD"/>
    <w:rsid w:val="005950FB"/>
    <w:rsid w:val="005B597B"/>
    <w:rsid w:val="005B5E19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2E76"/>
    <w:rsid w:val="0062411C"/>
    <w:rsid w:val="0063454C"/>
    <w:rsid w:val="00641F71"/>
    <w:rsid w:val="00642DCD"/>
    <w:rsid w:val="0064382B"/>
    <w:rsid w:val="006454CA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7C38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09A0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147E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9682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1A2A"/>
    <w:rsid w:val="00B53114"/>
    <w:rsid w:val="00B53D10"/>
    <w:rsid w:val="00B601FF"/>
    <w:rsid w:val="00B62622"/>
    <w:rsid w:val="00B7192C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4879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5C0A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4134F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A869F6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07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16775</Words>
  <Characters>9562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640 ХХХІ сесії Новороздільської міської ради VІІ демократичного скликання від 06</dc:title>
  <dc:subject/>
  <dc:creator>RePack by Diakov</dc:creator>
  <cp:keywords/>
  <dc:description/>
  <cp:lastModifiedBy>Фокс</cp:lastModifiedBy>
  <cp:revision>2</cp:revision>
  <cp:lastPrinted>2018-03-07T10:33:00Z</cp:lastPrinted>
  <dcterms:created xsi:type="dcterms:W3CDTF">2018-03-07T18:50:00Z</dcterms:created>
  <dcterms:modified xsi:type="dcterms:W3CDTF">2018-03-07T18:50:00Z</dcterms:modified>
</cp:coreProperties>
</file>