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A81" w:rsidRDefault="00C74A81" w:rsidP="000A4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tbl>
      <w:tblPr>
        <w:tblW w:w="0" w:type="auto"/>
        <w:tblLook w:val="00A0"/>
      </w:tblPr>
      <w:tblGrid>
        <w:gridCol w:w="4785"/>
        <w:gridCol w:w="4785"/>
      </w:tblGrid>
      <w:tr w:rsidR="00C74A81" w:rsidTr="008B5F34">
        <w:tc>
          <w:tcPr>
            <w:tcW w:w="4785" w:type="dxa"/>
          </w:tcPr>
          <w:p w:rsidR="00C74A81" w:rsidRPr="008B5F34" w:rsidRDefault="00C74A81" w:rsidP="008B5F34">
            <w:pPr>
              <w:jc w:val="both"/>
              <w:rPr>
                <w:sz w:val="22"/>
                <w:szCs w:val="22"/>
              </w:rPr>
            </w:pPr>
          </w:p>
        </w:tc>
        <w:tc>
          <w:tcPr>
            <w:tcW w:w="4785" w:type="dxa"/>
          </w:tcPr>
          <w:p w:rsidR="00C74A81" w:rsidRPr="008B5F34" w:rsidRDefault="00C74A81" w:rsidP="008B5F34">
            <w:pPr>
              <w:jc w:val="center"/>
              <w:rPr>
                <w:sz w:val="22"/>
                <w:szCs w:val="22"/>
                <w:lang w:val="uk-UA"/>
              </w:rPr>
            </w:pPr>
            <w:r w:rsidRPr="008B5F34">
              <w:rPr>
                <w:sz w:val="22"/>
                <w:szCs w:val="22"/>
                <w:lang w:val="uk-UA"/>
              </w:rPr>
              <w:t xml:space="preserve">Додаток </w:t>
            </w:r>
          </w:p>
          <w:p w:rsidR="00C74A81" w:rsidRPr="008B5F34" w:rsidRDefault="00C74A81" w:rsidP="008B5F34">
            <w:pPr>
              <w:jc w:val="center"/>
              <w:rPr>
                <w:sz w:val="22"/>
                <w:szCs w:val="22"/>
                <w:lang w:val="uk-UA"/>
              </w:rPr>
            </w:pPr>
            <w:r w:rsidRPr="008B5F34">
              <w:rPr>
                <w:sz w:val="22"/>
                <w:szCs w:val="22"/>
                <w:lang w:val="uk-UA"/>
              </w:rPr>
              <w:t>до рішення № 754 від 30.08.2018 року</w:t>
            </w:r>
          </w:p>
        </w:tc>
      </w:tr>
    </w:tbl>
    <w:p w:rsidR="00C74A81" w:rsidRDefault="00C74A81" w:rsidP="00DD1B47">
      <w:pPr>
        <w:jc w:val="both"/>
      </w:pPr>
      <w:r w:rsidRPr="00D008C3">
        <w:tab/>
      </w:r>
      <w:r w:rsidRPr="00D008C3">
        <w:tab/>
      </w:r>
      <w:r w:rsidRPr="00D008C3">
        <w:rPr>
          <w:bCs/>
        </w:rPr>
        <w:tab/>
      </w:r>
      <w:r w:rsidRPr="00D008C3">
        <w:tab/>
      </w:r>
    </w:p>
    <w:p w:rsidR="00C74A81" w:rsidRDefault="00C74A81" w:rsidP="00DD1B47">
      <w:pPr>
        <w:jc w:val="center"/>
        <w:rPr>
          <w:b/>
          <w:lang w:val="uk-UA"/>
        </w:rPr>
      </w:pPr>
    </w:p>
    <w:p w:rsidR="00C74A81" w:rsidRDefault="00C74A81" w:rsidP="00DD1B47">
      <w:pPr>
        <w:jc w:val="center"/>
        <w:rPr>
          <w:b/>
          <w:lang w:val="uk-UA"/>
        </w:rPr>
      </w:pPr>
      <w:r w:rsidRPr="00333739">
        <w:rPr>
          <w:b/>
        </w:rPr>
        <w:t>СТАТУТ</w:t>
      </w:r>
    </w:p>
    <w:p w:rsidR="00C74A81" w:rsidRPr="00F8254A" w:rsidRDefault="00C74A81" w:rsidP="00DD1B47">
      <w:pPr>
        <w:jc w:val="center"/>
        <w:rPr>
          <w:b/>
          <w:lang w:val="uk-UA"/>
        </w:rPr>
      </w:pPr>
    </w:p>
    <w:p w:rsidR="00C74A81" w:rsidRPr="00333739" w:rsidRDefault="00C74A81" w:rsidP="00333739">
      <w:pPr>
        <w:jc w:val="center"/>
        <w:rPr>
          <w:b/>
        </w:rPr>
      </w:pPr>
      <w:r w:rsidRPr="00333739">
        <w:rPr>
          <w:b/>
        </w:rPr>
        <w:t>КОМУНАЛЬНОГО НЕКОМЕРЦІЙНОГО ПІДПРИЄМСТВА</w:t>
      </w:r>
    </w:p>
    <w:p w:rsidR="00C74A81" w:rsidRPr="00333739" w:rsidRDefault="00C74A81" w:rsidP="00333739">
      <w:pPr>
        <w:jc w:val="center"/>
      </w:pPr>
      <w:r w:rsidRPr="00333739">
        <w:rPr>
          <w:b/>
        </w:rPr>
        <w:t xml:space="preserve"> «НОВОРОЗДІЛЬСЬКА МІСЬКА ЛІКАРНЯ»</w:t>
      </w:r>
    </w:p>
    <w:p w:rsidR="00C74A81" w:rsidRPr="00333739" w:rsidRDefault="00C74A81" w:rsidP="00333739">
      <w:pPr>
        <w:jc w:val="center"/>
        <w:rPr>
          <w:b/>
        </w:rPr>
      </w:pPr>
      <w:r w:rsidRPr="00333739">
        <w:rPr>
          <w:b/>
        </w:rPr>
        <w:t>НОВОРОЗДІЛЬСЬКОЇ МІСЬКОЇ РАДИ</w:t>
      </w:r>
    </w:p>
    <w:p w:rsidR="00C74A81" w:rsidRDefault="00C74A81" w:rsidP="00DD1B47">
      <w:pPr>
        <w:jc w:val="center"/>
        <w:rPr>
          <w:b/>
          <w:lang w:val="uk-UA"/>
        </w:rPr>
      </w:pPr>
    </w:p>
    <w:p w:rsidR="00C74A81" w:rsidRPr="00333739" w:rsidRDefault="00C74A81" w:rsidP="00DD1B47">
      <w:pPr>
        <w:jc w:val="center"/>
        <w:rPr>
          <w:b/>
          <w:lang w:val="uk-UA"/>
        </w:rPr>
      </w:pPr>
    </w:p>
    <w:p w:rsidR="00C74A81" w:rsidRPr="00333739" w:rsidRDefault="00C74A81" w:rsidP="00333739">
      <w:pPr>
        <w:numPr>
          <w:ilvl w:val="0"/>
          <w:numId w:val="5"/>
        </w:numPr>
        <w:suppressAutoHyphens/>
        <w:ind w:left="720"/>
        <w:jc w:val="center"/>
      </w:pPr>
      <w:r w:rsidRPr="00D008C3">
        <w:t>ЗАГАЛЬНІ ПОЛОЖЕННЯ</w:t>
      </w:r>
    </w:p>
    <w:p w:rsidR="00C74A81" w:rsidRPr="00D008C3" w:rsidRDefault="00C74A81" w:rsidP="00333739">
      <w:pPr>
        <w:suppressAutoHyphens/>
        <w:ind w:left="720"/>
      </w:pPr>
    </w:p>
    <w:p w:rsidR="00C74A81" w:rsidRPr="00D008C3" w:rsidRDefault="00C74A81" w:rsidP="00333739">
      <w:pPr>
        <w:jc w:val="both"/>
      </w:pPr>
      <w:r w:rsidRPr="00D008C3">
        <w:t xml:space="preserve"> 1.1. КОМУНАЛЬНЕ НЕКОМЕРЦІЙНЕ ПІДПРИЄМСТВО «НОВОРОЗДІЛЬСЬКА МІСЬКА ЛІКАРНЯ» НОВОРОЗДІЛЬСЬКОЇ МІСЬКОЇ РАДИ (надалі – Підприємство) є закладом охорони здоров’я – комунальним унітарним некомерційним підприємством, що надає первинну, вторинну та екстрену (невідкладну) медичну допомогу будь-яким особам в порядку та на умовах, встановлених законодавством України та цим Статутом. </w:t>
      </w:r>
    </w:p>
    <w:p w:rsidR="00C74A81" w:rsidRPr="00D008C3" w:rsidRDefault="00C74A81" w:rsidP="00DD1B47">
      <w:pPr>
        <w:jc w:val="both"/>
      </w:pPr>
      <w:r w:rsidRPr="00D008C3">
        <w:t xml:space="preserve">1.2. Підприємство створене за рішенням Новороздільської міської ради Львівської області (надалі – Засновник) від </w:t>
      </w:r>
      <w:r>
        <w:rPr>
          <w:lang w:val="uk-UA"/>
        </w:rPr>
        <w:t>30.08.2018</w:t>
      </w:r>
      <w:r w:rsidRPr="00D008C3">
        <w:t xml:space="preserve"> року №</w:t>
      </w:r>
      <w:r>
        <w:rPr>
          <w:lang w:val="uk-UA"/>
        </w:rPr>
        <w:t xml:space="preserve"> 754</w:t>
      </w:r>
      <w:r w:rsidRPr="00D008C3">
        <w:t xml:space="preserve"> відповідно до Закону України «Про місцеве самоврядування в Україні» шляхом перетворення Комунального закладу охорони здоров’я «</w:t>
      </w:r>
      <w:r>
        <w:rPr>
          <w:lang w:val="uk-UA"/>
        </w:rPr>
        <w:t>Н</w:t>
      </w:r>
      <w:r w:rsidRPr="00D008C3">
        <w:t>овороздільська міська лікарня» Новороздільської міської ради у комунальне некомерційне підприємство. Майно підприємства є власністю територіальної громади міста Новий Розділ Львівської області в особі Новороздільської міської ради. Підприємство є правонаступником усього майна, всіх прав та обов’язків Комунального закладу охорони здоров’я «</w:t>
      </w:r>
      <w:r>
        <w:rPr>
          <w:lang w:val="uk-UA"/>
        </w:rPr>
        <w:t>Н</w:t>
      </w:r>
      <w:r w:rsidRPr="00D008C3">
        <w:t xml:space="preserve">овороздільська міська лікарня» Новороздільської міської ради. </w:t>
      </w:r>
    </w:p>
    <w:p w:rsidR="00C74A81" w:rsidRPr="00D008C3" w:rsidRDefault="00C74A81" w:rsidP="00DD1B47">
      <w:pPr>
        <w:jc w:val="both"/>
      </w:pPr>
      <w:r w:rsidRPr="00D008C3">
        <w:t>1.3. Підприємство створене на базі майна комунальної власності</w:t>
      </w:r>
      <w:r>
        <w:rPr>
          <w:lang w:val="uk-UA"/>
        </w:rPr>
        <w:t xml:space="preserve"> </w:t>
      </w:r>
      <w:r w:rsidRPr="00D008C3">
        <w:t xml:space="preserve">Новороздільської територіальної громади. </w:t>
      </w:r>
    </w:p>
    <w:p w:rsidR="00C74A81" w:rsidRPr="00D008C3" w:rsidRDefault="00C74A81" w:rsidP="00DD1B47">
      <w:pPr>
        <w:jc w:val="both"/>
      </w:pPr>
      <w:r w:rsidRPr="00D008C3">
        <w:t xml:space="preserve">1.4. Засновником, </w:t>
      </w:r>
      <w:r>
        <w:rPr>
          <w:lang w:val="uk-UA"/>
        </w:rPr>
        <w:t>в</w:t>
      </w:r>
      <w:r w:rsidRPr="00D008C3">
        <w:t xml:space="preserve">ласником та органом управління майном Підприємства є територіальна громада м. Новий Розділ в особі Новороздільської міської ради Львівської області (надалі – Засновник). Підприємство є підпорядкованим, підзвітним та підконтрольним Засновнику. </w:t>
      </w:r>
    </w:p>
    <w:p w:rsidR="00C74A81" w:rsidRPr="00D008C3" w:rsidRDefault="00C74A81" w:rsidP="00DD1B47">
      <w:pPr>
        <w:jc w:val="both"/>
      </w:pPr>
      <w:r w:rsidRPr="00D008C3">
        <w:t xml:space="preserve">1.5. Підприємство здійснює господарську некомерційну діяльність, спрямовану на досягнення соціальних та інших результатів без мети одержання прибутку. </w:t>
      </w:r>
    </w:p>
    <w:p w:rsidR="00C74A81" w:rsidRPr="00D008C3" w:rsidRDefault="00C74A81" w:rsidP="00DD1B47">
      <w:pPr>
        <w:jc w:val="both"/>
      </w:pPr>
      <w:r w:rsidRPr="00D008C3">
        <w:t xml:space="preserve">1.6.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 </w:t>
      </w:r>
    </w:p>
    <w:p w:rsidR="00C74A81" w:rsidRPr="00D008C3" w:rsidRDefault="00C74A81" w:rsidP="00DD1B47">
      <w:pPr>
        <w:jc w:val="both"/>
      </w:pPr>
      <w:r w:rsidRPr="00D008C3">
        <w:t xml:space="preserve">1.7. 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 </w:t>
      </w:r>
    </w:p>
    <w:p w:rsidR="00C74A81" w:rsidRDefault="00C74A81" w:rsidP="00DD1B47">
      <w:pPr>
        <w:jc w:val="both"/>
        <w:rPr>
          <w:lang w:val="uk-UA"/>
        </w:rPr>
      </w:pPr>
      <w:r w:rsidRPr="00D008C3">
        <w:t xml:space="preserve">1.8. Підприємство у своїй діяльності керується Конституцією України, Господарським та Цивільним </w:t>
      </w:r>
      <w:r>
        <w:rPr>
          <w:lang w:val="uk-UA"/>
        </w:rPr>
        <w:t>к</w:t>
      </w:r>
      <w:r w:rsidRPr="00D008C3">
        <w:t>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C74A81" w:rsidRDefault="00C74A81" w:rsidP="00DD1B47">
      <w:pPr>
        <w:jc w:val="both"/>
        <w:rPr>
          <w:lang w:val="uk-UA"/>
        </w:rPr>
      </w:pPr>
    </w:p>
    <w:p w:rsidR="00C74A81" w:rsidRPr="00F8254A" w:rsidRDefault="00C74A81" w:rsidP="00DD1B47">
      <w:pPr>
        <w:jc w:val="both"/>
        <w:rPr>
          <w:lang w:val="uk-UA"/>
        </w:rPr>
      </w:pPr>
    </w:p>
    <w:p w:rsidR="00C74A81" w:rsidRPr="00F8254A" w:rsidRDefault="00C74A81" w:rsidP="00F8254A">
      <w:pPr>
        <w:pStyle w:val="ListParagraph"/>
        <w:numPr>
          <w:ilvl w:val="0"/>
          <w:numId w:val="5"/>
        </w:numPr>
        <w:jc w:val="center"/>
        <w:rPr>
          <w:lang w:val="uk-UA"/>
        </w:rPr>
      </w:pPr>
      <w:r w:rsidRPr="00D008C3">
        <w:t>НАЙМЕНУВАННЯ ТА МІСЦЕЗНАХОДЖЕННЯ</w:t>
      </w:r>
    </w:p>
    <w:p w:rsidR="00C74A81" w:rsidRPr="00F8254A" w:rsidRDefault="00C74A81" w:rsidP="00F8254A">
      <w:pPr>
        <w:pStyle w:val="ListParagraph"/>
        <w:ind w:left="1068"/>
        <w:rPr>
          <w:lang w:val="uk-UA"/>
        </w:rPr>
      </w:pPr>
    </w:p>
    <w:p w:rsidR="00C74A81" w:rsidRPr="00D008C3" w:rsidRDefault="00C74A81" w:rsidP="00DD1B47">
      <w:pPr>
        <w:jc w:val="both"/>
      </w:pPr>
      <w:r w:rsidRPr="00D008C3">
        <w:t xml:space="preserve">2.1. Найменування: </w:t>
      </w:r>
    </w:p>
    <w:p w:rsidR="00C74A81" w:rsidRPr="00D008C3" w:rsidRDefault="00C74A81" w:rsidP="00DD1B47">
      <w:pPr>
        <w:jc w:val="both"/>
      </w:pPr>
      <w:r w:rsidRPr="00D008C3">
        <w:t>2.1.1. Повне найменування Підприємства – КОМУНАЛЬНЕ НЕКОМЕРЦІЙНЕ ПІДПРИЄМСТВО «НОВОРОЗДІЛЬСЬКА МІСЬКА ЛІКАРНЯ» НОВОРОЗДІЛЬСЬКОЇ МІСЬКОЇ РАДИ.</w:t>
      </w:r>
    </w:p>
    <w:p w:rsidR="00C74A81" w:rsidRPr="00D008C3" w:rsidRDefault="00C74A81" w:rsidP="00DD1B47">
      <w:pPr>
        <w:jc w:val="both"/>
      </w:pPr>
      <w:r w:rsidRPr="00D008C3">
        <w:t>2.1.2. Скор</w:t>
      </w:r>
      <w:r>
        <w:t>очене найменування Підприємства</w:t>
      </w:r>
      <w:r w:rsidRPr="00D008C3">
        <w:t xml:space="preserve"> – КНП «НОВОРОЗДІЛЬСЬКА МІСЬКА ЛІКАРНЯ». </w:t>
      </w:r>
    </w:p>
    <w:p w:rsidR="00C74A81" w:rsidRDefault="00C74A81" w:rsidP="00DD1B47">
      <w:pPr>
        <w:jc w:val="both"/>
        <w:rPr>
          <w:lang w:val="uk-UA"/>
        </w:rPr>
      </w:pPr>
      <w:r w:rsidRPr="00D008C3">
        <w:t>2.2. Місцезнаходження Підприємства: Львівська обл</w:t>
      </w:r>
      <w:r>
        <w:rPr>
          <w:lang w:val="uk-UA"/>
        </w:rPr>
        <w:t>асть</w:t>
      </w:r>
      <w:r w:rsidRPr="00D008C3">
        <w:t>, м.</w:t>
      </w:r>
      <w:r>
        <w:rPr>
          <w:lang w:val="uk-UA"/>
        </w:rPr>
        <w:t xml:space="preserve"> </w:t>
      </w:r>
      <w:r w:rsidRPr="00D008C3">
        <w:t>Новий Розділ, вул.</w:t>
      </w:r>
      <w:r>
        <w:rPr>
          <w:lang w:val="uk-UA"/>
        </w:rPr>
        <w:t xml:space="preserve"> </w:t>
      </w:r>
      <w:r w:rsidRPr="00D008C3">
        <w:t>Винниченка,</w:t>
      </w:r>
      <w:r>
        <w:rPr>
          <w:lang w:val="uk-UA"/>
        </w:rPr>
        <w:t xml:space="preserve"> </w:t>
      </w:r>
      <w:r w:rsidRPr="00D008C3">
        <w:t>37.</w:t>
      </w:r>
    </w:p>
    <w:p w:rsidR="00C74A81" w:rsidRDefault="00C74A81" w:rsidP="00DD1B47">
      <w:pPr>
        <w:jc w:val="both"/>
        <w:rPr>
          <w:lang w:val="uk-UA"/>
        </w:rPr>
      </w:pPr>
    </w:p>
    <w:p w:rsidR="00C74A81" w:rsidRPr="00F8254A" w:rsidRDefault="00C74A81" w:rsidP="00DD1B47">
      <w:pPr>
        <w:jc w:val="both"/>
        <w:rPr>
          <w:lang w:val="uk-UA"/>
        </w:rPr>
      </w:pPr>
    </w:p>
    <w:p w:rsidR="00C74A81" w:rsidRPr="00F8254A" w:rsidRDefault="00C74A81" w:rsidP="00F8254A">
      <w:pPr>
        <w:pStyle w:val="ListParagraph"/>
        <w:numPr>
          <w:ilvl w:val="0"/>
          <w:numId w:val="5"/>
        </w:numPr>
        <w:jc w:val="center"/>
        <w:rPr>
          <w:lang w:val="uk-UA"/>
        </w:rPr>
      </w:pPr>
      <w:r w:rsidRPr="00D008C3">
        <w:t>МЕТА ТА ПРЕДМЕТ ДІЯЛЬНОСТІ</w:t>
      </w:r>
    </w:p>
    <w:p w:rsidR="00C74A81" w:rsidRPr="00F8254A" w:rsidRDefault="00C74A81" w:rsidP="00F8254A">
      <w:pPr>
        <w:pStyle w:val="ListParagraph"/>
        <w:ind w:left="1068"/>
        <w:rPr>
          <w:lang w:val="uk-UA"/>
        </w:rPr>
      </w:pPr>
    </w:p>
    <w:p w:rsidR="00C74A81" w:rsidRPr="00D008C3" w:rsidRDefault="00C74A81" w:rsidP="00F8254A">
      <w:pPr>
        <w:jc w:val="both"/>
      </w:pPr>
      <w:r w:rsidRPr="00D008C3">
        <w:t>3.1. Основною метою створення та діяльності Підприємства є забезпечення медичного обслуговування населення, що проживає (перебуває) на території м.</w:t>
      </w:r>
      <w:r>
        <w:rPr>
          <w:lang w:val="uk-UA"/>
        </w:rPr>
        <w:t xml:space="preserve"> </w:t>
      </w:r>
      <w:r w:rsidRPr="00D008C3">
        <w:t>Новий Розділ, але не обмежуючись вказаним населеним пунктом, шляхом надання йому медичних послуг в порядку та обсязі, встановлених законодавством, а також вжиття заходів з профілактики захворювань населення та підтримки громадського здоров’я.</w:t>
      </w:r>
    </w:p>
    <w:p w:rsidR="00C74A81" w:rsidRPr="00D008C3" w:rsidRDefault="00C74A81" w:rsidP="00DD1B47">
      <w:pPr>
        <w:jc w:val="both"/>
      </w:pPr>
      <w:r w:rsidRPr="00D008C3">
        <w:t xml:space="preserve"> 3.2. Відповідно до поставленої мети предметом діяльності Підприємства є:</w:t>
      </w:r>
    </w:p>
    <w:p w:rsidR="00C74A81" w:rsidRPr="00D008C3" w:rsidRDefault="00C74A81" w:rsidP="00F8254A">
      <w:pPr>
        <w:suppressAutoHyphens/>
        <w:jc w:val="both"/>
      </w:pPr>
      <w:r>
        <w:rPr>
          <w:lang w:val="uk-UA"/>
        </w:rPr>
        <w:t xml:space="preserve">- </w:t>
      </w:r>
      <w:r w:rsidRPr="00D008C3">
        <w:t xml:space="preserve">створення разом із Засновником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 </w:t>
      </w:r>
    </w:p>
    <w:p w:rsidR="00C74A81" w:rsidRPr="00D008C3" w:rsidRDefault="00C74A81" w:rsidP="00F8254A">
      <w:pPr>
        <w:suppressAutoHyphens/>
        <w:jc w:val="both"/>
      </w:pPr>
      <w:r>
        <w:rPr>
          <w:lang w:val="uk-UA"/>
        </w:rPr>
        <w:t xml:space="preserve">- </w:t>
      </w:r>
      <w:r w:rsidRPr="00D008C3">
        <w:t xml:space="preserve">забезпечення права громадян на вільний вибір лікаря з надання первинної медичної допомоги у визначеному законодавством порядку; </w:t>
      </w:r>
    </w:p>
    <w:p w:rsidR="00C74A81" w:rsidRPr="00D008C3" w:rsidRDefault="00C74A81" w:rsidP="00F8254A">
      <w:pPr>
        <w:suppressAutoHyphens/>
        <w:jc w:val="both"/>
      </w:pPr>
      <w:r>
        <w:rPr>
          <w:lang w:val="uk-UA"/>
        </w:rPr>
        <w:t xml:space="preserve">- </w:t>
      </w:r>
      <w:r w:rsidRPr="00D008C3">
        <w:t xml:space="preserve">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амбулаторної та стаціонарної) або третинної (високоспеціалізованої) медичної допомоги; </w:t>
      </w:r>
    </w:p>
    <w:p w:rsidR="00C74A81" w:rsidRPr="00D008C3" w:rsidRDefault="00C74A81" w:rsidP="00F8254A">
      <w:pPr>
        <w:suppressAutoHyphens/>
        <w:jc w:val="both"/>
      </w:pPr>
      <w:r>
        <w:rPr>
          <w:lang w:val="uk-UA"/>
        </w:rPr>
        <w:t xml:space="preserve">- </w:t>
      </w:r>
      <w:r w:rsidRPr="00D008C3">
        <w:t xml:space="preserve">надання пацієнтам відповідно до законодавства на безвідплатній та відплатній основі послуг вторинної/спеціалізованої стаціонарної медичної допомоги, у тому числі екстреної (невідкладної), необхідної для забезпечення належних профілактики, діагностики і лікування хвороб, травм, отруєнь чи інших розладів здоров’я, медичного контролю за перебігом вагітності й ведення пологів і післяпологового періоду; </w:t>
      </w:r>
    </w:p>
    <w:p w:rsidR="00C74A81" w:rsidRPr="00D008C3" w:rsidRDefault="00C74A81" w:rsidP="00F8254A">
      <w:pPr>
        <w:suppressAutoHyphens/>
        <w:jc w:val="both"/>
      </w:pPr>
      <w:r>
        <w:rPr>
          <w:lang w:val="uk-UA"/>
        </w:rPr>
        <w:t xml:space="preserve">- </w:t>
      </w:r>
      <w:r w:rsidRPr="00D008C3">
        <w:t>надання вторинної стаціонарної (спеціалізованої) медичної допомоги у стаціонарних відділеннях лікарні мешканцям сусідніх районів та ОТГ згідно укладених договорів;</w:t>
      </w:r>
    </w:p>
    <w:p w:rsidR="00C74A81" w:rsidRPr="00D008C3" w:rsidRDefault="00C74A81" w:rsidP="00F8254A">
      <w:pPr>
        <w:suppressAutoHyphens/>
        <w:jc w:val="both"/>
      </w:pPr>
      <w:r>
        <w:rPr>
          <w:lang w:val="uk-UA"/>
        </w:rPr>
        <w:t xml:space="preserve">- </w:t>
      </w:r>
      <w:r w:rsidRPr="00D008C3">
        <w:t xml:space="preserve">надання пацієнтам відповідно до законодавства на безвідплатній та відплатній основі спеціалізованої амбулаторної медичної допомоги (спеціалізована медична практика); </w:t>
      </w:r>
    </w:p>
    <w:p w:rsidR="00C74A81" w:rsidRPr="00D008C3" w:rsidRDefault="00C74A81" w:rsidP="00F8254A">
      <w:pPr>
        <w:suppressAutoHyphens/>
        <w:jc w:val="both"/>
      </w:pPr>
      <w:r>
        <w:rPr>
          <w:lang w:val="uk-UA"/>
        </w:rPr>
        <w:t xml:space="preserve">- </w:t>
      </w:r>
      <w:r w:rsidRPr="00D008C3">
        <w:t xml:space="preserve">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 </w:t>
      </w:r>
    </w:p>
    <w:p w:rsidR="00C74A81" w:rsidRPr="00D008C3" w:rsidRDefault="00C74A81" w:rsidP="00F8254A">
      <w:pPr>
        <w:suppressAutoHyphens/>
        <w:jc w:val="both"/>
      </w:pPr>
      <w:r>
        <w:rPr>
          <w:lang w:val="uk-UA"/>
        </w:rPr>
        <w:t xml:space="preserve">- </w:t>
      </w:r>
      <w:r w:rsidRPr="00D008C3">
        <w:t xml:space="preserve">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w:t>
      </w:r>
    </w:p>
    <w:p w:rsidR="00C74A81" w:rsidRPr="00D008C3" w:rsidRDefault="00C74A81" w:rsidP="00F8254A">
      <w:pPr>
        <w:suppressAutoHyphens/>
        <w:jc w:val="both"/>
      </w:pPr>
      <w:r>
        <w:rPr>
          <w:lang w:val="uk-UA"/>
        </w:rPr>
        <w:t xml:space="preserve">- </w:t>
      </w:r>
      <w:r w:rsidRPr="00D008C3">
        <w:t>залучення медичних працівників для надання первинної та вторинної медико-санітарної допомоги, в тому числі залучення лікарів, що працюють як фізичні особи – підприємці за цивільно-правовими договорами, підтримка професійного розвитку медичних працівників для надання якісних послуг;</w:t>
      </w:r>
    </w:p>
    <w:p w:rsidR="00C74A81" w:rsidRPr="00D008C3" w:rsidRDefault="00C74A81" w:rsidP="00F8254A">
      <w:pPr>
        <w:suppressAutoHyphens/>
        <w:jc w:val="both"/>
      </w:pPr>
      <w:r>
        <w:rPr>
          <w:lang w:val="uk-UA"/>
        </w:rPr>
        <w:t xml:space="preserve">- </w:t>
      </w:r>
      <w:r w:rsidRPr="00D008C3">
        <w:t xml:space="preserve">проведення профілактичних щеплень; </w:t>
      </w:r>
    </w:p>
    <w:p w:rsidR="00C74A81" w:rsidRPr="00D008C3" w:rsidRDefault="00C74A81" w:rsidP="00F8254A">
      <w:pPr>
        <w:suppressAutoHyphens/>
        <w:jc w:val="both"/>
      </w:pPr>
      <w:r>
        <w:rPr>
          <w:lang w:val="uk-UA"/>
        </w:rPr>
        <w:t xml:space="preserve">- </w:t>
      </w:r>
      <w:r w:rsidRPr="00D008C3">
        <w:t xml:space="preserve">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 </w:t>
      </w:r>
    </w:p>
    <w:p w:rsidR="00C74A81" w:rsidRPr="00D008C3" w:rsidRDefault="00C74A81" w:rsidP="00F8254A">
      <w:pPr>
        <w:suppressAutoHyphens/>
        <w:jc w:val="both"/>
      </w:pPr>
      <w:r>
        <w:rPr>
          <w:lang w:val="uk-UA"/>
        </w:rPr>
        <w:t xml:space="preserve">- </w:t>
      </w:r>
      <w:r w:rsidRPr="00D008C3">
        <w:t xml:space="preserve">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 </w:t>
      </w:r>
    </w:p>
    <w:p w:rsidR="00C74A81" w:rsidRPr="00D008C3" w:rsidRDefault="00C74A81" w:rsidP="00F8254A">
      <w:pPr>
        <w:suppressAutoHyphens/>
        <w:jc w:val="both"/>
      </w:pPr>
      <w:r>
        <w:rPr>
          <w:lang w:val="uk-UA"/>
        </w:rPr>
        <w:t xml:space="preserve">- </w:t>
      </w:r>
      <w:r w:rsidRPr="00D008C3">
        <w:t xml:space="preserve">взаємодія з суб’єктами надання вторинної (спеціалізованої) медичної допомоги з метою своєчасного діагностування та лікування пацієнтів з урахуванням особливостей їх стану здоров’я; </w:t>
      </w:r>
    </w:p>
    <w:p w:rsidR="00C74A81" w:rsidRPr="00D008C3" w:rsidRDefault="00C74A81" w:rsidP="00F8254A">
      <w:pPr>
        <w:suppressAutoHyphens/>
        <w:jc w:val="both"/>
      </w:pPr>
      <w:r>
        <w:rPr>
          <w:lang w:val="uk-UA"/>
        </w:rPr>
        <w:t xml:space="preserve">- </w:t>
      </w:r>
      <w:r w:rsidRPr="00D008C3">
        <w:t xml:space="preserve">проведення експертизи тимчасової непрацездатності та контролю за видачею листків непрацездатності; </w:t>
      </w:r>
    </w:p>
    <w:p w:rsidR="00C74A81" w:rsidRPr="00D008C3" w:rsidRDefault="00C74A81" w:rsidP="00F8254A">
      <w:pPr>
        <w:suppressAutoHyphens/>
        <w:jc w:val="both"/>
      </w:pPr>
      <w:r>
        <w:rPr>
          <w:lang w:val="uk-UA"/>
        </w:rPr>
        <w:t xml:space="preserve">- </w:t>
      </w:r>
      <w:r w:rsidRPr="00D008C3">
        <w:t>направлення на медико-соціальну експертизу осіб зі стійкою втратою працездатності;</w:t>
      </w:r>
    </w:p>
    <w:p w:rsidR="00C74A81" w:rsidRPr="00D008C3" w:rsidRDefault="00C74A81" w:rsidP="00F8254A">
      <w:pPr>
        <w:suppressAutoHyphens/>
        <w:jc w:val="both"/>
      </w:pPr>
      <w:r>
        <w:rPr>
          <w:lang w:val="uk-UA"/>
        </w:rPr>
        <w:t xml:space="preserve">- </w:t>
      </w:r>
      <w:r w:rsidRPr="00D008C3">
        <w:t xml:space="preserve">медична практика; </w:t>
      </w:r>
    </w:p>
    <w:p w:rsidR="00C74A81" w:rsidRPr="00D008C3" w:rsidRDefault="00C74A81" w:rsidP="00F8254A">
      <w:pPr>
        <w:suppressAutoHyphens/>
        <w:jc w:val="both"/>
      </w:pPr>
      <w:r>
        <w:rPr>
          <w:lang w:val="uk-UA"/>
        </w:rPr>
        <w:t xml:space="preserve">- </w:t>
      </w:r>
      <w:r w:rsidRPr="00D008C3">
        <w:t>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 а також моніторинг забезпечення т</w:t>
      </w:r>
      <w:r>
        <w:t>а раціонального їх використання</w:t>
      </w:r>
      <w:r w:rsidRPr="00D008C3">
        <w:t>;</w:t>
      </w:r>
    </w:p>
    <w:p w:rsidR="00C74A81" w:rsidRPr="00D008C3" w:rsidRDefault="00C74A81" w:rsidP="00F8254A">
      <w:pPr>
        <w:suppressAutoHyphens/>
        <w:jc w:val="both"/>
      </w:pPr>
      <w:r>
        <w:rPr>
          <w:lang w:val="uk-UA"/>
        </w:rPr>
        <w:t xml:space="preserve">- </w:t>
      </w:r>
      <w:r w:rsidRPr="00D008C3">
        <w:t xml:space="preserve">забезпечення підготовки, перепідготовки та підвищення кваліфікації працівників Підприємства; </w:t>
      </w:r>
    </w:p>
    <w:p w:rsidR="00C74A81" w:rsidRPr="00D008C3" w:rsidRDefault="00C74A81" w:rsidP="00F8254A">
      <w:pPr>
        <w:suppressAutoHyphens/>
        <w:jc w:val="both"/>
      </w:pPr>
      <w:r>
        <w:rPr>
          <w:lang w:val="uk-UA"/>
        </w:rPr>
        <w:t xml:space="preserve">- </w:t>
      </w:r>
      <w:r w:rsidRPr="00D008C3">
        <w:t xml:space="preserve">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 </w:t>
      </w:r>
    </w:p>
    <w:p w:rsidR="00C74A81" w:rsidRPr="00D008C3" w:rsidRDefault="00C74A81" w:rsidP="00F8254A">
      <w:pPr>
        <w:suppressAutoHyphens/>
        <w:jc w:val="both"/>
      </w:pPr>
      <w:r>
        <w:rPr>
          <w:lang w:val="uk-UA"/>
        </w:rPr>
        <w:t xml:space="preserve">- </w:t>
      </w:r>
      <w:r w:rsidRPr="00D008C3">
        <w:t>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rsidR="00C74A81" w:rsidRPr="00D008C3" w:rsidRDefault="00C74A81" w:rsidP="00F8254A">
      <w:pPr>
        <w:suppressAutoHyphens/>
        <w:jc w:val="both"/>
      </w:pPr>
      <w:r>
        <w:rPr>
          <w:lang w:val="uk-UA"/>
        </w:rPr>
        <w:t xml:space="preserve">- </w:t>
      </w:r>
      <w:r w:rsidRPr="00D008C3">
        <w:t>надання платних послуг із медичного обслуговування населення відповідно до Переліку, розробленого в установі, в тому числі співпраця із страховими компаніями та іншими установами різних форм власності згідно укладених договорів;</w:t>
      </w:r>
    </w:p>
    <w:p w:rsidR="00C74A81" w:rsidRPr="00D008C3" w:rsidRDefault="00C74A81" w:rsidP="00F8254A">
      <w:pPr>
        <w:suppressAutoHyphens/>
        <w:jc w:val="both"/>
      </w:pPr>
      <w:r>
        <w:rPr>
          <w:lang w:val="uk-UA"/>
        </w:rPr>
        <w:t xml:space="preserve">- </w:t>
      </w:r>
      <w:r w:rsidRPr="00D008C3">
        <w:t>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C74A81" w:rsidRPr="00D008C3" w:rsidRDefault="00C74A81" w:rsidP="00F8254A">
      <w:pPr>
        <w:suppressAutoHyphens/>
        <w:jc w:val="both"/>
      </w:pPr>
      <w:r>
        <w:rPr>
          <w:lang w:val="uk-UA"/>
        </w:rPr>
        <w:t xml:space="preserve">- </w:t>
      </w:r>
      <w:r w:rsidRPr="00D008C3">
        <w:t>організація та проведення лекцій та науково-практичних конференцій, а також участь у діяльності з’їздів, конгресів, симпозіумів, , наукових форумів, круглих столів, семінарів тощо;</w:t>
      </w:r>
    </w:p>
    <w:p w:rsidR="00C74A81" w:rsidRPr="00D008C3" w:rsidRDefault="00C74A81" w:rsidP="00F8254A">
      <w:pPr>
        <w:suppressAutoHyphens/>
        <w:jc w:val="both"/>
      </w:pPr>
      <w:r>
        <w:rPr>
          <w:lang w:val="uk-UA"/>
        </w:rPr>
        <w:t xml:space="preserve">- </w:t>
      </w:r>
      <w:r w:rsidRPr="00D008C3">
        <w:t xml:space="preserve">забезпечення дотримання міжнародних принципів доказової медицини та галузевих стандартів у сфері охорони здоров’я; </w:t>
      </w:r>
    </w:p>
    <w:p w:rsidR="00C74A81" w:rsidRPr="00D008C3" w:rsidRDefault="00C74A81" w:rsidP="00F8254A">
      <w:pPr>
        <w:suppressAutoHyphens/>
        <w:jc w:val="both"/>
      </w:pPr>
      <w:r>
        <w:rPr>
          <w:lang w:val="uk-UA"/>
        </w:rPr>
        <w:t xml:space="preserve">- </w:t>
      </w:r>
      <w:r w:rsidRPr="00D008C3">
        <w:t xml:space="preserve">упровадження нових форм та методів профілактики, діагностики, лікування та реабілітації захворювань та станів; </w:t>
      </w:r>
    </w:p>
    <w:p w:rsidR="00C74A81" w:rsidRPr="00D008C3" w:rsidRDefault="00C74A81" w:rsidP="00F8254A">
      <w:pPr>
        <w:suppressAutoHyphens/>
        <w:jc w:val="both"/>
      </w:pPr>
      <w:r>
        <w:rPr>
          <w:lang w:val="uk-UA"/>
        </w:rPr>
        <w:t xml:space="preserve">- </w:t>
      </w:r>
      <w:r w:rsidRPr="00D008C3">
        <w:t xml:space="preserve">участь у проведенні інформаційної та освітньо-роз’яснювальної роботи серед населення щодо формування здорового способу життя; </w:t>
      </w:r>
    </w:p>
    <w:p w:rsidR="00C74A81" w:rsidRPr="00F8254A" w:rsidRDefault="00C74A81" w:rsidP="00F8254A">
      <w:pPr>
        <w:suppressAutoHyphens/>
        <w:jc w:val="both"/>
        <w:rPr>
          <w:lang w:val="uk-UA"/>
        </w:rPr>
      </w:pPr>
      <w:r>
        <w:rPr>
          <w:lang w:val="uk-UA"/>
        </w:rPr>
        <w:t xml:space="preserve">- </w:t>
      </w:r>
      <w:r w:rsidRPr="00D008C3">
        <w:t>участь у державних та регіональних програмах щодо організації пільгового забезпечення лікарськими засобами населення та щодо скринінгових обстежень, профілактики, діагностики та лікування окремих захворювань у порядку визначеному відповідними програмами та законодавством</w:t>
      </w:r>
      <w:r>
        <w:rPr>
          <w:lang w:val="uk-UA"/>
        </w:rPr>
        <w:t>;</w:t>
      </w:r>
    </w:p>
    <w:p w:rsidR="00C74A81" w:rsidRPr="00F8254A" w:rsidRDefault="00C74A81" w:rsidP="00F8254A">
      <w:pPr>
        <w:suppressAutoHyphens/>
        <w:jc w:val="both"/>
        <w:rPr>
          <w:lang w:val="uk-UA"/>
        </w:rPr>
      </w:pPr>
      <w:r>
        <w:rPr>
          <w:lang w:val="uk-UA"/>
        </w:rPr>
        <w:t xml:space="preserve">- </w:t>
      </w:r>
      <w:r w:rsidRPr="00F8254A">
        <w:rPr>
          <w:lang w:val="uk-UA"/>
        </w:rPr>
        <w:t>надання рекомендацій органам місцевого самоврядування щодо розробки планів розвитку медичної галузі міста Новий Розділ Львівської області;</w:t>
      </w:r>
    </w:p>
    <w:p w:rsidR="00C74A81" w:rsidRPr="00D008C3" w:rsidRDefault="00C74A81" w:rsidP="00F8254A">
      <w:pPr>
        <w:suppressAutoHyphens/>
        <w:jc w:val="both"/>
      </w:pPr>
      <w:r>
        <w:rPr>
          <w:lang w:val="uk-UA"/>
        </w:rPr>
        <w:t xml:space="preserve">- </w:t>
      </w:r>
      <w:r w:rsidRPr="00D008C3">
        <w:t>інші функції, що випливають із покладених на Підприємство завдань;</w:t>
      </w:r>
    </w:p>
    <w:p w:rsidR="00C74A81" w:rsidRPr="00D008C3" w:rsidRDefault="00C74A81" w:rsidP="00F8254A">
      <w:pPr>
        <w:suppressAutoHyphens/>
        <w:jc w:val="both"/>
      </w:pPr>
      <w:r>
        <w:rPr>
          <w:lang w:val="uk-UA"/>
        </w:rPr>
        <w:t xml:space="preserve">- </w:t>
      </w:r>
      <w:r w:rsidRPr="00D008C3">
        <w:t xml:space="preserve">навчально-методична, науково-дослідницька робота; </w:t>
      </w:r>
    </w:p>
    <w:p w:rsidR="00C74A81" w:rsidRPr="00D008C3" w:rsidRDefault="00C74A81" w:rsidP="00F8254A">
      <w:pPr>
        <w:suppressAutoHyphens/>
        <w:jc w:val="both"/>
      </w:pPr>
      <w:r>
        <w:rPr>
          <w:lang w:val="uk-UA"/>
        </w:rPr>
        <w:t xml:space="preserve">- </w:t>
      </w:r>
      <w:r w:rsidRPr="00D008C3">
        <w:t xml:space="preserve">провадження зовнішньоекономічної діяльності згідно із законодавством України; </w:t>
      </w:r>
    </w:p>
    <w:p w:rsidR="00C74A81" w:rsidRPr="00D008C3" w:rsidRDefault="00C74A81" w:rsidP="00F8254A">
      <w:pPr>
        <w:suppressAutoHyphens/>
        <w:jc w:val="both"/>
      </w:pPr>
      <w:r>
        <w:rPr>
          <w:lang w:val="uk-UA"/>
        </w:rPr>
        <w:t xml:space="preserve">- </w:t>
      </w:r>
      <w:r w:rsidRPr="00D008C3">
        <w:t xml:space="preserve">здійснення іншої, не передбаченої цим Статутом та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  </w:t>
      </w:r>
    </w:p>
    <w:p w:rsidR="00C74A81" w:rsidRPr="00D008C3" w:rsidRDefault="00C74A81" w:rsidP="00DD1B47">
      <w:pPr>
        <w:jc w:val="both"/>
      </w:pPr>
      <w:r w:rsidRPr="00D008C3">
        <w:t>3.3. Підприємство може бути клінічною базою вищих медичних навчальних закладів усіх рівнів акредитації та закладів післядипломної освіти.</w:t>
      </w:r>
    </w:p>
    <w:p w:rsidR="00C74A81" w:rsidRDefault="00C74A81" w:rsidP="00DD1B47">
      <w:pPr>
        <w:jc w:val="both"/>
        <w:rPr>
          <w:lang w:val="uk-UA"/>
        </w:rPr>
      </w:pPr>
      <w:r w:rsidRPr="00D008C3">
        <w:t>3.4.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C74A81" w:rsidRDefault="00C74A81" w:rsidP="00DD1B47">
      <w:pPr>
        <w:jc w:val="both"/>
        <w:rPr>
          <w:lang w:val="uk-UA"/>
        </w:rPr>
      </w:pPr>
    </w:p>
    <w:p w:rsidR="00C74A81" w:rsidRPr="00F8254A" w:rsidRDefault="00C74A81" w:rsidP="00DD1B47">
      <w:pPr>
        <w:jc w:val="both"/>
        <w:rPr>
          <w:lang w:val="uk-UA"/>
        </w:rPr>
      </w:pPr>
    </w:p>
    <w:p w:rsidR="00C74A81" w:rsidRPr="00F8254A" w:rsidRDefault="00C74A81" w:rsidP="00F8254A">
      <w:pPr>
        <w:pStyle w:val="ListParagraph"/>
        <w:numPr>
          <w:ilvl w:val="0"/>
          <w:numId w:val="5"/>
        </w:numPr>
        <w:jc w:val="center"/>
        <w:rPr>
          <w:lang w:val="uk-UA"/>
        </w:rPr>
      </w:pPr>
      <w:r w:rsidRPr="00D008C3">
        <w:t>ПРАВОВИЙ СТАТУС</w:t>
      </w:r>
    </w:p>
    <w:p w:rsidR="00C74A81" w:rsidRPr="00F8254A" w:rsidRDefault="00C74A81" w:rsidP="00F8254A">
      <w:pPr>
        <w:pStyle w:val="ListParagraph"/>
        <w:ind w:left="1068"/>
        <w:rPr>
          <w:lang w:val="uk-UA"/>
        </w:rPr>
      </w:pPr>
    </w:p>
    <w:p w:rsidR="00C74A81" w:rsidRPr="00D008C3" w:rsidRDefault="00C74A81" w:rsidP="00DD1B47">
      <w:pPr>
        <w:jc w:val="both"/>
      </w:pPr>
      <w:r w:rsidRPr="00D008C3">
        <w:t xml:space="preserve">4.1. Підприємство є юридичною особою публічного права. Права та обов’язки юридичної особи Підприємство набуває з дня його державної реєстрації. </w:t>
      </w:r>
    </w:p>
    <w:p w:rsidR="00C74A81" w:rsidRPr="00D008C3" w:rsidRDefault="00C74A81" w:rsidP="00DD1B47">
      <w:pPr>
        <w:jc w:val="both"/>
      </w:pPr>
      <w:r w:rsidRPr="00D008C3">
        <w:t xml:space="preserve">4.2. Підприємство користується закріпленим за ним комунальним майном, що є власністю територіальної громади м. Новий Розділ Львівської області в особі Новороздільської міської ради на праві оперативного управління. </w:t>
      </w:r>
    </w:p>
    <w:p w:rsidR="00C74A81" w:rsidRPr="00D008C3" w:rsidRDefault="00C74A81" w:rsidP="00DD1B47">
      <w:pPr>
        <w:jc w:val="both"/>
      </w:pPr>
      <w:r w:rsidRPr="00D008C3">
        <w:t>4.3. Підприємство здійснює некомерційну господарську діяльність, організовує свою діяльність відповідно до фінансового плану, затвердженого Засновником.</w:t>
      </w:r>
    </w:p>
    <w:p w:rsidR="00C74A81" w:rsidRPr="00D008C3" w:rsidRDefault="00C74A81" w:rsidP="00DD1B47">
      <w:pPr>
        <w:jc w:val="both"/>
      </w:pPr>
      <w:r w:rsidRPr="00D008C3">
        <w:t xml:space="preserve">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 </w:t>
      </w:r>
    </w:p>
    <w:p w:rsidR="00C74A81" w:rsidRPr="00D008C3" w:rsidRDefault="00C74A81" w:rsidP="00DD1B47">
      <w:pPr>
        <w:jc w:val="both"/>
      </w:pPr>
      <w:r w:rsidRPr="00D008C3">
        <w:t>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C74A81" w:rsidRPr="00D008C3" w:rsidRDefault="00C74A81" w:rsidP="00DD1B47">
      <w:pPr>
        <w:jc w:val="both"/>
      </w:pPr>
      <w:r w:rsidRPr="00D008C3">
        <w:t xml:space="preserve"> 4.6. Підприємство 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 </w:t>
      </w:r>
    </w:p>
    <w:p w:rsidR="00C74A81" w:rsidRPr="00D008C3" w:rsidRDefault="00C74A81" w:rsidP="00DD1B47">
      <w:pPr>
        <w:jc w:val="both"/>
      </w:pPr>
      <w:r w:rsidRPr="00D008C3">
        <w:t>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C74A81" w:rsidRDefault="00C74A81" w:rsidP="00DD1B47">
      <w:pPr>
        <w:jc w:val="both"/>
        <w:rPr>
          <w:lang w:val="uk-UA"/>
        </w:rPr>
      </w:pPr>
      <w:r w:rsidRPr="00F8254A">
        <w:t xml:space="preserve">4.8. Підприємство за погодженням з Засновником визначає свою організаційну структуру, встановлює чисельність. Підприємство самостійно затверджує штатний розпис. </w:t>
      </w:r>
    </w:p>
    <w:p w:rsidR="00C74A81" w:rsidRDefault="00C74A81" w:rsidP="00DD1B47">
      <w:pPr>
        <w:jc w:val="both"/>
        <w:rPr>
          <w:lang w:val="uk-UA"/>
        </w:rPr>
      </w:pPr>
    </w:p>
    <w:p w:rsidR="00C74A81" w:rsidRPr="00F8254A" w:rsidRDefault="00C74A81" w:rsidP="00DD1B47">
      <w:pPr>
        <w:jc w:val="both"/>
        <w:rPr>
          <w:lang w:val="uk-UA"/>
        </w:rPr>
      </w:pPr>
    </w:p>
    <w:p w:rsidR="00C74A81" w:rsidRPr="00F8254A" w:rsidRDefault="00C74A81" w:rsidP="00F8254A">
      <w:pPr>
        <w:pStyle w:val="ListParagraph"/>
        <w:numPr>
          <w:ilvl w:val="0"/>
          <w:numId w:val="5"/>
        </w:numPr>
        <w:jc w:val="center"/>
        <w:rPr>
          <w:lang w:val="uk-UA"/>
        </w:rPr>
      </w:pPr>
      <w:r w:rsidRPr="00D008C3">
        <w:t>СТАТУТНИЙ КАПІТАЛ. МАЙНО ТА ФІНАНСУВАННЯ</w:t>
      </w:r>
    </w:p>
    <w:p w:rsidR="00C74A81" w:rsidRPr="00F8254A" w:rsidRDefault="00C74A81" w:rsidP="00F8254A">
      <w:pPr>
        <w:pStyle w:val="ListParagraph"/>
        <w:ind w:left="1068"/>
        <w:rPr>
          <w:lang w:val="uk-UA"/>
        </w:rPr>
      </w:pPr>
    </w:p>
    <w:p w:rsidR="00C74A81" w:rsidRPr="00D008C3" w:rsidRDefault="00C74A81" w:rsidP="00DD1B47">
      <w:pPr>
        <w:jc w:val="both"/>
      </w:pPr>
      <w:r w:rsidRPr="00D008C3">
        <w:t xml:space="preserve">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 </w:t>
      </w:r>
    </w:p>
    <w:p w:rsidR="00C74A81" w:rsidRPr="00D008C3" w:rsidRDefault="00C74A81" w:rsidP="00DD1B47">
      <w:pPr>
        <w:jc w:val="both"/>
      </w:pPr>
      <w:r w:rsidRPr="00D008C3">
        <w:t xml:space="preserve">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 </w:t>
      </w:r>
    </w:p>
    <w:p w:rsidR="00C74A81" w:rsidRPr="00D008C3" w:rsidRDefault="00C74A81" w:rsidP="00DD1B47">
      <w:pPr>
        <w:jc w:val="both"/>
      </w:pPr>
      <w:r w:rsidRPr="00D008C3">
        <w:t xml:space="preserve">5.3. Джерелами формування майна та коштів Підприємства є: </w:t>
      </w:r>
    </w:p>
    <w:p w:rsidR="00C74A81" w:rsidRDefault="00C74A81" w:rsidP="00DD1B47">
      <w:pPr>
        <w:jc w:val="both"/>
        <w:rPr>
          <w:lang w:val="uk-UA"/>
        </w:rPr>
      </w:pPr>
      <w:r w:rsidRPr="00D008C3">
        <w:t xml:space="preserve">5.3.1. Комунальне майно, передане Підприємству відповідно до рішення про його створення; </w:t>
      </w:r>
    </w:p>
    <w:p w:rsidR="00C74A81" w:rsidRPr="00D008C3" w:rsidRDefault="00C74A81" w:rsidP="00DD1B47">
      <w:pPr>
        <w:jc w:val="both"/>
      </w:pPr>
      <w:r w:rsidRPr="00D008C3">
        <w:t>5.3.2. Кошти державного бюджету України та міського бюджету м.</w:t>
      </w:r>
      <w:r>
        <w:rPr>
          <w:lang w:val="uk-UA"/>
        </w:rPr>
        <w:t xml:space="preserve"> </w:t>
      </w:r>
      <w:r w:rsidRPr="00D008C3">
        <w:t xml:space="preserve">Новий Розділ Львівської області; </w:t>
      </w:r>
    </w:p>
    <w:p w:rsidR="00C74A81" w:rsidRPr="00D008C3" w:rsidRDefault="00C74A81" w:rsidP="00DD1B47">
      <w:pPr>
        <w:jc w:val="both"/>
      </w:pPr>
      <w:r w:rsidRPr="00D008C3">
        <w:t xml:space="preserve">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 </w:t>
      </w:r>
    </w:p>
    <w:p w:rsidR="00C74A81" w:rsidRPr="00D008C3" w:rsidRDefault="00C74A81" w:rsidP="00DD1B47">
      <w:pPr>
        <w:jc w:val="both"/>
      </w:pPr>
      <w:r w:rsidRPr="00D008C3">
        <w:t xml:space="preserve">5.3.4. Цільові кошти; </w:t>
      </w:r>
    </w:p>
    <w:p w:rsidR="00C74A81" w:rsidRPr="00D008C3" w:rsidRDefault="00C74A81" w:rsidP="00DD1B47">
      <w:pPr>
        <w:jc w:val="both"/>
      </w:pPr>
      <w:r w:rsidRPr="00D008C3">
        <w:t>5.3.5. Кошти, отримані за договорами з Національною службою здоров’я України (НСЗУ) –</w:t>
      </w:r>
      <w:r>
        <w:rPr>
          <w:lang w:val="uk-UA"/>
        </w:rPr>
        <w:t xml:space="preserve"> </w:t>
      </w:r>
      <w:r w:rsidRPr="00D008C3">
        <w:t xml:space="preserve">центральним органом виконавчої влади, що реалізує державну політику у сфері державних фінансових гарантій медичного обслуговування населення; </w:t>
      </w:r>
    </w:p>
    <w:p w:rsidR="00C74A81" w:rsidRPr="00D008C3" w:rsidRDefault="00C74A81" w:rsidP="00DD1B47">
      <w:pPr>
        <w:jc w:val="both"/>
      </w:pPr>
      <w:r w:rsidRPr="00D008C3">
        <w:t xml:space="preserve">5.3.6. Кредити банків; </w:t>
      </w:r>
    </w:p>
    <w:p w:rsidR="00C74A81" w:rsidRPr="00D008C3" w:rsidRDefault="00C74A81" w:rsidP="00DD1B47">
      <w:pPr>
        <w:jc w:val="both"/>
      </w:pPr>
      <w:r w:rsidRPr="00D008C3">
        <w:t xml:space="preserve">5.3.7. Майно, придбане у інших юридичних або фізичних осіб; </w:t>
      </w:r>
    </w:p>
    <w:p w:rsidR="00C74A81" w:rsidRPr="00D008C3" w:rsidRDefault="00C74A81" w:rsidP="00DD1B47">
      <w:pPr>
        <w:jc w:val="both"/>
      </w:pPr>
      <w:r w:rsidRPr="00D008C3">
        <w:t xml:space="preserve">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rsidR="00C74A81" w:rsidRPr="003D3A81" w:rsidRDefault="00C74A81" w:rsidP="00DD1B47">
      <w:pPr>
        <w:jc w:val="both"/>
        <w:rPr>
          <w:lang w:val="uk-UA"/>
        </w:rPr>
      </w:pPr>
      <w:r w:rsidRPr="00D008C3">
        <w:t>5.3.9. Кошти, отримані від грантових програм, мікро- та макропроектів</w:t>
      </w:r>
      <w:r>
        <w:rPr>
          <w:lang w:val="uk-UA"/>
        </w:rPr>
        <w:t>;</w:t>
      </w:r>
    </w:p>
    <w:p w:rsidR="00C74A81" w:rsidRPr="003D3A81" w:rsidRDefault="00C74A81" w:rsidP="00DD1B47">
      <w:pPr>
        <w:jc w:val="both"/>
        <w:rPr>
          <w:lang w:val="uk-UA"/>
        </w:rPr>
      </w:pPr>
      <w:r>
        <w:rPr>
          <w:lang w:val="uk-UA"/>
        </w:rPr>
        <w:t xml:space="preserve">5.3.10. </w:t>
      </w:r>
      <w:r w:rsidRPr="00D008C3">
        <w:t>Майно та кошти, отримані з інших джерел, не заборонених</w:t>
      </w:r>
      <w:r>
        <w:t xml:space="preserve"> чинним законодавством України</w:t>
      </w:r>
      <w:r>
        <w:rPr>
          <w:lang w:val="uk-UA"/>
        </w:rPr>
        <w:t>.</w:t>
      </w:r>
    </w:p>
    <w:p w:rsidR="00C74A81" w:rsidRPr="00D008C3" w:rsidRDefault="00C74A81" w:rsidP="00DD1B47">
      <w:pPr>
        <w:jc w:val="both"/>
      </w:pPr>
      <w:r w:rsidRPr="00D008C3">
        <w:t>5.</w:t>
      </w:r>
      <w:r>
        <w:rPr>
          <w:lang w:val="uk-UA"/>
        </w:rPr>
        <w:t>4</w:t>
      </w:r>
      <w:r w:rsidRPr="00D008C3">
        <w:t xml:space="preserve">. Вилучення майна Підприємства може мати місце лише у випадках, передбачених чинним законодавством України. </w:t>
      </w:r>
    </w:p>
    <w:p w:rsidR="00C74A81" w:rsidRPr="003D3A81" w:rsidRDefault="00C74A81" w:rsidP="00DD1B47">
      <w:pPr>
        <w:jc w:val="both"/>
        <w:rPr>
          <w:lang w:val="uk-UA"/>
        </w:rPr>
      </w:pPr>
      <w:r w:rsidRPr="00D008C3">
        <w:t>5.</w:t>
      </w:r>
      <w:r>
        <w:rPr>
          <w:lang w:val="uk-UA"/>
        </w:rPr>
        <w:t>5</w:t>
      </w:r>
      <w:r w:rsidRPr="00D008C3">
        <w:t xml:space="preserve">. Статутний капітал Підприємства становить: </w:t>
      </w:r>
      <w:r w:rsidRPr="003D3A81">
        <w:rPr>
          <w:lang w:val="uk-UA"/>
        </w:rPr>
        <w:t>5 508 759, 07</w:t>
      </w:r>
      <w:r>
        <w:rPr>
          <w:b/>
          <w:lang w:val="uk-UA"/>
        </w:rPr>
        <w:t xml:space="preserve"> </w:t>
      </w:r>
      <w:r w:rsidRPr="003D3A81">
        <w:rPr>
          <w:lang w:val="uk-UA"/>
        </w:rPr>
        <w:t>грн.</w:t>
      </w:r>
      <w:r>
        <w:rPr>
          <w:b/>
          <w:lang w:val="uk-UA"/>
        </w:rPr>
        <w:t xml:space="preserve"> </w:t>
      </w:r>
      <w:r w:rsidRPr="003D3A81">
        <w:rPr>
          <w:lang w:val="uk-UA"/>
        </w:rPr>
        <w:t>(</w:t>
      </w:r>
      <w:r>
        <w:rPr>
          <w:lang w:val="uk-UA"/>
        </w:rPr>
        <w:t>п</w:t>
      </w:r>
      <w:r w:rsidRPr="003D3A81">
        <w:rPr>
          <w:lang w:val="uk-UA"/>
        </w:rPr>
        <w:t>’</w:t>
      </w:r>
      <w:r>
        <w:rPr>
          <w:lang w:val="uk-UA"/>
        </w:rPr>
        <w:t>ять мільйонів п</w:t>
      </w:r>
      <w:r w:rsidRPr="003D3A81">
        <w:rPr>
          <w:lang w:val="uk-UA"/>
        </w:rPr>
        <w:t>’</w:t>
      </w:r>
      <w:r>
        <w:rPr>
          <w:lang w:val="uk-UA"/>
        </w:rPr>
        <w:t>ятсот вісім тисяч сімсот п’ятдесят дев</w:t>
      </w:r>
      <w:r w:rsidRPr="003D3A81">
        <w:rPr>
          <w:lang w:val="uk-UA"/>
        </w:rPr>
        <w:t>’</w:t>
      </w:r>
      <w:r>
        <w:rPr>
          <w:lang w:val="uk-UA"/>
        </w:rPr>
        <w:t>ять</w:t>
      </w:r>
      <w:r w:rsidRPr="003D3A81">
        <w:rPr>
          <w:lang w:val="uk-UA"/>
        </w:rPr>
        <w:t xml:space="preserve"> гривень</w:t>
      </w:r>
      <w:r>
        <w:rPr>
          <w:lang w:val="uk-UA"/>
        </w:rPr>
        <w:t>,</w:t>
      </w:r>
      <w:r w:rsidRPr="003D3A81">
        <w:rPr>
          <w:lang w:val="uk-UA"/>
        </w:rPr>
        <w:t xml:space="preserve"> </w:t>
      </w:r>
      <w:r>
        <w:rPr>
          <w:lang w:val="uk-UA"/>
        </w:rPr>
        <w:t>сім</w:t>
      </w:r>
      <w:r w:rsidRPr="003D3A81">
        <w:rPr>
          <w:lang w:val="uk-UA"/>
        </w:rPr>
        <w:t xml:space="preserve"> копійок</w:t>
      </w:r>
      <w:r>
        <w:rPr>
          <w:lang w:val="uk-UA"/>
        </w:rPr>
        <w:t>)</w:t>
      </w:r>
      <w:r w:rsidRPr="003D3A81">
        <w:rPr>
          <w:lang w:val="uk-UA"/>
        </w:rPr>
        <w:t xml:space="preserve">. </w:t>
      </w:r>
    </w:p>
    <w:p w:rsidR="00C74A81" w:rsidRPr="00D008C3" w:rsidRDefault="00C74A81" w:rsidP="00DD1B47">
      <w:pPr>
        <w:jc w:val="both"/>
      </w:pPr>
      <w:r w:rsidRPr="00D008C3">
        <w:t>5.</w:t>
      </w:r>
      <w:r>
        <w:rPr>
          <w:lang w:val="uk-UA"/>
        </w:rPr>
        <w:t>6</w:t>
      </w:r>
      <w:r w:rsidRPr="00D008C3">
        <w:t xml:space="preserve">. Підприємство може одержувати кредити для виконання статутних завдань під гарантію Засновника. </w:t>
      </w:r>
    </w:p>
    <w:p w:rsidR="00C74A81" w:rsidRDefault="00C74A81" w:rsidP="00DD1B47">
      <w:pPr>
        <w:jc w:val="both"/>
        <w:rPr>
          <w:lang w:val="uk-UA"/>
        </w:rPr>
      </w:pPr>
      <w:r w:rsidRPr="00D008C3">
        <w:t>5.</w:t>
      </w:r>
      <w:r>
        <w:rPr>
          <w:lang w:val="uk-UA"/>
        </w:rPr>
        <w:t>7</w:t>
      </w:r>
      <w:r w:rsidRPr="00D008C3">
        <w:t xml:space="preserve">. Підприємство має право надавати в оренду майно, закріплене за ним на праві оперативного управління, юридичними та фізичними особами відповідно до чинного законодавства України та локальних нормативних актів органів місцевого самоврядування. </w:t>
      </w:r>
    </w:p>
    <w:p w:rsidR="00C74A81" w:rsidRPr="003D3A81" w:rsidRDefault="00C74A81" w:rsidP="00DD1B47">
      <w:pPr>
        <w:jc w:val="both"/>
        <w:rPr>
          <w:lang w:val="uk-UA"/>
        </w:rPr>
      </w:pPr>
      <w:r w:rsidRPr="003D3A81">
        <w:rPr>
          <w:lang w:val="uk-UA"/>
        </w:rPr>
        <w:t>5.</w:t>
      </w:r>
      <w:r>
        <w:rPr>
          <w:lang w:val="uk-UA"/>
        </w:rPr>
        <w:t>8</w:t>
      </w:r>
      <w:r w:rsidRPr="003D3A81">
        <w:rPr>
          <w:lang w:val="uk-UA"/>
        </w:rPr>
        <w:t xml:space="preserve">. 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 </w:t>
      </w:r>
    </w:p>
    <w:p w:rsidR="00C74A81" w:rsidRPr="00D008C3" w:rsidRDefault="00C74A81" w:rsidP="00DD1B47">
      <w:pPr>
        <w:jc w:val="both"/>
      </w:pPr>
      <w:r w:rsidRPr="00D008C3">
        <w:t>5.</w:t>
      </w:r>
      <w:r>
        <w:rPr>
          <w:lang w:val="uk-UA"/>
        </w:rPr>
        <w:t>9</w:t>
      </w:r>
      <w:r w:rsidRPr="00D008C3">
        <w:t>. Власні надходження Підприємства використовуються відповідно до чинного законодавства України.</w:t>
      </w:r>
    </w:p>
    <w:p w:rsidR="00C74A81" w:rsidRDefault="00C74A81" w:rsidP="00DD1B47">
      <w:pPr>
        <w:jc w:val="center"/>
        <w:rPr>
          <w:lang w:val="uk-UA"/>
        </w:rPr>
      </w:pPr>
    </w:p>
    <w:p w:rsidR="00C74A81" w:rsidRDefault="00C74A81" w:rsidP="00DD1B47">
      <w:pPr>
        <w:jc w:val="center"/>
        <w:rPr>
          <w:lang w:val="uk-UA"/>
        </w:rPr>
      </w:pPr>
    </w:p>
    <w:p w:rsidR="00C74A81" w:rsidRPr="003D3A81" w:rsidRDefault="00C74A81" w:rsidP="003D3A81">
      <w:pPr>
        <w:pStyle w:val="ListParagraph"/>
        <w:numPr>
          <w:ilvl w:val="0"/>
          <w:numId w:val="5"/>
        </w:numPr>
        <w:jc w:val="center"/>
        <w:rPr>
          <w:lang w:val="uk-UA"/>
        </w:rPr>
      </w:pPr>
      <w:r w:rsidRPr="00D008C3">
        <w:t>ПРАВА ТА ОБОВ’ЯЗКИ</w:t>
      </w:r>
    </w:p>
    <w:p w:rsidR="00C74A81" w:rsidRPr="003D3A81" w:rsidRDefault="00C74A81" w:rsidP="003D3A81">
      <w:pPr>
        <w:pStyle w:val="ListParagraph"/>
        <w:ind w:left="1068"/>
        <w:rPr>
          <w:lang w:val="uk-UA"/>
        </w:rPr>
      </w:pPr>
    </w:p>
    <w:p w:rsidR="00C74A81" w:rsidRPr="00B23CEE" w:rsidRDefault="00C74A81" w:rsidP="00DD1B47">
      <w:pPr>
        <w:jc w:val="both"/>
        <w:rPr>
          <w:lang w:val="uk-UA"/>
        </w:rPr>
      </w:pPr>
      <w:r w:rsidRPr="00B23CEE">
        <w:rPr>
          <w:lang w:val="uk-UA"/>
        </w:rPr>
        <w:t xml:space="preserve">6.1. Підприємство має право: </w:t>
      </w:r>
    </w:p>
    <w:p w:rsidR="00C74A81" w:rsidRPr="00B23CEE" w:rsidRDefault="00C74A81" w:rsidP="00DD1B47">
      <w:pPr>
        <w:jc w:val="both"/>
        <w:rPr>
          <w:lang w:val="uk-UA"/>
        </w:rPr>
      </w:pPr>
      <w:r w:rsidRPr="00B23CEE">
        <w:rPr>
          <w:lang w:val="uk-UA"/>
        </w:rPr>
        <w:t>6.1.1.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C74A81" w:rsidRPr="00B23CEE" w:rsidRDefault="00C74A81" w:rsidP="00DD1B47">
      <w:pPr>
        <w:jc w:val="both"/>
        <w:rPr>
          <w:lang w:val="uk-UA"/>
        </w:rPr>
      </w:pPr>
      <w:r w:rsidRPr="00B23CEE">
        <w:rPr>
          <w:lang w:val="uk-UA"/>
        </w:rPr>
        <w:t xml:space="preserve"> 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w:t>
      </w:r>
    </w:p>
    <w:p w:rsidR="00C74A81" w:rsidRPr="00D008C3" w:rsidRDefault="00C74A81" w:rsidP="00DD1B47">
      <w:pPr>
        <w:jc w:val="both"/>
      </w:pPr>
      <w:r w:rsidRPr="00D008C3">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rsidR="00C74A81" w:rsidRPr="00D008C3" w:rsidRDefault="00C74A81" w:rsidP="00DD1B47">
      <w:pPr>
        <w:jc w:val="both"/>
      </w:pPr>
      <w:r w:rsidRPr="00D008C3">
        <w:t xml:space="preserve">6.1.4. Здійснювати співробітництво з іноземними організаціями відповідно до законодавства. </w:t>
      </w:r>
    </w:p>
    <w:p w:rsidR="00C74A81" w:rsidRPr="00D008C3" w:rsidRDefault="00C74A81" w:rsidP="00DD1B47">
      <w:pPr>
        <w:jc w:val="both"/>
      </w:pPr>
      <w:r w:rsidRPr="00D008C3">
        <w:t xml:space="preserve">6.1.5. Самостійно визначати напрямки використання грошових коштів у порядку, визначеному чинним законодавством України, враховуючи норми Статуту. </w:t>
      </w:r>
    </w:p>
    <w:p w:rsidR="00C74A81" w:rsidRPr="00D008C3" w:rsidRDefault="00C74A81" w:rsidP="00DD1B47">
      <w:pPr>
        <w:jc w:val="both"/>
      </w:pPr>
      <w:r w:rsidRPr="00D008C3">
        <w:t xml:space="preserve">6.1.6. Здійснювати власне будівництво, реконструкцію, капітальний та поточний ремонт основних фондів у визначеному законодавством порядку. </w:t>
      </w:r>
    </w:p>
    <w:p w:rsidR="00C74A81" w:rsidRPr="00D008C3" w:rsidRDefault="00C74A81" w:rsidP="00DD1B47">
      <w:pPr>
        <w:jc w:val="both"/>
      </w:pPr>
      <w:r w:rsidRPr="00D008C3">
        <w:t xml:space="preserve">6.1.7. Залучати підприємства, установи та організації для реалізації своїх статутних завдань у визначеному законодавством порядку. </w:t>
      </w:r>
    </w:p>
    <w:p w:rsidR="00C74A81" w:rsidRPr="00D008C3" w:rsidRDefault="00C74A81" w:rsidP="00DD1B47">
      <w:pPr>
        <w:jc w:val="both"/>
      </w:pPr>
      <w:r w:rsidRPr="00D008C3">
        <w:t xml:space="preserve">6.1.8. Співпрацювати з іншими закладами охорони здоров’я, науковими установами та фізичними особами-підприємцями. </w:t>
      </w:r>
    </w:p>
    <w:p w:rsidR="00C74A81" w:rsidRPr="00D008C3" w:rsidRDefault="00C74A81" w:rsidP="00DD1B47">
      <w:pPr>
        <w:jc w:val="both"/>
      </w:pPr>
      <w:r w:rsidRPr="00D008C3">
        <w:t xml:space="preserve">6.1.9. Надавати консультативну допомогу з питань, що належать до його компетенції, спеціалістам інших закладів охорони здоров’я за їх запитом. </w:t>
      </w:r>
    </w:p>
    <w:p w:rsidR="00C74A81" w:rsidRPr="00D008C3" w:rsidRDefault="00C74A81" w:rsidP="00DD1B47">
      <w:pPr>
        <w:jc w:val="both"/>
      </w:pPr>
      <w:r w:rsidRPr="00D008C3">
        <w:t xml:space="preserve">6.1.10. Створювати структурні підрозділи Підприємства відповідно до чинного законодавства України. </w:t>
      </w:r>
    </w:p>
    <w:p w:rsidR="00C74A81" w:rsidRPr="00D008C3" w:rsidRDefault="00C74A81" w:rsidP="00DD1B47">
      <w:pPr>
        <w:jc w:val="both"/>
      </w:pPr>
      <w:r w:rsidRPr="00D008C3">
        <w:t xml:space="preserve">6.1.11. Здійснювати інші права, що не суперечать чинному законодавству. </w:t>
      </w:r>
    </w:p>
    <w:p w:rsidR="00C74A81" w:rsidRPr="00D008C3" w:rsidRDefault="00C74A81" w:rsidP="00DD1B47">
      <w:pPr>
        <w:jc w:val="both"/>
      </w:pPr>
      <w:r w:rsidRPr="00D008C3">
        <w:t>6.2. Підприємство зобов’язане:</w:t>
      </w:r>
    </w:p>
    <w:p w:rsidR="00C74A81" w:rsidRPr="00D008C3" w:rsidRDefault="00C74A81" w:rsidP="00DD1B47">
      <w:pPr>
        <w:jc w:val="both"/>
      </w:pPr>
      <w:r w:rsidRPr="00D008C3">
        <w:t xml:space="preserve">6.2.1. Створювати для працівників належні та безпечні умови праці, забезпечувати додержання законодавства України про працю, правил та норм охорони праці, техніки безпеки, соціального страхування. </w:t>
      </w:r>
    </w:p>
    <w:p w:rsidR="00C74A81" w:rsidRPr="00D008C3" w:rsidRDefault="00C74A81" w:rsidP="00DD1B47">
      <w:pPr>
        <w:jc w:val="both"/>
      </w:pPr>
      <w:r w:rsidRPr="00D008C3">
        <w:t xml:space="preserve">6.2.2. Здійснювати бухгалтерський облік, вести фінансову та статистичну звітність згідно з законодавством. </w:t>
      </w:r>
    </w:p>
    <w:p w:rsidR="00C74A81" w:rsidRPr="00D008C3" w:rsidRDefault="00C74A81" w:rsidP="00DD1B47">
      <w:pPr>
        <w:jc w:val="both"/>
      </w:pPr>
      <w:r w:rsidRPr="00D008C3">
        <w:t xml:space="preserve">6.2.3.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C74A81" w:rsidRPr="00D008C3" w:rsidRDefault="00C74A81" w:rsidP="00DD1B47">
      <w:pPr>
        <w:jc w:val="both"/>
      </w:pPr>
      <w:r w:rsidRPr="00D008C3">
        <w:t xml:space="preserve">6.2.4. Планувати свою діяльність з метою реалізації єдиної комплексної політики в галузі </w:t>
      </w:r>
    </w:p>
    <w:p w:rsidR="00C74A81" w:rsidRPr="00D008C3" w:rsidRDefault="00C74A81" w:rsidP="00DD1B47">
      <w:pPr>
        <w:jc w:val="both"/>
      </w:pPr>
      <w:r w:rsidRPr="00D008C3">
        <w:t>охорони здоров’я в місті Новий Розділ.</w:t>
      </w:r>
    </w:p>
    <w:p w:rsidR="00C74A81" w:rsidRPr="00D008C3" w:rsidRDefault="00C74A81" w:rsidP="00DD1B47">
      <w:pPr>
        <w:jc w:val="both"/>
      </w:pPr>
      <w:r w:rsidRPr="00D008C3">
        <w:t>6.2.</w:t>
      </w:r>
      <w:r>
        <w:rPr>
          <w:lang w:val="uk-UA"/>
        </w:rPr>
        <w:t>5</w:t>
      </w:r>
      <w:r w:rsidRPr="00D008C3">
        <w:t>.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 6.2.</w:t>
      </w:r>
      <w:r>
        <w:rPr>
          <w:lang w:val="uk-UA"/>
        </w:rPr>
        <w:t>6</w:t>
      </w:r>
      <w:r w:rsidRPr="00D008C3">
        <w:t xml:space="preserve">. Розробляти та реалізовувати кадрову політику, контролювати підвищення кваліфікації працівників. </w:t>
      </w:r>
    </w:p>
    <w:p w:rsidR="00C74A81" w:rsidRDefault="00C74A81" w:rsidP="00DD1B47">
      <w:pPr>
        <w:jc w:val="both"/>
        <w:rPr>
          <w:lang w:val="uk-UA"/>
        </w:rPr>
      </w:pPr>
      <w:r w:rsidRPr="00D008C3">
        <w:t>6.2.</w:t>
      </w:r>
      <w:r>
        <w:rPr>
          <w:lang w:val="uk-UA"/>
        </w:rPr>
        <w:t>7</w:t>
      </w:r>
      <w:r w:rsidRPr="00D008C3">
        <w:t>. 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C74A81" w:rsidRDefault="00C74A81" w:rsidP="00DD1B47">
      <w:pPr>
        <w:jc w:val="both"/>
        <w:rPr>
          <w:lang w:val="uk-UA"/>
        </w:rPr>
      </w:pPr>
    </w:p>
    <w:p w:rsidR="00C74A81" w:rsidRPr="003D3A81" w:rsidRDefault="00C74A81" w:rsidP="00DD1B47">
      <w:pPr>
        <w:jc w:val="both"/>
        <w:rPr>
          <w:lang w:val="uk-UA"/>
        </w:rPr>
      </w:pPr>
    </w:p>
    <w:p w:rsidR="00C74A81" w:rsidRPr="003D3A81" w:rsidRDefault="00C74A81" w:rsidP="003D3A81">
      <w:pPr>
        <w:pStyle w:val="ListParagraph"/>
        <w:numPr>
          <w:ilvl w:val="0"/>
          <w:numId w:val="5"/>
        </w:numPr>
        <w:jc w:val="center"/>
        <w:rPr>
          <w:lang w:val="uk-UA"/>
        </w:rPr>
      </w:pPr>
      <w:r w:rsidRPr="00D008C3">
        <w:t>УПРАВЛІННЯ ПІДПРИЄМСТВОМ</w:t>
      </w:r>
    </w:p>
    <w:p w:rsidR="00C74A81" w:rsidRPr="003D3A81" w:rsidRDefault="00C74A81" w:rsidP="003D3A81">
      <w:pPr>
        <w:pStyle w:val="ListParagraph"/>
        <w:ind w:left="1068"/>
        <w:rPr>
          <w:lang w:val="uk-UA"/>
        </w:rPr>
      </w:pPr>
    </w:p>
    <w:p w:rsidR="00C74A81" w:rsidRPr="003D3A81" w:rsidRDefault="00C74A81" w:rsidP="00DD1B47">
      <w:pPr>
        <w:jc w:val="both"/>
      </w:pPr>
      <w:r w:rsidRPr="003D3A81">
        <w:t>7.1. Управління Підприємством здійснюється Засновником відповідно до цього Статуту.</w:t>
      </w:r>
    </w:p>
    <w:p w:rsidR="00C74A81" w:rsidRPr="00D008C3" w:rsidRDefault="00C74A81" w:rsidP="00DD1B47">
      <w:pPr>
        <w:jc w:val="both"/>
      </w:pPr>
      <w:r w:rsidRPr="00D008C3">
        <w:t xml:space="preserve">7.2. Поточне керівництво (оперативне управління) Підприємством здійснює керівник Підприємства – Головний лікар, який призначається на посаду і звільняється з неї за рішенням Новороздільської міської ради відповідно до порядку, визначеного чинним законодавством та відповідним рішенням Новороздільської міської ради, та який відповідає кваліфікаційним вимогам Міністерства охорони здоров’я України. Строк найму, права, обов’язки і відповідальність Керівника, умови його матеріального забезпечення, інші умови найму визначаються контрактом. </w:t>
      </w:r>
    </w:p>
    <w:p w:rsidR="00C74A81" w:rsidRPr="00D008C3" w:rsidRDefault="00C74A81" w:rsidP="00DD1B47">
      <w:pPr>
        <w:jc w:val="both"/>
      </w:pPr>
      <w:r w:rsidRPr="00D008C3">
        <w:t>7.3. Наглядова рада Підприємства (у разі її утворення) контролює та спрямовує діяльність керівника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rsidR="00C74A81" w:rsidRPr="00D008C3" w:rsidRDefault="00C74A81" w:rsidP="00DD1B47">
      <w:pPr>
        <w:jc w:val="both"/>
      </w:pPr>
      <w:r w:rsidRPr="00D008C3">
        <w:t xml:space="preserve">7.4. Засновник (Власник): </w:t>
      </w:r>
    </w:p>
    <w:p w:rsidR="00C74A81" w:rsidRPr="00D008C3" w:rsidRDefault="00C74A81" w:rsidP="00DD1B47">
      <w:pPr>
        <w:jc w:val="both"/>
      </w:pPr>
      <w:r w:rsidRPr="00D008C3">
        <w:t>7.4.1. Визначає головні напрямки діяльності Підприємства, затверджує плани діяльності та звіти про його виконання;</w:t>
      </w:r>
    </w:p>
    <w:p w:rsidR="00C74A81" w:rsidRPr="00D008C3" w:rsidRDefault="00C74A81" w:rsidP="00DD1B47">
      <w:pPr>
        <w:jc w:val="both"/>
      </w:pPr>
      <w:r w:rsidRPr="00D008C3">
        <w:t xml:space="preserve">7.4.2. Затверджує статут Підприємства та зміни до нього. </w:t>
      </w:r>
    </w:p>
    <w:p w:rsidR="00C74A81" w:rsidRPr="00D008C3" w:rsidRDefault="00C74A81" w:rsidP="00DD1B47">
      <w:pPr>
        <w:jc w:val="both"/>
      </w:pPr>
      <w:r w:rsidRPr="00D008C3">
        <w:t xml:space="preserve">7.4.3. Затверджує фінансовий план Підприємства та контролює його виконання; </w:t>
      </w:r>
    </w:p>
    <w:p w:rsidR="00C74A81" w:rsidRPr="00D008C3" w:rsidRDefault="00C74A81" w:rsidP="00DD1B47">
      <w:pPr>
        <w:jc w:val="both"/>
      </w:pPr>
      <w:r w:rsidRPr="00D008C3">
        <w:t xml:space="preserve">7.4.4. Укладає і розриває контракт з Керівником Підприємства та здійснює контроль за його виконанням; </w:t>
      </w:r>
    </w:p>
    <w:p w:rsidR="00C74A81" w:rsidRPr="00D008C3" w:rsidRDefault="00C74A81" w:rsidP="00DD1B47">
      <w:pPr>
        <w:jc w:val="both"/>
      </w:pPr>
      <w:r w:rsidRPr="00D008C3">
        <w:t xml:space="preserve">7.4.5.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 </w:t>
      </w:r>
    </w:p>
    <w:p w:rsidR="00C74A81" w:rsidRPr="00D008C3" w:rsidRDefault="00C74A81" w:rsidP="00DD1B47">
      <w:pPr>
        <w:jc w:val="both"/>
      </w:pPr>
      <w:r w:rsidRPr="00D008C3">
        <w:t xml:space="preserve">7.4.6. Здійснює контроль за ефективністю використання майна, що є власністю Новороздільської міської ради та закріплене за Підприємством на праві оперативного управління; </w:t>
      </w:r>
    </w:p>
    <w:p w:rsidR="00C74A81" w:rsidRPr="00D008C3" w:rsidRDefault="00C74A81" w:rsidP="00DD1B47">
      <w:pPr>
        <w:jc w:val="both"/>
      </w:pPr>
      <w:r w:rsidRPr="00D008C3">
        <w:t>7.4.7.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C74A81" w:rsidRPr="003D3A81" w:rsidRDefault="00C74A81" w:rsidP="00DD1B47">
      <w:pPr>
        <w:jc w:val="both"/>
      </w:pPr>
      <w:r w:rsidRPr="003D3A81">
        <w:t>7.4.8. Погоджує організаційну структуру</w:t>
      </w:r>
      <w:r>
        <w:rPr>
          <w:lang w:val="uk-UA"/>
        </w:rPr>
        <w:t xml:space="preserve"> та</w:t>
      </w:r>
      <w:r w:rsidRPr="003D3A81">
        <w:t xml:space="preserve"> чисельність </w:t>
      </w:r>
      <w:r>
        <w:rPr>
          <w:lang w:val="uk-UA"/>
        </w:rPr>
        <w:t xml:space="preserve">працівників </w:t>
      </w:r>
      <w:r w:rsidRPr="003D3A81">
        <w:t>Підприємства.</w:t>
      </w:r>
    </w:p>
    <w:p w:rsidR="00C74A81" w:rsidRPr="00D008C3" w:rsidRDefault="00C74A81" w:rsidP="00DD1B47">
      <w:pPr>
        <w:jc w:val="both"/>
      </w:pPr>
      <w:r w:rsidRPr="00D008C3">
        <w:t xml:space="preserve">7.5. Керівник Підприємства (Головний лікар): </w:t>
      </w:r>
    </w:p>
    <w:p w:rsidR="00C74A81" w:rsidRPr="00D008C3" w:rsidRDefault="00C74A81" w:rsidP="00DD1B47">
      <w:pPr>
        <w:jc w:val="both"/>
      </w:pPr>
      <w:r w:rsidRPr="00D008C3">
        <w:t xml:space="preserve">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C74A81" w:rsidRPr="00D008C3" w:rsidRDefault="00C74A81" w:rsidP="00DD1B47">
      <w:pPr>
        <w:jc w:val="both"/>
      </w:pPr>
      <w:r w:rsidRPr="00D008C3">
        <w:t>7.5.2. Самостійно вирішує питання діяльності Підприємства за винятком тих, що віднесені законодавством та цим Статутом до компетенції Засновника.</w:t>
      </w:r>
    </w:p>
    <w:p w:rsidR="00C74A81" w:rsidRPr="00D008C3" w:rsidRDefault="00C74A81" w:rsidP="00DD1B47">
      <w:pPr>
        <w:jc w:val="both"/>
      </w:pPr>
      <w:r w:rsidRPr="00D008C3">
        <w:t xml:space="preserve">7.5.3. Організовує роботу Підприємства щодо надання населенню медичної допомоги згідно з вимогами нормативно-правових актів. </w:t>
      </w:r>
    </w:p>
    <w:p w:rsidR="00C74A81" w:rsidRPr="00D008C3" w:rsidRDefault="00C74A81" w:rsidP="00DD1B47">
      <w:pPr>
        <w:jc w:val="both"/>
      </w:pPr>
      <w:r w:rsidRPr="00D008C3">
        <w:t xml:space="preserve">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і доходу згідно з вимогами законодавства, цього Статуту та укладених Підприємством договорів. </w:t>
      </w:r>
    </w:p>
    <w:p w:rsidR="00C74A81" w:rsidRPr="00D008C3" w:rsidRDefault="00C74A81" w:rsidP="00DD1B47">
      <w:pPr>
        <w:jc w:val="both"/>
      </w:pPr>
      <w:r w:rsidRPr="00D008C3">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C74A81" w:rsidRPr="00D008C3" w:rsidRDefault="00C74A81" w:rsidP="00DD1B47">
      <w:pPr>
        <w:jc w:val="both"/>
      </w:pPr>
      <w:r w:rsidRPr="00D008C3">
        <w:t xml:space="preserve">7.5.6. У межах своєї компетенції видає накази та інші акти, дає вказівки, обов’язкові для всіх підрозділів та працівників Підприємства. </w:t>
      </w:r>
    </w:p>
    <w:p w:rsidR="00C74A81" w:rsidRPr="00D008C3" w:rsidRDefault="00C74A81" w:rsidP="00DD1B47">
      <w:pPr>
        <w:jc w:val="both"/>
      </w:pPr>
      <w:r w:rsidRPr="00D008C3">
        <w:t xml:space="preserve">7.5.7. Забезпечує контроль за веденням та зберіганням медичної та іншої документації. </w:t>
      </w:r>
    </w:p>
    <w:p w:rsidR="00C74A81" w:rsidRPr="00D008C3" w:rsidRDefault="00C74A81" w:rsidP="00DD1B47">
      <w:pPr>
        <w:jc w:val="both"/>
      </w:pPr>
      <w:r w:rsidRPr="00D008C3">
        <w:t xml:space="preserve">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C74A81" w:rsidRPr="00D008C3" w:rsidRDefault="00C74A81" w:rsidP="00DD1B47">
      <w:pPr>
        <w:jc w:val="both"/>
      </w:pPr>
      <w:r w:rsidRPr="00D008C3">
        <w:t>7.5.9. 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C74A81" w:rsidRPr="00D008C3" w:rsidRDefault="00C74A81" w:rsidP="00DD1B47">
      <w:pPr>
        <w:jc w:val="both"/>
      </w:pPr>
      <w:r w:rsidRPr="00D008C3">
        <w:t>7.5.10. Приймає рішення про</w:t>
      </w:r>
      <w:r w:rsidRPr="00EE4AAE">
        <w:rPr>
          <w:b/>
          <w:color w:val="00B050"/>
        </w:rPr>
        <w:t xml:space="preserve"> </w:t>
      </w:r>
      <w:r w:rsidRPr="003D3A81">
        <w:t>затвердження штатного розпису</w:t>
      </w:r>
      <w:r>
        <w:rPr>
          <w:lang w:val="uk-UA"/>
        </w:rPr>
        <w:t>,</w:t>
      </w:r>
      <w:r w:rsidRPr="003D3A81">
        <w:t xml:space="preserve"> </w:t>
      </w:r>
      <w:r w:rsidRPr="00D008C3">
        <w:t xml:space="preserve">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 </w:t>
      </w:r>
    </w:p>
    <w:p w:rsidR="00C74A81" w:rsidRPr="00D008C3" w:rsidRDefault="00C74A81" w:rsidP="00DD1B47">
      <w:pPr>
        <w:jc w:val="both"/>
      </w:pPr>
      <w:r w:rsidRPr="00D008C3">
        <w:t xml:space="preserve">7.5.11. Забезпечує проведення колективних переговорів, укладення колективного договору в порядку, визначеному законодавством України. </w:t>
      </w:r>
    </w:p>
    <w:p w:rsidR="00C74A81" w:rsidRPr="00D008C3" w:rsidRDefault="00C74A81" w:rsidP="00DD1B47">
      <w:pPr>
        <w:jc w:val="both"/>
      </w:pPr>
      <w:r w:rsidRPr="00D008C3">
        <w:t xml:space="preserve">7.5.12. Призначає на посаду та звільняє з посади своїх заступників і головного бухгалтера </w:t>
      </w:r>
    </w:p>
    <w:p w:rsidR="00C74A81" w:rsidRPr="00D008C3" w:rsidRDefault="00C74A81" w:rsidP="00DD1B47">
      <w:pPr>
        <w:jc w:val="both"/>
      </w:pPr>
      <w:r w:rsidRPr="00D008C3">
        <w:t xml:space="preserve">Підприємства. Призначає на посади та звільняє керівників структурних підрозділів, інших працівників. </w:t>
      </w:r>
    </w:p>
    <w:p w:rsidR="00C74A81" w:rsidRPr="00D008C3" w:rsidRDefault="00C74A81" w:rsidP="00DD1B47">
      <w:pPr>
        <w:jc w:val="both"/>
      </w:pPr>
      <w:r w:rsidRPr="00D008C3">
        <w:t xml:space="preserve">7.5.13.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7.5.14. Вживає заходів до своєчасної та в повному обсязі виплати заробітної плати, а також передбачених законодавством податків, зборів та інших обов’язкових платежів. </w:t>
      </w:r>
    </w:p>
    <w:p w:rsidR="00C74A81" w:rsidRPr="00D008C3" w:rsidRDefault="00C74A81" w:rsidP="00DD1B47">
      <w:pPr>
        <w:jc w:val="both"/>
      </w:pPr>
      <w:r w:rsidRPr="00D008C3">
        <w:t xml:space="preserve">7.5.15. Несе відповідальність за збитки, завдані Підприємству з вини Керівника Підприємства в порядку, визначеному законодавством. </w:t>
      </w:r>
    </w:p>
    <w:p w:rsidR="00C74A81" w:rsidRPr="00D008C3" w:rsidRDefault="00C74A81" w:rsidP="00DD1B47">
      <w:pPr>
        <w:jc w:val="both"/>
      </w:pPr>
      <w:r w:rsidRPr="00D008C3">
        <w:t xml:space="preserve">7.5.16. Затверджує положення про структурні підрозділи Підприємства, інші положення та порядки, що мають системний характер, зокрема: </w:t>
      </w:r>
    </w:p>
    <w:p w:rsidR="00C74A81" w:rsidRPr="00D008C3" w:rsidRDefault="00C74A81" w:rsidP="00DD1B47">
      <w:pPr>
        <w:jc w:val="both"/>
      </w:pPr>
      <w:r w:rsidRPr="00D008C3">
        <w:t xml:space="preserve">- положення про преміювання працівників за підсумками роботи Підприємства; </w:t>
      </w:r>
    </w:p>
    <w:p w:rsidR="00C74A81" w:rsidRPr="00D008C3" w:rsidRDefault="00C74A81" w:rsidP="00DD1B47">
      <w:pPr>
        <w:jc w:val="both"/>
      </w:pPr>
      <w:r w:rsidRPr="00D008C3">
        <w:t xml:space="preserve">- порядок надходження і використання коштів, отриманих як благодійні внески, гранти та дарунки; </w:t>
      </w:r>
    </w:p>
    <w:p w:rsidR="00C74A81" w:rsidRPr="00D008C3" w:rsidRDefault="00C74A81" w:rsidP="00DD1B47">
      <w:pPr>
        <w:jc w:val="both"/>
      </w:pPr>
      <w:r w:rsidRPr="00D008C3">
        <w:t>- порядок приймання, зберігання, відпуску та обліку лікарських засобів та медичних виробів.</w:t>
      </w:r>
    </w:p>
    <w:p w:rsidR="00C74A81" w:rsidRPr="00D008C3" w:rsidRDefault="00C74A81" w:rsidP="00DD1B47">
      <w:pPr>
        <w:jc w:val="both"/>
      </w:pPr>
      <w:r w:rsidRPr="00D008C3">
        <w:t xml:space="preserve">7.5.17. За погодженням із Засновником та відповідно до вимог законодавства має право укладати договори оренди майна. </w:t>
      </w:r>
    </w:p>
    <w:p w:rsidR="00C74A81" w:rsidRPr="00D008C3" w:rsidRDefault="00C74A81" w:rsidP="00DD1B47">
      <w:pPr>
        <w:jc w:val="both"/>
      </w:pPr>
      <w:r w:rsidRPr="00D008C3">
        <w:t xml:space="preserve">7.5.18. Надання </w:t>
      </w:r>
      <w:r w:rsidRPr="003D3A81">
        <w:t>одноразов</w:t>
      </w:r>
      <w:r>
        <w:rPr>
          <w:lang w:val="uk-UA"/>
        </w:rPr>
        <w:t>о</w:t>
      </w:r>
      <w:r w:rsidRPr="00D008C3">
        <w:t xml:space="preserve"> в </w:t>
      </w:r>
      <w:r w:rsidRPr="003D3A81">
        <w:t xml:space="preserve">короткострокову (до 5 днів) </w:t>
      </w:r>
      <w:r>
        <w:t>оренду нерухомого майна</w:t>
      </w:r>
      <w:r>
        <w:rPr>
          <w:lang w:val="uk-UA"/>
        </w:rPr>
        <w:t xml:space="preserve"> </w:t>
      </w:r>
      <w:r w:rsidRPr="00D008C3">
        <w:t xml:space="preserve">відбувається за рішенням Керівника Підприємства без попереднього погодження із власником в порядку, визначеному законодавством та актами органів місцевого самоврядування. </w:t>
      </w:r>
    </w:p>
    <w:p w:rsidR="00C74A81" w:rsidRPr="00D008C3" w:rsidRDefault="00C74A81" w:rsidP="00DD1B47">
      <w:pPr>
        <w:jc w:val="both"/>
      </w:pPr>
      <w:r w:rsidRPr="00D008C3">
        <w:t xml:space="preserve">7.5.19. Вирішує інші питання, віднесені до компетенції Керівника Підприємства згідно із законодавством, цим Статутом, контрактом між Засновником і Керівником Підприємства. 7.6. З метою сприяння діяльності на Підприємстві може бути створена Опікунська Рада. Діяльність, склад та інші питання щодо Опікунської Ради регулюється Положенням, яке затверджується наказом Керівника. </w:t>
      </w:r>
    </w:p>
    <w:p w:rsidR="00C74A81" w:rsidRPr="00D008C3" w:rsidRDefault="00C74A81" w:rsidP="00DD1B47">
      <w:pPr>
        <w:jc w:val="both"/>
      </w:pPr>
      <w:r w:rsidRPr="00D008C3">
        <w:t>7.7.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cтворюється Спостережна Рада, склад якої затверджується наказом Керівника.</w:t>
      </w:r>
    </w:p>
    <w:p w:rsidR="00C74A81" w:rsidRPr="00D008C3" w:rsidRDefault="00C74A81" w:rsidP="00DD1B47">
      <w:pPr>
        <w:jc w:val="both"/>
      </w:pPr>
      <w:r w:rsidRPr="00D008C3">
        <w:t xml:space="preserve">7.8. Керівник Підприємства та головний бухгалтер несуть персональну відповідальність за додержання порядку ведення і достовірність обліку звітності у встановленому законодавством порядку. </w:t>
      </w:r>
    </w:p>
    <w:p w:rsidR="00C74A81" w:rsidRDefault="00C74A81" w:rsidP="00DD1B47">
      <w:pPr>
        <w:jc w:val="both"/>
        <w:rPr>
          <w:lang w:val="uk-UA"/>
        </w:rPr>
      </w:pPr>
      <w:r w:rsidRPr="00D008C3">
        <w:t>7.9. У разі відсутності Керівника Підприємства або неможливості виконувати свої обов’язки з інших причин, обов’язки виконує заступник Керівника чи інша особа згідно з функціональними (посадовими) обов’язками.</w:t>
      </w:r>
    </w:p>
    <w:p w:rsidR="00C74A81" w:rsidRDefault="00C74A81" w:rsidP="00DD1B47">
      <w:pPr>
        <w:jc w:val="both"/>
        <w:rPr>
          <w:lang w:val="uk-UA"/>
        </w:rPr>
      </w:pPr>
    </w:p>
    <w:p w:rsidR="00C74A81" w:rsidRPr="003D3A81" w:rsidRDefault="00C74A81" w:rsidP="00DD1B47">
      <w:pPr>
        <w:jc w:val="both"/>
        <w:rPr>
          <w:lang w:val="uk-UA"/>
        </w:rPr>
      </w:pPr>
    </w:p>
    <w:p w:rsidR="00C74A81" w:rsidRPr="003D3A81" w:rsidRDefault="00C74A81" w:rsidP="003D3A81">
      <w:pPr>
        <w:pStyle w:val="ListParagraph"/>
        <w:numPr>
          <w:ilvl w:val="0"/>
          <w:numId w:val="5"/>
        </w:numPr>
        <w:jc w:val="center"/>
        <w:rPr>
          <w:lang w:val="uk-UA"/>
        </w:rPr>
      </w:pPr>
      <w:r w:rsidRPr="00D008C3">
        <w:t>ОРГАНІЗАЦІЙНА СТРУКТУРА ПІДПРИЄМСТВА</w:t>
      </w:r>
    </w:p>
    <w:p w:rsidR="00C74A81" w:rsidRPr="003D3A81" w:rsidRDefault="00C74A81" w:rsidP="003D3A81">
      <w:pPr>
        <w:pStyle w:val="ListParagraph"/>
        <w:ind w:left="1068"/>
        <w:rPr>
          <w:lang w:val="uk-UA"/>
        </w:rPr>
      </w:pPr>
    </w:p>
    <w:p w:rsidR="00C74A81" w:rsidRPr="00D008C3" w:rsidRDefault="00C74A81" w:rsidP="00DD1B47">
      <w:pPr>
        <w:jc w:val="both"/>
      </w:pPr>
      <w:r w:rsidRPr="00D008C3">
        <w:t xml:space="preserve">8.1. Структура Підприємства включає: </w:t>
      </w:r>
    </w:p>
    <w:p w:rsidR="00C74A81" w:rsidRPr="00D008C3" w:rsidRDefault="00C74A81" w:rsidP="00DD1B47">
      <w:pPr>
        <w:jc w:val="both"/>
      </w:pPr>
      <w:r w:rsidRPr="00D008C3">
        <w:t xml:space="preserve">8.1.1. Адміністративно-управлінський відділ. </w:t>
      </w:r>
    </w:p>
    <w:p w:rsidR="00C74A81" w:rsidRPr="00D008C3" w:rsidRDefault="00C74A81" w:rsidP="00DD1B47">
      <w:pPr>
        <w:jc w:val="both"/>
      </w:pPr>
      <w:r w:rsidRPr="00D008C3">
        <w:t>8.1.2. Лікувально-профілактичні підрозділи.</w:t>
      </w:r>
    </w:p>
    <w:p w:rsidR="00C74A81" w:rsidRPr="00D008C3" w:rsidRDefault="00C74A81" w:rsidP="00DD1B47">
      <w:pPr>
        <w:jc w:val="both"/>
      </w:pPr>
      <w:r w:rsidRPr="00D008C3">
        <w:t>8.1.3. Допоміжні підрозділи (в тому числі господарчі).</w:t>
      </w:r>
    </w:p>
    <w:p w:rsidR="00C74A81" w:rsidRPr="006C0A0B" w:rsidRDefault="00C74A81" w:rsidP="00DD1B47">
      <w:pPr>
        <w:jc w:val="both"/>
      </w:pPr>
      <w:r w:rsidRPr="00D008C3">
        <w:t xml:space="preserve">8.2. </w:t>
      </w:r>
      <w:r w:rsidRPr="006C0A0B">
        <w:t>Порядок внутрішньої організації та сфери діяльності структурних підрозділів Підприємства затверджуються Керівником Підприємства.</w:t>
      </w:r>
    </w:p>
    <w:p w:rsidR="00C74A81" w:rsidRPr="00D008C3" w:rsidRDefault="00C74A81" w:rsidP="00DD1B47">
      <w:pPr>
        <w:jc w:val="both"/>
      </w:pPr>
      <w:r w:rsidRPr="00D008C3">
        <w:t>8.3. Функціональні обов’язки та посадові інструкції працівників Підприємства затверджуються його Керівником.</w:t>
      </w:r>
    </w:p>
    <w:p w:rsidR="00C74A81" w:rsidRDefault="00C74A81" w:rsidP="00DD1B47">
      <w:pPr>
        <w:jc w:val="both"/>
        <w:rPr>
          <w:lang w:val="uk-UA"/>
        </w:rPr>
      </w:pPr>
      <w:r w:rsidRPr="00124C49">
        <w:t>8.4. Органі</w:t>
      </w:r>
      <w:r>
        <w:t>заційну структуру</w:t>
      </w:r>
      <w:r>
        <w:rPr>
          <w:lang w:val="uk-UA"/>
        </w:rPr>
        <w:t xml:space="preserve"> та</w:t>
      </w:r>
      <w:r>
        <w:t xml:space="preserve"> чисельність</w:t>
      </w:r>
      <w:r>
        <w:rPr>
          <w:lang w:val="uk-UA"/>
        </w:rPr>
        <w:t xml:space="preserve"> </w:t>
      </w:r>
      <w:r w:rsidRPr="00124C49">
        <w:t>Підприємства Керівник розробляє та подає на погодження Засновника на підставі фінансового плану Підприємства, погодженого в установленому порядку та цим статутом з урахуванням необхідності створення відповідних умов для забезпечення належної доступності та якості медичної допомоги.</w:t>
      </w:r>
    </w:p>
    <w:p w:rsidR="00C74A81" w:rsidRDefault="00C74A81" w:rsidP="00DD1B47">
      <w:pPr>
        <w:jc w:val="both"/>
        <w:rPr>
          <w:lang w:val="uk-UA"/>
        </w:rPr>
      </w:pPr>
    </w:p>
    <w:p w:rsidR="00C74A81" w:rsidRDefault="00C74A81" w:rsidP="00DD1B47">
      <w:pPr>
        <w:jc w:val="both"/>
        <w:rPr>
          <w:lang w:val="uk-UA"/>
        </w:rPr>
      </w:pPr>
    </w:p>
    <w:p w:rsidR="00C74A81" w:rsidRPr="00124C49" w:rsidRDefault="00C74A81" w:rsidP="00DD1B47">
      <w:pPr>
        <w:jc w:val="both"/>
        <w:rPr>
          <w:b/>
          <w:lang w:val="uk-UA"/>
        </w:rPr>
      </w:pPr>
    </w:p>
    <w:p w:rsidR="00C74A81" w:rsidRPr="00124C49" w:rsidRDefault="00C74A81" w:rsidP="00124C49">
      <w:pPr>
        <w:pStyle w:val="ListParagraph"/>
        <w:numPr>
          <w:ilvl w:val="0"/>
          <w:numId w:val="5"/>
        </w:numPr>
        <w:jc w:val="center"/>
        <w:rPr>
          <w:lang w:val="uk-UA"/>
        </w:rPr>
      </w:pPr>
      <w:r w:rsidRPr="00D008C3">
        <w:t>ПОВНОВАЖЕННЯ ТРУДОВОГО КОЛЕКТИВУ</w:t>
      </w:r>
    </w:p>
    <w:p w:rsidR="00C74A81" w:rsidRPr="00124C49" w:rsidRDefault="00C74A81" w:rsidP="00124C49">
      <w:pPr>
        <w:pStyle w:val="ListParagraph"/>
        <w:ind w:left="1068"/>
        <w:rPr>
          <w:lang w:val="uk-UA"/>
        </w:rPr>
      </w:pPr>
    </w:p>
    <w:p w:rsidR="00C74A81" w:rsidRPr="00D008C3" w:rsidRDefault="00C74A81" w:rsidP="00DD1B47">
      <w:pPr>
        <w:jc w:val="both"/>
      </w:pPr>
      <w:r w:rsidRPr="00D008C3">
        <w:t>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w:t>
      </w:r>
    </w:p>
    <w:p w:rsidR="00C74A81" w:rsidRPr="00D008C3" w:rsidRDefault="00C74A81" w:rsidP="00DD1B47">
      <w:pPr>
        <w:jc w:val="both"/>
      </w:pPr>
      <w:r w:rsidRPr="00D008C3">
        <w:t xml:space="preserve">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 </w:t>
      </w:r>
    </w:p>
    <w:p w:rsidR="00C74A81" w:rsidRPr="00D008C3" w:rsidRDefault="00C74A81" w:rsidP="00DD1B47">
      <w:pPr>
        <w:jc w:val="both"/>
      </w:pPr>
      <w:r w:rsidRPr="00D008C3">
        <w:t xml:space="preserve">9.3. 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 </w:t>
      </w:r>
    </w:p>
    <w:p w:rsidR="00C74A81" w:rsidRPr="00D008C3" w:rsidRDefault="00C74A81" w:rsidP="00DD1B47">
      <w:pPr>
        <w:jc w:val="both"/>
      </w:pPr>
      <w:r w:rsidRPr="00D008C3">
        <w:t>9.4. Виробничі, трудові та соціальні відносини трудового колективу з адміністрацією Підприємства регулюються колективним договором.</w:t>
      </w:r>
    </w:p>
    <w:p w:rsidR="00C74A81" w:rsidRPr="00D008C3" w:rsidRDefault="00C74A81" w:rsidP="00DD1B47">
      <w:pPr>
        <w:jc w:val="both"/>
      </w:pPr>
      <w:r w:rsidRPr="00D008C3">
        <w:t xml:space="preserve">9.5. Право укладання колективного договору надається Керівнику Підприємства, а від імені трудового колективу – уповноваженому ним органу (первинній профспілковій організації). Сторони колективного договору звітують на загальних зборах колективу не менш ніж один раз на рік. </w:t>
      </w:r>
    </w:p>
    <w:p w:rsidR="00C74A81" w:rsidRPr="00D008C3" w:rsidRDefault="00C74A81" w:rsidP="00DD1B47">
      <w:pPr>
        <w:jc w:val="both"/>
      </w:pPr>
      <w:r w:rsidRPr="00D008C3">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C74A81" w:rsidRPr="00D008C3" w:rsidRDefault="00C74A81" w:rsidP="00DD1B47">
      <w:pPr>
        <w:jc w:val="both"/>
      </w:pPr>
      <w:r w:rsidRPr="00D008C3">
        <w:t xml:space="preserve">9.7. Джерелом коштів на оплату праці працівників Підприємства є кошти, отримані в результаті його господарської некомерційної діяльності.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Керівника Підприємства визначаються контрактом, укладеним із Засновником. </w:t>
      </w:r>
    </w:p>
    <w:p w:rsidR="00C74A81" w:rsidRPr="00D008C3" w:rsidRDefault="00C74A81" w:rsidP="00DD1B47">
      <w:pPr>
        <w:jc w:val="both"/>
      </w:pPr>
      <w:r w:rsidRPr="00D008C3">
        <w:t>9.8. Працівники Підприємства провадять свою діяльність відповідно до Статуту, колективного договору та посадових інструкцій згідно з законодавством.</w:t>
      </w:r>
    </w:p>
    <w:p w:rsidR="00C74A81" w:rsidRDefault="00C74A81" w:rsidP="00DD1B47">
      <w:pPr>
        <w:jc w:val="center"/>
        <w:rPr>
          <w:lang w:val="uk-UA"/>
        </w:rPr>
      </w:pPr>
    </w:p>
    <w:p w:rsidR="00C74A81" w:rsidRDefault="00C74A81" w:rsidP="00DD1B47">
      <w:pPr>
        <w:jc w:val="center"/>
        <w:rPr>
          <w:lang w:val="uk-UA"/>
        </w:rPr>
      </w:pPr>
    </w:p>
    <w:p w:rsidR="00C74A81" w:rsidRPr="00124C49" w:rsidRDefault="00C74A81" w:rsidP="00124C49">
      <w:pPr>
        <w:pStyle w:val="ListParagraph"/>
        <w:numPr>
          <w:ilvl w:val="0"/>
          <w:numId w:val="5"/>
        </w:numPr>
        <w:jc w:val="center"/>
        <w:rPr>
          <w:lang w:val="uk-UA"/>
        </w:rPr>
      </w:pPr>
      <w:r w:rsidRPr="00D008C3">
        <w:t>КОНТРОЛЬ ТА ПЕРЕВІРКА ДІЯЛЬНОСТІ</w:t>
      </w:r>
    </w:p>
    <w:p w:rsidR="00C74A81" w:rsidRPr="00124C49" w:rsidRDefault="00C74A81" w:rsidP="00124C49">
      <w:pPr>
        <w:pStyle w:val="ListParagraph"/>
        <w:ind w:left="1068"/>
        <w:rPr>
          <w:lang w:val="uk-UA"/>
        </w:rPr>
      </w:pPr>
    </w:p>
    <w:p w:rsidR="00C74A81" w:rsidRPr="00B23CEE" w:rsidRDefault="00C74A81" w:rsidP="00DD1B47">
      <w:pPr>
        <w:jc w:val="both"/>
        <w:rPr>
          <w:lang w:val="uk-UA"/>
        </w:rPr>
      </w:pPr>
      <w:r w:rsidRPr="00B23CEE">
        <w:rPr>
          <w:lang w:val="uk-UA"/>
        </w:rPr>
        <w:t>10.1. П</w:t>
      </w:r>
      <w:r w:rsidRPr="00D008C3">
        <w:t>i</w:t>
      </w:r>
      <w:r w:rsidRPr="00B23CEE">
        <w:rPr>
          <w:lang w:val="uk-UA"/>
        </w:rPr>
        <w:t>дприємство самостійно зд</w:t>
      </w:r>
      <w:r w:rsidRPr="00D008C3">
        <w:t>i</w:t>
      </w:r>
      <w:r w:rsidRPr="00B23CEE">
        <w:rPr>
          <w:lang w:val="uk-UA"/>
        </w:rPr>
        <w:t>йснює оперативний та бухгалтерський обл</w:t>
      </w:r>
      <w:r w:rsidRPr="00D008C3">
        <w:t>i</w:t>
      </w:r>
      <w:r w:rsidRPr="00B23CEE">
        <w:rPr>
          <w:lang w:val="uk-UA"/>
        </w:rPr>
        <w:t>к результат</w:t>
      </w:r>
      <w:r w:rsidRPr="00D008C3">
        <w:t>i</w:t>
      </w:r>
      <w:r w:rsidRPr="00B23CEE">
        <w:rPr>
          <w:lang w:val="uk-UA"/>
        </w:rPr>
        <w:t>в своєї д</w:t>
      </w:r>
      <w:r w:rsidRPr="00D008C3">
        <w:t>i</w:t>
      </w:r>
      <w:r w:rsidRPr="00B23CEE">
        <w:rPr>
          <w:lang w:val="uk-UA"/>
        </w:rPr>
        <w:t>яльност</w:t>
      </w:r>
      <w:r w:rsidRPr="00D008C3">
        <w:t>i</w:t>
      </w:r>
      <w:r w:rsidRPr="00B23CEE">
        <w:rPr>
          <w:lang w:val="uk-UA"/>
        </w:rPr>
        <w:t xml:space="preserve"> та веде обробку та обл</w:t>
      </w:r>
      <w:r w:rsidRPr="00D008C3">
        <w:t>i</w:t>
      </w:r>
      <w:r w:rsidRPr="00B23CEE">
        <w:rPr>
          <w:lang w:val="uk-UA"/>
        </w:rPr>
        <w:t>к персональних даних прац</w:t>
      </w:r>
      <w:r w:rsidRPr="00D008C3">
        <w:t>i</w:t>
      </w:r>
      <w:r w:rsidRPr="00B23CEE">
        <w:rPr>
          <w:lang w:val="uk-UA"/>
        </w:rPr>
        <w:t>вник</w:t>
      </w:r>
      <w:r w:rsidRPr="00D008C3">
        <w:t>i</w:t>
      </w:r>
      <w:r w:rsidRPr="00B23CEE">
        <w:rPr>
          <w:lang w:val="uk-UA"/>
        </w:rPr>
        <w:t xml:space="preserve">в, а також веде статистичну, фінансову, юридичну та кадрову звітність, порядок ведення яких визначається чинним законодавством України. </w:t>
      </w:r>
    </w:p>
    <w:p w:rsidR="00C74A81" w:rsidRPr="00D008C3" w:rsidRDefault="00C74A81" w:rsidP="00DD1B47">
      <w:pPr>
        <w:jc w:val="both"/>
      </w:pPr>
      <w:r w:rsidRPr="00D008C3">
        <w:t xml:space="preserve">10.2. Пiдприємство несе вiдповiдальнiсть за своєчасне i достовiрне подання передбачених форм звiтностi вiдповiдним органам. </w:t>
      </w:r>
    </w:p>
    <w:p w:rsidR="00C74A81" w:rsidRPr="00D008C3" w:rsidRDefault="00C74A81" w:rsidP="00DD1B47">
      <w:pPr>
        <w:jc w:val="both"/>
      </w:pPr>
      <w:r w:rsidRPr="00D008C3">
        <w:t xml:space="preserve">10.3. Контроль за фiнансово-господарською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 </w:t>
      </w:r>
    </w:p>
    <w:p w:rsidR="00C74A81" w:rsidRPr="00D008C3" w:rsidRDefault="00C74A81" w:rsidP="00DD1B47">
      <w:pPr>
        <w:jc w:val="both"/>
      </w:pPr>
      <w:r w:rsidRPr="00D008C3">
        <w:t>10.4. Засновник має право здiйснювати контроль фiнансово-господарської дiяльностi Пiдприємства та контроль за якiстю i обсягом надання медичної допомоги. Пiдприємство подає Засновнику, за його вимогою, бухгалтерський звiт та iншу документацiю, яка стосується фiнансово-господарської, кадрової, медичної дiяльностi та іншої діяльності.</w:t>
      </w:r>
    </w:p>
    <w:p w:rsidR="00C74A81" w:rsidRPr="00D008C3" w:rsidRDefault="00C74A81" w:rsidP="00DD1B47">
      <w:pPr>
        <w:jc w:val="both"/>
      </w:pPr>
      <w:r w:rsidRPr="00D008C3">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C74A81" w:rsidRPr="00D008C3" w:rsidRDefault="00C74A81" w:rsidP="00DD1B47">
      <w:pPr>
        <w:jc w:val="both"/>
      </w:pPr>
      <w:r w:rsidRPr="00D008C3">
        <w:t>10.6. Контролюючий орган здійснює включення неприбуткової організації до Реєстру в разі, коли організація відповідає таким вимогам:</w:t>
      </w:r>
    </w:p>
    <w:p w:rsidR="00C74A81" w:rsidRPr="00D008C3" w:rsidRDefault="00C74A81" w:rsidP="00DD1B47">
      <w:pPr>
        <w:jc w:val="both"/>
      </w:pPr>
      <w:r>
        <w:rPr>
          <w:lang w:val="uk-UA"/>
        </w:rPr>
        <w:t xml:space="preserve">- </w:t>
      </w:r>
      <w:r w:rsidRPr="00D008C3">
        <w:t>утворена та зареєстрована в порядку, визначеному законом, що регулює діяльність відповідної неприбуткової організації;</w:t>
      </w:r>
    </w:p>
    <w:p w:rsidR="00C74A81" w:rsidRPr="00D008C3" w:rsidRDefault="00C74A81" w:rsidP="00DD1B47">
      <w:pPr>
        <w:jc w:val="both"/>
      </w:pPr>
      <w:r>
        <w:rPr>
          <w:lang w:val="uk-UA"/>
        </w:rPr>
        <w:t xml:space="preserve">- </w:t>
      </w:r>
      <w:r w:rsidRPr="00D008C3">
        <w:t>установчі документи неприбуткової організації (або установчі документи організації вищого рівня, на підставі яких діє неприбуткова організація відповідно до закону) містять заборону розподілу отриманих доходів (прибутків) або їх частини серед засновників (учасників), членів такої організації, працівників (крім оплати їх праці, нарахування єдиного соціального внеску), членів органів управління та інших пов’язаних з ними осіб. Для цілей цього абзацу не вважається розподілом отриманих доходів (прибутків) фінансування видатків, визначених підпунктом 133.4.2 пункту 133.4 статті 133 Податкового Кодексу;</w:t>
      </w:r>
    </w:p>
    <w:p w:rsidR="00C74A81" w:rsidRPr="00D008C3" w:rsidRDefault="00C74A81" w:rsidP="00DD1B47">
      <w:pPr>
        <w:jc w:val="both"/>
      </w:pPr>
      <w:r>
        <w:rPr>
          <w:lang w:val="uk-UA"/>
        </w:rPr>
        <w:t xml:space="preserve">- </w:t>
      </w:r>
      <w:r w:rsidRPr="00D008C3">
        <w:t>установчі документи неприбуткової організації (або установчі документи організації вищого рівня, на підставі яких діє неприбуткова організація відповідно до закону) передбачають передачу активів одній або кільком неприбутковим організаціям відповідного виду або зарахування до доходу бюджету в разі припинення юридичної особи (у результаті її ліквідації, злиття, поділу, приєднання або перетворення). Положення цього абзацу не поширюється на об’єднання та асоціації об’єднань співвласників багатоквартирних будинків;</w:t>
      </w:r>
    </w:p>
    <w:p w:rsidR="00C74A81" w:rsidRDefault="00C74A81" w:rsidP="00DD1B47">
      <w:pPr>
        <w:jc w:val="both"/>
        <w:rPr>
          <w:lang w:val="uk-UA"/>
        </w:rPr>
      </w:pPr>
      <w:r>
        <w:rPr>
          <w:lang w:val="uk-UA"/>
        </w:rPr>
        <w:t xml:space="preserve">- </w:t>
      </w:r>
      <w:r w:rsidRPr="00D008C3">
        <w:t>положення третього і четвертого абзаців цього пункту стосовно вимог щодо наявності установчих документів не поширюються на бюджетні установи.</w:t>
      </w:r>
    </w:p>
    <w:p w:rsidR="00C74A81" w:rsidRDefault="00C74A81" w:rsidP="00DD1B47">
      <w:pPr>
        <w:jc w:val="both"/>
        <w:rPr>
          <w:lang w:val="uk-UA"/>
        </w:rPr>
      </w:pPr>
    </w:p>
    <w:p w:rsidR="00C74A81" w:rsidRPr="00124C49" w:rsidRDefault="00C74A81" w:rsidP="00DD1B47">
      <w:pPr>
        <w:jc w:val="both"/>
        <w:rPr>
          <w:lang w:val="uk-UA"/>
        </w:rPr>
      </w:pPr>
    </w:p>
    <w:p w:rsidR="00C74A81" w:rsidRPr="00124C49" w:rsidRDefault="00C74A81" w:rsidP="00124C49">
      <w:pPr>
        <w:pStyle w:val="ListParagraph"/>
        <w:numPr>
          <w:ilvl w:val="0"/>
          <w:numId w:val="5"/>
        </w:numPr>
        <w:jc w:val="center"/>
        <w:rPr>
          <w:lang w:val="uk-UA"/>
        </w:rPr>
      </w:pPr>
      <w:r w:rsidRPr="00D008C3">
        <w:t>ПРИПИНЕННЯ ДІЯЛЬНОСТІ</w:t>
      </w:r>
    </w:p>
    <w:p w:rsidR="00C74A81" w:rsidRPr="00124C49" w:rsidRDefault="00C74A81" w:rsidP="00124C49">
      <w:pPr>
        <w:pStyle w:val="ListParagraph"/>
        <w:ind w:left="1068"/>
        <w:rPr>
          <w:lang w:val="uk-UA"/>
        </w:rPr>
      </w:pPr>
    </w:p>
    <w:p w:rsidR="00C74A81" w:rsidRPr="00B23CEE" w:rsidRDefault="00C74A81" w:rsidP="00DD1B47">
      <w:pPr>
        <w:jc w:val="both"/>
        <w:rPr>
          <w:lang w:val="uk-UA"/>
        </w:rPr>
      </w:pPr>
      <w:r w:rsidRPr="00B23CEE">
        <w:rPr>
          <w:lang w:val="uk-UA"/>
        </w:rPr>
        <w:t xml:space="preserve">11.1. Припинення діяльності Підприємства здійснюється шляхом його реорганізації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C74A81" w:rsidRPr="00D008C3" w:rsidRDefault="00C74A81" w:rsidP="00DD1B47">
      <w:pPr>
        <w:jc w:val="both"/>
      </w:pPr>
      <w:r w:rsidRPr="00D008C3">
        <w:t xml:space="preserve">11.2. У разі припинення Підприємства усі активи Підприємства передаються одній або кільком неприбутковим організаціям відповідного виду або зараховуються до доходу бюджету. </w:t>
      </w:r>
    </w:p>
    <w:p w:rsidR="00C74A81" w:rsidRPr="00D008C3" w:rsidRDefault="00C74A81" w:rsidP="00DD1B47">
      <w:pPr>
        <w:jc w:val="both"/>
      </w:pPr>
      <w:r w:rsidRPr="00D008C3">
        <w:t xml:space="preserve">11.3. Ліквідація Підприємства здійснюється ліквідаційною комісією, яка утворюється Засновником або за рішенням суду. </w:t>
      </w:r>
    </w:p>
    <w:p w:rsidR="00C74A81" w:rsidRPr="00D008C3" w:rsidRDefault="00C74A81" w:rsidP="00DD1B47">
      <w:pPr>
        <w:jc w:val="both"/>
      </w:pPr>
      <w:r w:rsidRPr="00D008C3">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C74A81" w:rsidRPr="00D008C3" w:rsidRDefault="00C74A81" w:rsidP="00DD1B47">
      <w:pPr>
        <w:jc w:val="both"/>
      </w:pPr>
      <w:r w:rsidRPr="00D008C3">
        <w:t>11.5. 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 Одночасно ліквідаційна комісія вживає усіх необхідних заходів зі стягнення дебіторської заборгованості Підприємства.</w:t>
      </w:r>
    </w:p>
    <w:p w:rsidR="00C74A81" w:rsidRPr="00D008C3" w:rsidRDefault="00C74A81" w:rsidP="00DD1B47">
      <w:pPr>
        <w:jc w:val="both"/>
      </w:pPr>
      <w:r w:rsidRPr="00D008C3">
        <w:t xml:space="preserve">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C74A81" w:rsidRPr="00D008C3" w:rsidRDefault="00C74A81" w:rsidP="00DD1B47">
      <w:pPr>
        <w:jc w:val="both"/>
      </w:pPr>
      <w:r w:rsidRPr="00D008C3">
        <w:t xml:space="preserve">11.7. Черговість та порядок задоволення вимог кредиторів визначаються відповідно до законодавства. </w:t>
      </w:r>
    </w:p>
    <w:p w:rsidR="00C74A81" w:rsidRPr="00D008C3" w:rsidRDefault="00C74A81" w:rsidP="00DD1B47">
      <w:pPr>
        <w:jc w:val="both"/>
      </w:pPr>
      <w:r w:rsidRPr="00D008C3">
        <w:t xml:space="preserve">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C74A81" w:rsidRPr="00D008C3" w:rsidRDefault="00C74A81" w:rsidP="00DD1B47">
      <w:pPr>
        <w:jc w:val="both"/>
      </w:pPr>
      <w:r w:rsidRPr="00D008C3">
        <w:t xml:space="preserve">11.9.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C74A81" w:rsidRPr="00D008C3" w:rsidRDefault="00C74A81" w:rsidP="00DD1B47">
      <w:pPr>
        <w:jc w:val="both"/>
      </w:pPr>
      <w:r w:rsidRPr="00D008C3">
        <w:t>11.10. Все, що не передбачено цим Статутом, регулюється законодавством України.</w:t>
      </w:r>
    </w:p>
    <w:p w:rsidR="00C74A81" w:rsidRDefault="00C74A81" w:rsidP="00DD1B47">
      <w:pPr>
        <w:jc w:val="center"/>
        <w:rPr>
          <w:lang w:val="uk-UA"/>
        </w:rPr>
      </w:pPr>
    </w:p>
    <w:p w:rsidR="00C74A81" w:rsidRDefault="00C74A81" w:rsidP="00DD1B47">
      <w:pPr>
        <w:jc w:val="center"/>
        <w:rPr>
          <w:lang w:val="uk-UA"/>
        </w:rPr>
      </w:pPr>
    </w:p>
    <w:p w:rsidR="00C74A81" w:rsidRPr="00124C49" w:rsidRDefault="00C74A81" w:rsidP="00124C49">
      <w:pPr>
        <w:pStyle w:val="ListParagraph"/>
        <w:numPr>
          <w:ilvl w:val="0"/>
          <w:numId w:val="5"/>
        </w:numPr>
        <w:jc w:val="center"/>
        <w:rPr>
          <w:lang w:val="uk-UA"/>
        </w:rPr>
      </w:pPr>
      <w:r w:rsidRPr="00D008C3">
        <w:t>ПОРЯДОК ВНЕСЕННЯ ЗМІН ДО СТАТУТУ ПІДПРИЄМСТВА</w:t>
      </w:r>
    </w:p>
    <w:p w:rsidR="00C74A81" w:rsidRPr="00124C49" w:rsidRDefault="00C74A81" w:rsidP="00124C49">
      <w:pPr>
        <w:pStyle w:val="ListParagraph"/>
        <w:ind w:left="1068"/>
        <w:rPr>
          <w:lang w:val="uk-UA"/>
        </w:rPr>
      </w:pPr>
    </w:p>
    <w:p w:rsidR="00C74A81" w:rsidRPr="00D008C3" w:rsidRDefault="00C74A81" w:rsidP="00DD1B47">
      <w:pPr>
        <w:jc w:val="both"/>
      </w:pPr>
      <w:r w:rsidRPr="00D008C3">
        <w:t xml:space="preserve">12.1. Зміни до цього Статуту вносяться за рішенням Засновника, шляхом викладення Статуту у новій редакції. </w:t>
      </w:r>
    </w:p>
    <w:p w:rsidR="00C74A81" w:rsidRPr="00D008C3" w:rsidRDefault="00C74A81" w:rsidP="00DD1B47">
      <w:pPr>
        <w:jc w:val="both"/>
      </w:pPr>
      <w:r w:rsidRPr="00D008C3">
        <w:t>12.2. Зміни до цього Статуту підлягають обов’язковій державній реєстрації у порядку, встановленому законодавством України.</w:t>
      </w:r>
    </w:p>
    <w:p w:rsidR="00C74A81" w:rsidRDefault="00C74A81" w:rsidP="000A4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C74A81" w:rsidRDefault="00C74A81" w:rsidP="000A4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C74A81" w:rsidRDefault="00C74A81" w:rsidP="000A4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C74A81" w:rsidRDefault="00C74A81" w:rsidP="000A4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C74A81" w:rsidRDefault="00C74A81" w:rsidP="000A4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C74A81" w:rsidRPr="00124C49" w:rsidRDefault="00C74A81" w:rsidP="0012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sectPr w:rsidR="00C74A81" w:rsidRPr="00124C49" w:rsidSect="0071209B">
          <w:headerReference w:type="even" r:id="rId7"/>
          <w:headerReference w:type="default" r:id="rId8"/>
          <w:footerReference w:type="even" r:id="rId9"/>
          <w:footerReference w:type="default" r:id="rId10"/>
          <w:headerReference w:type="first" r:id="rId11"/>
          <w:footerReference w:type="first" r:id="rId12"/>
          <w:pgSz w:w="11906" w:h="16838"/>
          <w:pgMar w:top="851" w:right="1134" w:bottom="851" w:left="1418" w:header="709" w:footer="709" w:gutter="0"/>
          <w:cols w:space="708"/>
          <w:docGrid w:linePitch="360"/>
        </w:sectPr>
      </w:pPr>
      <w:r>
        <w:rPr>
          <w:b/>
          <w:lang w:val="uk-UA" w:eastAsia="uk-UA"/>
        </w:rPr>
        <w:t>МІСЬКИЙ ГОЛОВА                                                              МЕЛЕШКО А.Р.</w:t>
      </w:r>
    </w:p>
    <w:p w:rsidR="00C74A81" w:rsidRPr="0071209B" w:rsidRDefault="00C74A81" w:rsidP="003C2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sectPr w:rsidR="00C74A81" w:rsidRPr="0071209B" w:rsidSect="00DF1135">
      <w:pgSz w:w="16838" w:h="11906" w:orient="landscape"/>
      <w:pgMar w:top="0"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A81" w:rsidRDefault="00C74A81">
      <w:r>
        <w:separator/>
      </w:r>
    </w:p>
  </w:endnote>
  <w:endnote w:type="continuationSeparator" w:id="0">
    <w:p w:rsidR="00C74A81" w:rsidRDefault="00C74A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A81" w:rsidRDefault="00C74A8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A81" w:rsidRDefault="00C74A8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A81" w:rsidRDefault="00C74A8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A81" w:rsidRDefault="00C74A81">
      <w:r>
        <w:separator/>
      </w:r>
    </w:p>
  </w:footnote>
  <w:footnote w:type="continuationSeparator" w:id="0">
    <w:p w:rsidR="00C74A81" w:rsidRDefault="00C74A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A81" w:rsidRDefault="00C74A8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A81" w:rsidRDefault="00C74A8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A81" w:rsidRDefault="00C74A8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rPr>
        <w:rFonts w:cs="Times New Roman"/>
        <w:b w:val="0"/>
        <w:bCs w:val="0"/>
        <w:i w:val="0"/>
        <w:iCs w:val="0"/>
        <w:sz w:val="28"/>
        <w:szCs w:val="28"/>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2082822"/>
    <w:multiLevelType w:val="hybridMultilevel"/>
    <w:tmpl w:val="CB10CAE0"/>
    <w:lvl w:ilvl="0" w:tplc="5D1A371E">
      <w:start w:val="1"/>
      <w:numFmt w:val="decimal"/>
      <w:lvlText w:val="%1."/>
      <w:lvlJc w:val="left"/>
      <w:pPr>
        <w:ind w:left="1669" w:hanging="9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
    <w:nsid w:val="3BCE1208"/>
    <w:multiLevelType w:val="hybridMultilevel"/>
    <w:tmpl w:val="02F6F0D4"/>
    <w:lvl w:ilvl="0" w:tplc="0422000F">
      <w:start w:val="1"/>
      <w:numFmt w:val="decimal"/>
      <w:lvlText w:val="%1."/>
      <w:lvlJc w:val="left"/>
      <w:pPr>
        <w:ind w:left="360" w:hanging="36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5">
    <w:nsid w:val="4DE92F8D"/>
    <w:multiLevelType w:val="hybridMultilevel"/>
    <w:tmpl w:val="E01C574E"/>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53331BC4"/>
    <w:multiLevelType w:val="multilevel"/>
    <w:tmpl w:val="D43EE12C"/>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 w:numId="5">
    <w:abstractNumId w:val="1"/>
  </w:num>
  <w:num w:numId="6">
    <w:abstractNumId w:val="5"/>
  </w:num>
  <w:num w:numId="7">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62AA"/>
    <w:rsid w:val="00006F9C"/>
    <w:rsid w:val="00010DD1"/>
    <w:rsid w:val="00011424"/>
    <w:rsid w:val="00011560"/>
    <w:rsid w:val="00011B65"/>
    <w:rsid w:val="000150B3"/>
    <w:rsid w:val="000234B0"/>
    <w:rsid w:val="000269F8"/>
    <w:rsid w:val="00026C9F"/>
    <w:rsid w:val="000300EB"/>
    <w:rsid w:val="00032964"/>
    <w:rsid w:val="00040198"/>
    <w:rsid w:val="0004185A"/>
    <w:rsid w:val="00041B08"/>
    <w:rsid w:val="0004314F"/>
    <w:rsid w:val="00043A9A"/>
    <w:rsid w:val="0004529C"/>
    <w:rsid w:val="00046A16"/>
    <w:rsid w:val="00052657"/>
    <w:rsid w:val="000545BD"/>
    <w:rsid w:val="00060EEE"/>
    <w:rsid w:val="000619D3"/>
    <w:rsid w:val="00066FC8"/>
    <w:rsid w:val="0007195B"/>
    <w:rsid w:val="00071F57"/>
    <w:rsid w:val="00074D0E"/>
    <w:rsid w:val="00075950"/>
    <w:rsid w:val="00075A84"/>
    <w:rsid w:val="00076572"/>
    <w:rsid w:val="000806FD"/>
    <w:rsid w:val="00085BB6"/>
    <w:rsid w:val="0009093F"/>
    <w:rsid w:val="00093F5F"/>
    <w:rsid w:val="000A0006"/>
    <w:rsid w:val="000A0F2E"/>
    <w:rsid w:val="000A4D7E"/>
    <w:rsid w:val="000A5AE0"/>
    <w:rsid w:val="000B00BB"/>
    <w:rsid w:val="000B24B2"/>
    <w:rsid w:val="000B3191"/>
    <w:rsid w:val="000B5605"/>
    <w:rsid w:val="000C2DC3"/>
    <w:rsid w:val="000C5866"/>
    <w:rsid w:val="000D06D1"/>
    <w:rsid w:val="000D711D"/>
    <w:rsid w:val="000E2C3B"/>
    <w:rsid w:val="000E4864"/>
    <w:rsid w:val="000F40A6"/>
    <w:rsid w:val="000F40AA"/>
    <w:rsid w:val="00100712"/>
    <w:rsid w:val="00102DB2"/>
    <w:rsid w:val="0010300D"/>
    <w:rsid w:val="001068C3"/>
    <w:rsid w:val="00106FF4"/>
    <w:rsid w:val="0011086F"/>
    <w:rsid w:val="00113781"/>
    <w:rsid w:val="0011401C"/>
    <w:rsid w:val="00115A25"/>
    <w:rsid w:val="00115F20"/>
    <w:rsid w:val="00121C96"/>
    <w:rsid w:val="00124C49"/>
    <w:rsid w:val="00125FDE"/>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90CEA"/>
    <w:rsid w:val="00192473"/>
    <w:rsid w:val="00197B58"/>
    <w:rsid w:val="001A0412"/>
    <w:rsid w:val="001A341A"/>
    <w:rsid w:val="001A63A2"/>
    <w:rsid w:val="001B0790"/>
    <w:rsid w:val="001B3150"/>
    <w:rsid w:val="001B396E"/>
    <w:rsid w:val="001B4B53"/>
    <w:rsid w:val="001B6560"/>
    <w:rsid w:val="001B6DBD"/>
    <w:rsid w:val="001C27FA"/>
    <w:rsid w:val="001C2AE6"/>
    <w:rsid w:val="001C332F"/>
    <w:rsid w:val="001C35AA"/>
    <w:rsid w:val="001C47FB"/>
    <w:rsid w:val="001C51E7"/>
    <w:rsid w:val="001D501D"/>
    <w:rsid w:val="001E020B"/>
    <w:rsid w:val="001F11BE"/>
    <w:rsid w:val="001F3009"/>
    <w:rsid w:val="001F38FA"/>
    <w:rsid w:val="001F5004"/>
    <w:rsid w:val="001F53EF"/>
    <w:rsid w:val="001F541C"/>
    <w:rsid w:val="00203F07"/>
    <w:rsid w:val="00205148"/>
    <w:rsid w:val="00207A8E"/>
    <w:rsid w:val="00213A79"/>
    <w:rsid w:val="00216A23"/>
    <w:rsid w:val="00217B67"/>
    <w:rsid w:val="002216AF"/>
    <w:rsid w:val="00227E62"/>
    <w:rsid w:val="00230DA7"/>
    <w:rsid w:val="00232031"/>
    <w:rsid w:val="00232861"/>
    <w:rsid w:val="002332DC"/>
    <w:rsid w:val="00234CD1"/>
    <w:rsid w:val="002352EF"/>
    <w:rsid w:val="00235B25"/>
    <w:rsid w:val="00235EC6"/>
    <w:rsid w:val="00240BA8"/>
    <w:rsid w:val="002410C3"/>
    <w:rsid w:val="00242603"/>
    <w:rsid w:val="00242D7F"/>
    <w:rsid w:val="002433A4"/>
    <w:rsid w:val="0024778E"/>
    <w:rsid w:val="00247E70"/>
    <w:rsid w:val="00250455"/>
    <w:rsid w:val="00254405"/>
    <w:rsid w:val="00257815"/>
    <w:rsid w:val="00271B78"/>
    <w:rsid w:val="002732F1"/>
    <w:rsid w:val="002808E0"/>
    <w:rsid w:val="00281E07"/>
    <w:rsid w:val="00284E38"/>
    <w:rsid w:val="00286873"/>
    <w:rsid w:val="00290096"/>
    <w:rsid w:val="00292E9E"/>
    <w:rsid w:val="002A25E8"/>
    <w:rsid w:val="002A3797"/>
    <w:rsid w:val="002A5ECE"/>
    <w:rsid w:val="002B231C"/>
    <w:rsid w:val="002B2428"/>
    <w:rsid w:val="002B7594"/>
    <w:rsid w:val="002C3027"/>
    <w:rsid w:val="002C50E5"/>
    <w:rsid w:val="002D6D79"/>
    <w:rsid w:val="002E30CE"/>
    <w:rsid w:val="002E6D40"/>
    <w:rsid w:val="002F76BC"/>
    <w:rsid w:val="002F7DC4"/>
    <w:rsid w:val="003036E1"/>
    <w:rsid w:val="003135CB"/>
    <w:rsid w:val="00313718"/>
    <w:rsid w:val="00316FE5"/>
    <w:rsid w:val="003245EC"/>
    <w:rsid w:val="0032499A"/>
    <w:rsid w:val="00325F2B"/>
    <w:rsid w:val="00326421"/>
    <w:rsid w:val="003268B0"/>
    <w:rsid w:val="003268EA"/>
    <w:rsid w:val="00327DC6"/>
    <w:rsid w:val="003318A6"/>
    <w:rsid w:val="00332E86"/>
    <w:rsid w:val="00333739"/>
    <w:rsid w:val="00336065"/>
    <w:rsid w:val="00344F60"/>
    <w:rsid w:val="00350A85"/>
    <w:rsid w:val="00350BCC"/>
    <w:rsid w:val="00350EB5"/>
    <w:rsid w:val="0036223E"/>
    <w:rsid w:val="003622C6"/>
    <w:rsid w:val="0036427C"/>
    <w:rsid w:val="003710D5"/>
    <w:rsid w:val="00373AD1"/>
    <w:rsid w:val="00377057"/>
    <w:rsid w:val="00380A41"/>
    <w:rsid w:val="003824C1"/>
    <w:rsid w:val="00390225"/>
    <w:rsid w:val="00392BCE"/>
    <w:rsid w:val="00396E01"/>
    <w:rsid w:val="003A1F83"/>
    <w:rsid w:val="003B39B7"/>
    <w:rsid w:val="003B6DF4"/>
    <w:rsid w:val="003C006D"/>
    <w:rsid w:val="003C24AE"/>
    <w:rsid w:val="003C26B4"/>
    <w:rsid w:val="003C6169"/>
    <w:rsid w:val="003D3A81"/>
    <w:rsid w:val="003D3BB9"/>
    <w:rsid w:val="003D3FE6"/>
    <w:rsid w:val="003E01B2"/>
    <w:rsid w:val="003E1B04"/>
    <w:rsid w:val="003E1D6F"/>
    <w:rsid w:val="003E3BFC"/>
    <w:rsid w:val="003F52C2"/>
    <w:rsid w:val="003F646E"/>
    <w:rsid w:val="00401D55"/>
    <w:rsid w:val="00404A7D"/>
    <w:rsid w:val="0040591A"/>
    <w:rsid w:val="004059B6"/>
    <w:rsid w:val="00405E04"/>
    <w:rsid w:val="00407311"/>
    <w:rsid w:val="00407857"/>
    <w:rsid w:val="00410D0C"/>
    <w:rsid w:val="0041238F"/>
    <w:rsid w:val="00413539"/>
    <w:rsid w:val="00416EED"/>
    <w:rsid w:val="00417B57"/>
    <w:rsid w:val="00417C9A"/>
    <w:rsid w:val="004342E1"/>
    <w:rsid w:val="004376FC"/>
    <w:rsid w:val="00442B27"/>
    <w:rsid w:val="00442E8C"/>
    <w:rsid w:val="00444A9A"/>
    <w:rsid w:val="00445FE1"/>
    <w:rsid w:val="004526B6"/>
    <w:rsid w:val="0045620D"/>
    <w:rsid w:val="00460E70"/>
    <w:rsid w:val="0046496A"/>
    <w:rsid w:val="00470C39"/>
    <w:rsid w:val="0047193D"/>
    <w:rsid w:val="0047274B"/>
    <w:rsid w:val="0047444F"/>
    <w:rsid w:val="00475D1B"/>
    <w:rsid w:val="00476732"/>
    <w:rsid w:val="00477882"/>
    <w:rsid w:val="004830FB"/>
    <w:rsid w:val="00484BDD"/>
    <w:rsid w:val="0048667A"/>
    <w:rsid w:val="0048695F"/>
    <w:rsid w:val="00487E13"/>
    <w:rsid w:val="004970AC"/>
    <w:rsid w:val="004A629F"/>
    <w:rsid w:val="004A64B4"/>
    <w:rsid w:val="004A6A29"/>
    <w:rsid w:val="004B3EE8"/>
    <w:rsid w:val="004C063C"/>
    <w:rsid w:val="004C3BC6"/>
    <w:rsid w:val="004D5DE1"/>
    <w:rsid w:val="004D6FF8"/>
    <w:rsid w:val="004E2B37"/>
    <w:rsid w:val="004E752A"/>
    <w:rsid w:val="004F1C2E"/>
    <w:rsid w:val="004F5AAF"/>
    <w:rsid w:val="00501F7B"/>
    <w:rsid w:val="00514539"/>
    <w:rsid w:val="00515150"/>
    <w:rsid w:val="00520938"/>
    <w:rsid w:val="005211AE"/>
    <w:rsid w:val="0052382B"/>
    <w:rsid w:val="00524900"/>
    <w:rsid w:val="0052498F"/>
    <w:rsid w:val="00533048"/>
    <w:rsid w:val="00541C2F"/>
    <w:rsid w:val="0054269C"/>
    <w:rsid w:val="0054634B"/>
    <w:rsid w:val="0054684F"/>
    <w:rsid w:val="0055725B"/>
    <w:rsid w:val="0056000A"/>
    <w:rsid w:val="005620AD"/>
    <w:rsid w:val="00570282"/>
    <w:rsid w:val="005731E1"/>
    <w:rsid w:val="005737B3"/>
    <w:rsid w:val="00574D8E"/>
    <w:rsid w:val="00575E14"/>
    <w:rsid w:val="005772D0"/>
    <w:rsid w:val="00577BBF"/>
    <w:rsid w:val="005829E1"/>
    <w:rsid w:val="00583911"/>
    <w:rsid w:val="00584046"/>
    <w:rsid w:val="00584EAB"/>
    <w:rsid w:val="0058698A"/>
    <w:rsid w:val="00592068"/>
    <w:rsid w:val="005938FD"/>
    <w:rsid w:val="005950FB"/>
    <w:rsid w:val="005A06B1"/>
    <w:rsid w:val="005B2408"/>
    <w:rsid w:val="005B597B"/>
    <w:rsid w:val="005B5E19"/>
    <w:rsid w:val="005C0DF2"/>
    <w:rsid w:val="005C1FB3"/>
    <w:rsid w:val="005C483D"/>
    <w:rsid w:val="005C6C5A"/>
    <w:rsid w:val="005D04F2"/>
    <w:rsid w:val="005D1773"/>
    <w:rsid w:val="005E232C"/>
    <w:rsid w:val="005E36E3"/>
    <w:rsid w:val="005E4FD6"/>
    <w:rsid w:val="005E71A1"/>
    <w:rsid w:val="005F001B"/>
    <w:rsid w:val="005F1522"/>
    <w:rsid w:val="005F7610"/>
    <w:rsid w:val="006044F0"/>
    <w:rsid w:val="00605339"/>
    <w:rsid w:val="0061329E"/>
    <w:rsid w:val="0061459E"/>
    <w:rsid w:val="00622E76"/>
    <w:rsid w:val="00623886"/>
    <w:rsid w:val="0062411C"/>
    <w:rsid w:val="00631986"/>
    <w:rsid w:val="0063454C"/>
    <w:rsid w:val="006365C1"/>
    <w:rsid w:val="00641F71"/>
    <w:rsid w:val="0064382B"/>
    <w:rsid w:val="00644F34"/>
    <w:rsid w:val="006454CA"/>
    <w:rsid w:val="006501F4"/>
    <w:rsid w:val="0065522B"/>
    <w:rsid w:val="00661C15"/>
    <w:rsid w:val="00662FDF"/>
    <w:rsid w:val="00664BFC"/>
    <w:rsid w:val="00665989"/>
    <w:rsid w:val="0066795A"/>
    <w:rsid w:val="0067043C"/>
    <w:rsid w:val="00670528"/>
    <w:rsid w:val="00670A5B"/>
    <w:rsid w:val="0067228A"/>
    <w:rsid w:val="006800D2"/>
    <w:rsid w:val="0068208D"/>
    <w:rsid w:val="0068504F"/>
    <w:rsid w:val="00685A42"/>
    <w:rsid w:val="006869CA"/>
    <w:rsid w:val="00690A88"/>
    <w:rsid w:val="0069292C"/>
    <w:rsid w:val="0069372B"/>
    <w:rsid w:val="0069699F"/>
    <w:rsid w:val="006A0217"/>
    <w:rsid w:val="006A7727"/>
    <w:rsid w:val="006B0C43"/>
    <w:rsid w:val="006B16C8"/>
    <w:rsid w:val="006B3CCF"/>
    <w:rsid w:val="006C0A0B"/>
    <w:rsid w:val="006C430C"/>
    <w:rsid w:val="006C4CE7"/>
    <w:rsid w:val="006C4E13"/>
    <w:rsid w:val="006C6070"/>
    <w:rsid w:val="006C6577"/>
    <w:rsid w:val="006C7C38"/>
    <w:rsid w:val="006D3E52"/>
    <w:rsid w:val="006D3F63"/>
    <w:rsid w:val="006E5644"/>
    <w:rsid w:val="006E67EC"/>
    <w:rsid w:val="006E7F3F"/>
    <w:rsid w:val="006F53FB"/>
    <w:rsid w:val="006F6297"/>
    <w:rsid w:val="006F7230"/>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68AE"/>
    <w:rsid w:val="00756B34"/>
    <w:rsid w:val="00756D17"/>
    <w:rsid w:val="007608A2"/>
    <w:rsid w:val="0076238C"/>
    <w:rsid w:val="00766B81"/>
    <w:rsid w:val="00767096"/>
    <w:rsid w:val="00767775"/>
    <w:rsid w:val="007866D1"/>
    <w:rsid w:val="00786ECD"/>
    <w:rsid w:val="007876AD"/>
    <w:rsid w:val="00792354"/>
    <w:rsid w:val="00796B61"/>
    <w:rsid w:val="007A07F3"/>
    <w:rsid w:val="007A2094"/>
    <w:rsid w:val="007A26E8"/>
    <w:rsid w:val="007B1405"/>
    <w:rsid w:val="007B6B94"/>
    <w:rsid w:val="007C14FF"/>
    <w:rsid w:val="007C46B4"/>
    <w:rsid w:val="007D252D"/>
    <w:rsid w:val="007E2905"/>
    <w:rsid w:val="007E7B0C"/>
    <w:rsid w:val="007F3917"/>
    <w:rsid w:val="00803E0F"/>
    <w:rsid w:val="008068AE"/>
    <w:rsid w:val="0081223C"/>
    <w:rsid w:val="0081426D"/>
    <w:rsid w:val="00820880"/>
    <w:rsid w:val="00823697"/>
    <w:rsid w:val="00826C1B"/>
    <w:rsid w:val="00831ACF"/>
    <w:rsid w:val="00834820"/>
    <w:rsid w:val="008355D9"/>
    <w:rsid w:val="008414B1"/>
    <w:rsid w:val="008416BD"/>
    <w:rsid w:val="0084182E"/>
    <w:rsid w:val="008467C3"/>
    <w:rsid w:val="008565A9"/>
    <w:rsid w:val="0085789B"/>
    <w:rsid w:val="00861B65"/>
    <w:rsid w:val="0086466A"/>
    <w:rsid w:val="00870F2B"/>
    <w:rsid w:val="00871BED"/>
    <w:rsid w:val="00873A10"/>
    <w:rsid w:val="0087661B"/>
    <w:rsid w:val="008809C6"/>
    <w:rsid w:val="008821BF"/>
    <w:rsid w:val="0088485C"/>
    <w:rsid w:val="00890EDA"/>
    <w:rsid w:val="00891340"/>
    <w:rsid w:val="0089501B"/>
    <w:rsid w:val="00896597"/>
    <w:rsid w:val="008973D9"/>
    <w:rsid w:val="008A22A5"/>
    <w:rsid w:val="008A4D55"/>
    <w:rsid w:val="008A5FB3"/>
    <w:rsid w:val="008A64FB"/>
    <w:rsid w:val="008B485A"/>
    <w:rsid w:val="008B5F34"/>
    <w:rsid w:val="008C2A30"/>
    <w:rsid w:val="008C745F"/>
    <w:rsid w:val="008D01C9"/>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25E5"/>
    <w:rsid w:val="00942CBB"/>
    <w:rsid w:val="00947A15"/>
    <w:rsid w:val="0095025A"/>
    <w:rsid w:val="00957CC0"/>
    <w:rsid w:val="009648F2"/>
    <w:rsid w:val="00966A5D"/>
    <w:rsid w:val="0097217F"/>
    <w:rsid w:val="0097262B"/>
    <w:rsid w:val="00977DAA"/>
    <w:rsid w:val="00981E45"/>
    <w:rsid w:val="00982BE2"/>
    <w:rsid w:val="00985A03"/>
    <w:rsid w:val="009904B4"/>
    <w:rsid w:val="009916B4"/>
    <w:rsid w:val="009923CD"/>
    <w:rsid w:val="00995024"/>
    <w:rsid w:val="00997B4A"/>
    <w:rsid w:val="00997BFA"/>
    <w:rsid w:val="009A0489"/>
    <w:rsid w:val="009A12A8"/>
    <w:rsid w:val="009A2774"/>
    <w:rsid w:val="009A5B32"/>
    <w:rsid w:val="009A673D"/>
    <w:rsid w:val="009B6803"/>
    <w:rsid w:val="009C1C77"/>
    <w:rsid w:val="009C2D49"/>
    <w:rsid w:val="009C57C4"/>
    <w:rsid w:val="009D2840"/>
    <w:rsid w:val="009D5090"/>
    <w:rsid w:val="009D5117"/>
    <w:rsid w:val="009F55B4"/>
    <w:rsid w:val="009F5641"/>
    <w:rsid w:val="009F6FC1"/>
    <w:rsid w:val="009F7DD1"/>
    <w:rsid w:val="00A0271E"/>
    <w:rsid w:val="00A04336"/>
    <w:rsid w:val="00A05EA7"/>
    <w:rsid w:val="00A06F2C"/>
    <w:rsid w:val="00A110FF"/>
    <w:rsid w:val="00A17B45"/>
    <w:rsid w:val="00A220C4"/>
    <w:rsid w:val="00A321B6"/>
    <w:rsid w:val="00A338F8"/>
    <w:rsid w:val="00A33F51"/>
    <w:rsid w:val="00A3654E"/>
    <w:rsid w:val="00A365C7"/>
    <w:rsid w:val="00A36FF2"/>
    <w:rsid w:val="00A5023D"/>
    <w:rsid w:val="00A50DB2"/>
    <w:rsid w:val="00A517D3"/>
    <w:rsid w:val="00A52B02"/>
    <w:rsid w:val="00A545BB"/>
    <w:rsid w:val="00A556A5"/>
    <w:rsid w:val="00A56922"/>
    <w:rsid w:val="00A56CEC"/>
    <w:rsid w:val="00A6415E"/>
    <w:rsid w:val="00A71CB6"/>
    <w:rsid w:val="00A721E5"/>
    <w:rsid w:val="00A7452A"/>
    <w:rsid w:val="00A74EFB"/>
    <w:rsid w:val="00A809FC"/>
    <w:rsid w:val="00A820A1"/>
    <w:rsid w:val="00A8289A"/>
    <w:rsid w:val="00A90031"/>
    <w:rsid w:val="00A91C45"/>
    <w:rsid w:val="00A95965"/>
    <w:rsid w:val="00A95B53"/>
    <w:rsid w:val="00A96825"/>
    <w:rsid w:val="00AA1864"/>
    <w:rsid w:val="00AA3408"/>
    <w:rsid w:val="00AA6323"/>
    <w:rsid w:val="00AA6B95"/>
    <w:rsid w:val="00AB0335"/>
    <w:rsid w:val="00AB10DB"/>
    <w:rsid w:val="00AC2486"/>
    <w:rsid w:val="00AC557F"/>
    <w:rsid w:val="00AC6A25"/>
    <w:rsid w:val="00AD2C99"/>
    <w:rsid w:val="00AE0FC9"/>
    <w:rsid w:val="00AF13C1"/>
    <w:rsid w:val="00AF7213"/>
    <w:rsid w:val="00AF77AA"/>
    <w:rsid w:val="00B02BA1"/>
    <w:rsid w:val="00B02C01"/>
    <w:rsid w:val="00B038A4"/>
    <w:rsid w:val="00B06804"/>
    <w:rsid w:val="00B14F44"/>
    <w:rsid w:val="00B23CEE"/>
    <w:rsid w:val="00B42584"/>
    <w:rsid w:val="00B45501"/>
    <w:rsid w:val="00B53114"/>
    <w:rsid w:val="00B53D10"/>
    <w:rsid w:val="00B601FF"/>
    <w:rsid w:val="00B62622"/>
    <w:rsid w:val="00B77D48"/>
    <w:rsid w:val="00B80742"/>
    <w:rsid w:val="00B81C86"/>
    <w:rsid w:val="00B82426"/>
    <w:rsid w:val="00B844D5"/>
    <w:rsid w:val="00B859E3"/>
    <w:rsid w:val="00B85D57"/>
    <w:rsid w:val="00B87EC9"/>
    <w:rsid w:val="00B91478"/>
    <w:rsid w:val="00B95938"/>
    <w:rsid w:val="00B961A8"/>
    <w:rsid w:val="00B96422"/>
    <w:rsid w:val="00BA42FB"/>
    <w:rsid w:val="00BA4F06"/>
    <w:rsid w:val="00BA610D"/>
    <w:rsid w:val="00BA6CE7"/>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447"/>
    <w:rsid w:val="00C03508"/>
    <w:rsid w:val="00C035DD"/>
    <w:rsid w:val="00C1051B"/>
    <w:rsid w:val="00C157AF"/>
    <w:rsid w:val="00C20AB6"/>
    <w:rsid w:val="00C22C69"/>
    <w:rsid w:val="00C25717"/>
    <w:rsid w:val="00C318C1"/>
    <w:rsid w:val="00C323E5"/>
    <w:rsid w:val="00C32D89"/>
    <w:rsid w:val="00C3460C"/>
    <w:rsid w:val="00C37F7C"/>
    <w:rsid w:val="00C45452"/>
    <w:rsid w:val="00C50B35"/>
    <w:rsid w:val="00C54888"/>
    <w:rsid w:val="00C55BCD"/>
    <w:rsid w:val="00C55F94"/>
    <w:rsid w:val="00C63335"/>
    <w:rsid w:val="00C63F19"/>
    <w:rsid w:val="00C74A81"/>
    <w:rsid w:val="00C76C01"/>
    <w:rsid w:val="00C836D5"/>
    <w:rsid w:val="00C90EEC"/>
    <w:rsid w:val="00C94655"/>
    <w:rsid w:val="00C95424"/>
    <w:rsid w:val="00CA049D"/>
    <w:rsid w:val="00CA2E44"/>
    <w:rsid w:val="00CB378E"/>
    <w:rsid w:val="00CB3A5D"/>
    <w:rsid w:val="00CB4E2D"/>
    <w:rsid w:val="00CB5F15"/>
    <w:rsid w:val="00CC018B"/>
    <w:rsid w:val="00CC2AC6"/>
    <w:rsid w:val="00CC4115"/>
    <w:rsid w:val="00CD30D3"/>
    <w:rsid w:val="00CD5543"/>
    <w:rsid w:val="00CD60FC"/>
    <w:rsid w:val="00CD6A44"/>
    <w:rsid w:val="00CE3CF4"/>
    <w:rsid w:val="00CE4965"/>
    <w:rsid w:val="00CF1A01"/>
    <w:rsid w:val="00CF1A23"/>
    <w:rsid w:val="00CF5426"/>
    <w:rsid w:val="00CF67D8"/>
    <w:rsid w:val="00CF6C5E"/>
    <w:rsid w:val="00D008C3"/>
    <w:rsid w:val="00D04A0C"/>
    <w:rsid w:val="00D055FF"/>
    <w:rsid w:val="00D057EF"/>
    <w:rsid w:val="00D07FC9"/>
    <w:rsid w:val="00D1163D"/>
    <w:rsid w:val="00D140A4"/>
    <w:rsid w:val="00D16047"/>
    <w:rsid w:val="00D17922"/>
    <w:rsid w:val="00D203F1"/>
    <w:rsid w:val="00D23D6E"/>
    <w:rsid w:val="00D266CF"/>
    <w:rsid w:val="00D30902"/>
    <w:rsid w:val="00D30FFB"/>
    <w:rsid w:val="00D32861"/>
    <w:rsid w:val="00D34AD2"/>
    <w:rsid w:val="00D372EF"/>
    <w:rsid w:val="00D42142"/>
    <w:rsid w:val="00D43472"/>
    <w:rsid w:val="00D45708"/>
    <w:rsid w:val="00D46CC5"/>
    <w:rsid w:val="00D50D35"/>
    <w:rsid w:val="00D528E0"/>
    <w:rsid w:val="00D551BA"/>
    <w:rsid w:val="00D631AF"/>
    <w:rsid w:val="00D73E5C"/>
    <w:rsid w:val="00D83493"/>
    <w:rsid w:val="00D872A2"/>
    <w:rsid w:val="00D93D94"/>
    <w:rsid w:val="00D95DBB"/>
    <w:rsid w:val="00DA19BD"/>
    <w:rsid w:val="00DB1587"/>
    <w:rsid w:val="00DD1B47"/>
    <w:rsid w:val="00DD1C20"/>
    <w:rsid w:val="00DD4244"/>
    <w:rsid w:val="00DD469A"/>
    <w:rsid w:val="00DE1047"/>
    <w:rsid w:val="00DE3A73"/>
    <w:rsid w:val="00DE5C0A"/>
    <w:rsid w:val="00DE7B90"/>
    <w:rsid w:val="00DF10D7"/>
    <w:rsid w:val="00DF1135"/>
    <w:rsid w:val="00DF2B0D"/>
    <w:rsid w:val="00DF4524"/>
    <w:rsid w:val="00DF4AD0"/>
    <w:rsid w:val="00DF50F6"/>
    <w:rsid w:val="00E02AF0"/>
    <w:rsid w:val="00E05C71"/>
    <w:rsid w:val="00E0685D"/>
    <w:rsid w:val="00E10956"/>
    <w:rsid w:val="00E12AA0"/>
    <w:rsid w:val="00E14F75"/>
    <w:rsid w:val="00E23E7D"/>
    <w:rsid w:val="00E25BDB"/>
    <w:rsid w:val="00E27803"/>
    <w:rsid w:val="00E31F96"/>
    <w:rsid w:val="00E323C0"/>
    <w:rsid w:val="00E44BC2"/>
    <w:rsid w:val="00E50792"/>
    <w:rsid w:val="00E526AA"/>
    <w:rsid w:val="00E54401"/>
    <w:rsid w:val="00E546B6"/>
    <w:rsid w:val="00E57994"/>
    <w:rsid w:val="00E6193B"/>
    <w:rsid w:val="00E62726"/>
    <w:rsid w:val="00E63457"/>
    <w:rsid w:val="00E75F24"/>
    <w:rsid w:val="00E805FE"/>
    <w:rsid w:val="00E807BC"/>
    <w:rsid w:val="00E84C3C"/>
    <w:rsid w:val="00E92656"/>
    <w:rsid w:val="00E958D7"/>
    <w:rsid w:val="00E95D50"/>
    <w:rsid w:val="00EA0688"/>
    <w:rsid w:val="00EA5BD3"/>
    <w:rsid w:val="00EB249C"/>
    <w:rsid w:val="00EB7C23"/>
    <w:rsid w:val="00EC326F"/>
    <w:rsid w:val="00EC4372"/>
    <w:rsid w:val="00EC5D41"/>
    <w:rsid w:val="00ED3941"/>
    <w:rsid w:val="00ED4C9E"/>
    <w:rsid w:val="00ED4D57"/>
    <w:rsid w:val="00ED7079"/>
    <w:rsid w:val="00EE1668"/>
    <w:rsid w:val="00EE1E33"/>
    <w:rsid w:val="00EE2A32"/>
    <w:rsid w:val="00EE4AAE"/>
    <w:rsid w:val="00EE6E15"/>
    <w:rsid w:val="00EE796E"/>
    <w:rsid w:val="00EE7AC7"/>
    <w:rsid w:val="00EF3166"/>
    <w:rsid w:val="00F01815"/>
    <w:rsid w:val="00F034E4"/>
    <w:rsid w:val="00F036F5"/>
    <w:rsid w:val="00F04B91"/>
    <w:rsid w:val="00F04C53"/>
    <w:rsid w:val="00F06FEA"/>
    <w:rsid w:val="00F20D2B"/>
    <w:rsid w:val="00F237CE"/>
    <w:rsid w:val="00F24F5F"/>
    <w:rsid w:val="00F256D6"/>
    <w:rsid w:val="00F26CA3"/>
    <w:rsid w:val="00F31D77"/>
    <w:rsid w:val="00F34D78"/>
    <w:rsid w:val="00F36CB9"/>
    <w:rsid w:val="00F40CED"/>
    <w:rsid w:val="00F41E9F"/>
    <w:rsid w:val="00F42B30"/>
    <w:rsid w:val="00F43ADC"/>
    <w:rsid w:val="00F44F48"/>
    <w:rsid w:val="00F45D46"/>
    <w:rsid w:val="00F508EE"/>
    <w:rsid w:val="00F53A7D"/>
    <w:rsid w:val="00F54D0A"/>
    <w:rsid w:val="00F5602C"/>
    <w:rsid w:val="00F6264D"/>
    <w:rsid w:val="00F643D0"/>
    <w:rsid w:val="00F66982"/>
    <w:rsid w:val="00F73EB9"/>
    <w:rsid w:val="00F756DD"/>
    <w:rsid w:val="00F77CEA"/>
    <w:rsid w:val="00F80F2B"/>
    <w:rsid w:val="00F8254A"/>
    <w:rsid w:val="00F82FDD"/>
    <w:rsid w:val="00F92D77"/>
    <w:rsid w:val="00FA0D32"/>
    <w:rsid w:val="00FA21FD"/>
    <w:rsid w:val="00FA24B4"/>
    <w:rsid w:val="00FA277C"/>
    <w:rsid w:val="00FA572F"/>
    <w:rsid w:val="00FB0A8D"/>
    <w:rsid w:val="00FB0E34"/>
    <w:rsid w:val="00FB2F35"/>
    <w:rsid w:val="00FB7049"/>
    <w:rsid w:val="00FB7B52"/>
    <w:rsid w:val="00FC1E36"/>
    <w:rsid w:val="00FC26D0"/>
    <w:rsid w:val="00FC46DA"/>
    <w:rsid w:val="00FC7CF0"/>
    <w:rsid w:val="00FD0FA0"/>
    <w:rsid w:val="00FD325E"/>
    <w:rsid w:val="00FD38A0"/>
    <w:rsid w:val="00FD4008"/>
    <w:rsid w:val="00FD6B37"/>
    <w:rsid w:val="00FE00F3"/>
    <w:rsid w:val="00FE10DA"/>
    <w:rsid w:val="00FE1261"/>
    <w:rsid w:val="00FE3F8D"/>
    <w:rsid w:val="00FE706D"/>
    <w:rsid w:val="00FF3B65"/>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semiHidden/>
    <w:locked/>
    <w:rsid w:val="00A6415E"/>
    <w:rPr>
      <w:rFonts w:ascii="Cambria" w:hAnsi="Cambria" w:cs="Times New Roman"/>
      <w:b/>
      <w:bCs/>
      <w:i/>
      <w:i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rsid w:val="003D3BB9"/>
    <w:pPr>
      <w:spacing w:after="120" w:line="480" w:lineRule="auto"/>
      <w:ind w:left="283"/>
    </w:pPr>
  </w:style>
  <w:style w:type="character" w:customStyle="1" w:styleId="BodyTextIndent2Char">
    <w:name w:val="Body Text Indent 2 Char"/>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B501C8"/>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s>
</file>

<file path=word/webSettings.xml><?xml version="1.0" encoding="utf-8"?>
<w:webSettings xmlns:r="http://schemas.openxmlformats.org/officeDocument/2006/relationships" xmlns:w="http://schemas.openxmlformats.org/wordprocessingml/2006/main">
  <w:divs>
    <w:div w:id="161548378">
      <w:marLeft w:val="0"/>
      <w:marRight w:val="0"/>
      <w:marTop w:val="0"/>
      <w:marBottom w:val="0"/>
      <w:divBdr>
        <w:top w:val="none" w:sz="0" w:space="0" w:color="auto"/>
        <w:left w:val="none" w:sz="0" w:space="0" w:color="auto"/>
        <w:bottom w:val="none" w:sz="0" w:space="0" w:color="auto"/>
        <w:right w:val="none" w:sz="0" w:space="0" w:color="auto"/>
      </w:divBdr>
    </w:div>
    <w:div w:id="161548379">
      <w:marLeft w:val="0"/>
      <w:marRight w:val="0"/>
      <w:marTop w:val="0"/>
      <w:marBottom w:val="0"/>
      <w:divBdr>
        <w:top w:val="none" w:sz="0" w:space="0" w:color="auto"/>
        <w:left w:val="none" w:sz="0" w:space="0" w:color="auto"/>
        <w:bottom w:val="none" w:sz="0" w:space="0" w:color="auto"/>
        <w:right w:val="none" w:sz="0" w:space="0" w:color="auto"/>
      </w:divBdr>
    </w:div>
    <w:div w:id="161548380">
      <w:marLeft w:val="0"/>
      <w:marRight w:val="0"/>
      <w:marTop w:val="0"/>
      <w:marBottom w:val="0"/>
      <w:divBdr>
        <w:top w:val="none" w:sz="0" w:space="0" w:color="auto"/>
        <w:left w:val="none" w:sz="0" w:space="0" w:color="auto"/>
        <w:bottom w:val="none" w:sz="0" w:space="0" w:color="auto"/>
        <w:right w:val="none" w:sz="0" w:space="0" w:color="auto"/>
      </w:divBdr>
    </w:div>
    <w:div w:id="161548381">
      <w:marLeft w:val="0"/>
      <w:marRight w:val="0"/>
      <w:marTop w:val="0"/>
      <w:marBottom w:val="0"/>
      <w:divBdr>
        <w:top w:val="none" w:sz="0" w:space="0" w:color="auto"/>
        <w:left w:val="none" w:sz="0" w:space="0" w:color="auto"/>
        <w:bottom w:val="none" w:sz="0" w:space="0" w:color="auto"/>
        <w:right w:val="none" w:sz="0" w:space="0" w:color="auto"/>
      </w:divBdr>
    </w:div>
    <w:div w:id="161548382">
      <w:marLeft w:val="0"/>
      <w:marRight w:val="0"/>
      <w:marTop w:val="0"/>
      <w:marBottom w:val="0"/>
      <w:divBdr>
        <w:top w:val="none" w:sz="0" w:space="0" w:color="auto"/>
        <w:left w:val="none" w:sz="0" w:space="0" w:color="auto"/>
        <w:bottom w:val="none" w:sz="0" w:space="0" w:color="auto"/>
        <w:right w:val="none" w:sz="0" w:space="0" w:color="auto"/>
      </w:divBdr>
    </w:div>
    <w:div w:id="161548383">
      <w:marLeft w:val="0"/>
      <w:marRight w:val="0"/>
      <w:marTop w:val="0"/>
      <w:marBottom w:val="0"/>
      <w:divBdr>
        <w:top w:val="none" w:sz="0" w:space="0" w:color="auto"/>
        <w:left w:val="none" w:sz="0" w:space="0" w:color="auto"/>
        <w:bottom w:val="none" w:sz="0" w:space="0" w:color="auto"/>
        <w:right w:val="none" w:sz="0" w:space="0" w:color="auto"/>
      </w:divBdr>
    </w:div>
    <w:div w:id="161548384">
      <w:marLeft w:val="0"/>
      <w:marRight w:val="0"/>
      <w:marTop w:val="0"/>
      <w:marBottom w:val="0"/>
      <w:divBdr>
        <w:top w:val="none" w:sz="0" w:space="0" w:color="auto"/>
        <w:left w:val="none" w:sz="0" w:space="0" w:color="auto"/>
        <w:bottom w:val="none" w:sz="0" w:space="0" w:color="auto"/>
        <w:right w:val="none" w:sz="0" w:space="0" w:color="auto"/>
      </w:divBdr>
    </w:div>
    <w:div w:id="161548385">
      <w:marLeft w:val="0"/>
      <w:marRight w:val="0"/>
      <w:marTop w:val="0"/>
      <w:marBottom w:val="0"/>
      <w:divBdr>
        <w:top w:val="none" w:sz="0" w:space="0" w:color="auto"/>
        <w:left w:val="none" w:sz="0" w:space="0" w:color="auto"/>
        <w:bottom w:val="none" w:sz="0" w:space="0" w:color="auto"/>
        <w:right w:val="none" w:sz="0" w:space="0" w:color="auto"/>
      </w:divBdr>
    </w:div>
    <w:div w:id="161548386">
      <w:marLeft w:val="0"/>
      <w:marRight w:val="0"/>
      <w:marTop w:val="0"/>
      <w:marBottom w:val="0"/>
      <w:divBdr>
        <w:top w:val="none" w:sz="0" w:space="0" w:color="auto"/>
        <w:left w:val="none" w:sz="0" w:space="0" w:color="auto"/>
        <w:bottom w:val="none" w:sz="0" w:space="0" w:color="auto"/>
        <w:right w:val="none" w:sz="0" w:space="0" w:color="auto"/>
      </w:divBdr>
    </w:div>
    <w:div w:id="161548387">
      <w:marLeft w:val="0"/>
      <w:marRight w:val="0"/>
      <w:marTop w:val="0"/>
      <w:marBottom w:val="0"/>
      <w:divBdr>
        <w:top w:val="none" w:sz="0" w:space="0" w:color="auto"/>
        <w:left w:val="none" w:sz="0" w:space="0" w:color="auto"/>
        <w:bottom w:val="none" w:sz="0" w:space="0" w:color="auto"/>
        <w:right w:val="none" w:sz="0" w:space="0" w:color="auto"/>
      </w:divBdr>
    </w:div>
    <w:div w:id="161548388">
      <w:marLeft w:val="0"/>
      <w:marRight w:val="0"/>
      <w:marTop w:val="0"/>
      <w:marBottom w:val="0"/>
      <w:divBdr>
        <w:top w:val="none" w:sz="0" w:space="0" w:color="auto"/>
        <w:left w:val="none" w:sz="0" w:space="0" w:color="auto"/>
        <w:bottom w:val="none" w:sz="0" w:space="0" w:color="auto"/>
        <w:right w:val="none" w:sz="0" w:space="0" w:color="auto"/>
      </w:divBdr>
    </w:div>
    <w:div w:id="161548389">
      <w:marLeft w:val="0"/>
      <w:marRight w:val="0"/>
      <w:marTop w:val="0"/>
      <w:marBottom w:val="0"/>
      <w:divBdr>
        <w:top w:val="none" w:sz="0" w:space="0" w:color="auto"/>
        <w:left w:val="none" w:sz="0" w:space="0" w:color="auto"/>
        <w:bottom w:val="none" w:sz="0" w:space="0" w:color="auto"/>
        <w:right w:val="none" w:sz="0" w:space="0" w:color="auto"/>
      </w:divBdr>
    </w:div>
    <w:div w:id="161548390">
      <w:marLeft w:val="0"/>
      <w:marRight w:val="0"/>
      <w:marTop w:val="0"/>
      <w:marBottom w:val="0"/>
      <w:divBdr>
        <w:top w:val="none" w:sz="0" w:space="0" w:color="auto"/>
        <w:left w:val="none" w:sz="0" w:space="0" w:color="auto"/>
        <w:bottom w:val="none" w:sz="0" w:space="0" w:color="auto"/>
        <w:right w:val="none" w:sz="0" w:space="0" w:color="auto"/>
      </w:divBdr>
    </w:div>
    <w:div w:id="161548391">
      <w:marLeft w:val="0"/>
      <w:marRight w:val="0"/>
      <w:marTop w:val="0"/>
      <w:marBottom w:val="0"/>
      <w:divBdr>
        <w:top w:val="none" w:sz="0" w:space="0" w:color="auto"/>
        <w:left w:val="none" w:sz="0" w:space="0" w:color="auto"/>
        <w:bottom w:val="none" w:sz="0" w:space="0" w:color="auto"/>
        <w:right w:val="none" w:sz="0" w:space="0" w:color="auto"/>
      </w:divBdr>
    </w:div>
    <w:div w:id="1615483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12</Pages>
  <Words>21545</Words>
  <Characters>12281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dc:title>
  <dc:subject/>
  <dc:creator>RePack by Diakov</dc:creator>
  <cp:keywords/>
  <dc:description/>
  <cp:lastModifiedBy>Фокс</cp:lastModifiedBy>
  <cp:revision>2</cp:revision>
  <cp:lastPrinted>2018-09-03T09:03:00Z</cp:lastPrinted>
  <dcterms:created xsi:type="dcterms:W3CDTF">2018-09-03T12:29:00Z</dcterms:created>
  <dcterms:modified xsi:type="dcterms:W3CDTF">2018-09-03T12:29:00Z</dcterms:modified>
</cp:coreProperties>
</file>