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7FC" w:rsidRDefault="000157FC" w:rsidP="00370775">
      <w:pPr>
        <w:jc w:val="right"/>
        <w:rPr>
          <w:b/>
          <w:i/>
          <w:lang w:val="uk-UA" w:eastAsia="uk-UA"/>
        </w:rPr>
      </w:pPr>
      <w:r>
        <w:rPr>
          <w:b/>
          <w:i/>
          <w:lang w:val="uk-UA"/>
        </w:rPr>
        <w:t xml:space="preserve">Додаток до заходу </w:t>
      </w:r>
      <w:r>
        <w:rPr>
          <w:b/>
          <w:i/>
          <w:lang w:val="uk-UA" w:eastAsia="uk-UA"/>
        </w:rPr>
        <w:t>«Поточний ремонт доріг»</w:t>
      </w:r>
    </w:p>
    <w:p w:rsidR="000157FC" w:rsidRDefault="000157FC" w:rsidP="00370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0157FC" w:rsidRDefault="000157FC" w:rsidP="00370775">
      <w:pPr>
        <w:rPr>
          <w:lang w:val="uk-UA"/>
        </w:rPr>
      </w:pPr>
      <w:r>
        <w:rPr>
          <w:b/>
          <w:lang w:val="uk-UA"/>
        </w:rPr>
        <w:t xml:space="preserve">Таблиця:  </w:t>
      </w:r>
      <w:r>
        <w:rPr>
          <w:lang w:val="uk-UA"/>
        </w:rPr>
        <w:t xml:space="preserve">Поточний ремонт доріг </w:t>
      </w:r>
    </w:p>
    <w:tbl>
      <w:tblPr>
        <w:tblW w:w="10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9"/>
        <w:gridCol w:w="4743"/>
        <w:gridCol w:w="1560"/>
        <w:gridCol w:w="1701"/>
        <w:gridCol w:w="1682"/>
      </w:tblGrid>
      <w:tr w:rsidR="000157FC" w:rsidTr="00370775">
        <w:trPr>
          <w:cantSplit/>
          <w:trHeight w:val="1134"/>
        </w:trPr>
        <w:tc>
          <w:tcPr>
            <w:tcW w:w="468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№</w:t>
            </w:r>
          </w:p>
        </w:tc>
        <w:tc>
          <w:tcPr>
            <w:tcW w:w="4743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Назва</w:t>
            </w:r>
          </w:p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об’єкту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Терміни виконання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Потреба в фінансуванні,</w:t>
            </w:r>
          </w:p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тис. грн.</w:t>
            </w:r>
          </w:p>
        </w:tc>
        <w:tc>
          <w:tcPr>
            <w:tcW w:w="1682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Фінансування з місцевого бюджету,</w:t>
            </w:r>
          </w:p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тис. грн.</w:t>
            </w:r>
          </w:p>
        </w:tc>
      </w:tr>
      <w:tr w:rsidR="000157FC" w:rsidTr="00370775">
        <w:trPr>
          <w:cantSplit/>
          <w:trHeight w:val="1134"/>
        </w:trPr>
        <w:tc>
          <w:tcPr>
            <w:tcW w:w="468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</w:p>
        </w:tc>
        <w:tc>
          <w:tcPr>
            <w:tcW w:w="4743" w:type="dxa"/>
            <w:vAlign w:val="center"/>
          </w:tcPr>
          <w:p w:rsidR="000157FC" w:rsidRDefault="000157FC" w:rsidP="00370775">
            <w:pPr>
              <w:spacing w:line="276" w:lineRule="auto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дорога по вулиці М.Грушевського (відрізок дороги, обмежений вулицями Миколаївська і В.Чорновола)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195,0</w:t>
            </w:r>
          </w:p>
        </w:tc>
        <w:tc>
          <w:tcPr>
            <w:tcW w:w="1682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195,0</w:t>
            </w:r>
          </w:p>
        </w:tc>
      </w:tr>
      <w:tr w:rsidR="000157FC" w:rsidTr="00370775">
        <w:trPr>
          <w:cantSplit/>
          <w:trHeight w:val="1134"/>
        </w:trPr>
        <w:tc>
          <w:tcPr>
            <w:tcW w:w="468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</w:t>
            </w:r>
          </w:p>
        </w:tc>
        <w:tc>
          <w:tcPr>
            <w:tcW w:w="4743" w:type="dxa"/>
            <w:vAlign w:val="center"/>
          </w:tcPr>
          <w:p w:rsidR="000157FC" w:rsidRDefault="000157FC">
            <w:pPr>
              <w:spacing w:line="276" w:lineRule="auto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дорога по вулиці Лесі Українки (відрізок дороги, обмежений проспектом Т.Г. Шевченка і вулицею Ходорівська)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195,0</w:t>
            </w:r>
          </w:p>
        </w:tc>
        <w:tc>
          <w:tcPr>
            <w:tcW w:w="1682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195,0</w:t>
            </w:r>
          </w:p>
        </w:tc>
      </w:tr>
      <w:tr w:rsidR="000157FC" w:rsidTr="00370775">
        <w:trPr>
          <w:cantSplit/>
          <w:trHeight w:val="1134"/>
        </w:trPr>
        <w:tc>
          <w:tcPr>
            <w:tcW w:w="468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</w:t>
            </w:r>
          </w:p>
        </w:tc>
        <w:tc>
          <w:tcPr>
            <w:tcW w:w="4743" w:type="dxa"/>
            <w:vAlign w:val="center"/>
          </w:tcPr>
          <w:p w:rsidR="000157FC" w:rsidRDefault="000157FC" w:rsidP="00370775">
            <w:pPr>
              <w:spacing w:line="276" w:lineRule="auto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дорога по вулиці В.Чорновола (відрізок дороги від перехрестя з вулицею М.Грушевського в напрямку вулиці О.Довбуша)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135,0</w:t>
            </w:r>
          </w:p>
        </w:tc>
        <w:tc>
          <w:tcPr>
            <w:tcW w:w="1682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135,0</w:t>
            </w:r>
          </w:p>
        </w:tc>
      </w:tr>
      <w:tr w:rsidR="000157FC" w:rsidTr="00370775">
        <w:tc>
          <w:tcPr>
            <w:tcW w:w="468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4743" w:type="dxa"/>
            <w:vAlign w:val="center"/>
          </w:tcPr>
          <w:p w:rsidR="000157FC" w:rsidRDefault="000157FC">
            <w:pPr>
              <w:spacing w:line="276" w:lineRule="auto"/>
              <w:jc w:val="both"/>
              <w:rPr>
                <w:color w:val="000000"/>
                <w:lang w:val="uk-UA"/>
              </w:rPr>
            </w:pPr>
            <w:r>
              <w:rPr>
                <w:bCs/>
                <w:lang w:val="uk-UA"/>
              </w:rPr>
              <w:t xml:space="preserve">дорога по </w:t>
            </w:r>
            <w:r>
              <w:rPr>
                <w:color w:val="000000"/>
                <w:lang w:val="uk-UA"/>
              </w:rPr>
              <w:t>проспекту Т.</w:t>
            </w:r>
            <w:bookmarkStart w:id="0" w:name="_GoBack"/>
            <w:bookmarkEnd w:id="0"/>
            <w:r>
              <w:rPr>
                <w:color w:val="000000"/>
                <w:lang w:val="uk-UA"/>
              </w:rPr>
              <w:t>Г. Шевченка  (</w:t>
            </w:r>
            <w:r>
              <w:rPr>
                <w:bCs/>
                <w:lang w:val="uk-UA"/>
              </w:rPr>
              <w:t>відрізок дороги, обмежений вулицями В.</w:t>
            </w:r>
            <w:r>
              <w:rPr>
                <w:color w:val="000000"/>
                <w:lang w:val="uk-UA"/>
              </w:rPr>
              <w:t>Чорновола та Лесі Українки)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1173,0</w:t>
            </w:r>
          </w:p>
        </w:tc>
        <w:tc>
          <w:tcPr>
            <w:tcW w:w="1682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1173,0</w:t>
            </w:r>
          </w:p>
        </w:tc>
      </w:tr>
      <w:tr w:rsidR="000157FC" w:rsidTr="00370775">
        <w:tc>
          <w:tcPr>
            <w:tcW w:w="5211" w:type="dxa"/>
            <w:gridSpan w:val="2"/>
          </w:tcPr>
          <w:p w:rsidR="000157FC" w:rsidRDefault="000157FC">
            <w:pPr>
              <w:spacing w:line="276" w:lineRule="auto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ВСЬОГО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1698,0</w:t>
            </w:r>
          </w:p>
        </w:tc>
        <w:tc>
          <w:tcPr>
            <w:tcW w:w="1682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1698,0</w:t>
            </w:r>
          </w:p>
        </w:tc>
      </w:tr>
    </w:tbl>
    <w:p w:rsidR="000157FC" w:rsidRDefault="000157FC" w:rsidP="00370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0157FC" w:rsidRDefault="000157FC" w:rsidP="00370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0157FC" w:rsidRDefault="000157FC" w:rsidP="00370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</w:pPr>
    </w:p>
    <w:p w:rsidR="000157FC" w:rsidRDefault="000157FC" w:rsidP="00370775">
      <w:pPr>
        <w:ind w:left="1416"/>
        <w:jc w:val="right"/>
        <w:rPr>
          <w:b/>
          <w:i/>
          <w:lang w:val="uk-UA" w:eastAsia="uk-UA"/>
        </w:rPr>
      </w:pPr>
      <w:r>
        <w:rPr>
          <w:b/>
          <w:i/>
          <w:lang w:val="uk-UA"/>
        </w:rPr>
        <w:t xml:space="preserve">Додаток до заходу </w:t>
      </w:r>
      <w:r>
        <w:rPr>
          <w:b/>
          <w:i/>
          <w:lang w:val="uk-UA" w:eastAsia="uk-UA"/>
        </w:rPr>
        <w:t xml:space="preserve">«Капітальний ремонт доріг комунальної власності, </w:t>
      </w:r>
    </w:p>
    <w:p w:rsidR="000157FC" w:rsidRDefault="000157FC" w:rsidP="00370775">
      <w:pPr>
        <w:ind w:left="1416"/>
        <w:jc w:val="right"/>
        <w:rPr>
          <w:b/>
          <w:i/>
          <w:lang w:val="uk-UA" w:eastAsia="uk-UA"/>
        </w:rPr>
      </w:pPr>
      <w:r>
        <w:rPr>
          <w:b/>
          <w:i/>
          <w:lang w:val="uk-UA" w:eastAsia="uk-UA"/>
        </w:rPr>
        <w:t>виготовлення проектно-кошторисної документації»</w:t>
      </w:r>
    </w:p>
    <w:p w:rsidR="000157FC" w:rsidRDefault="000157FC" w:rsidP="00370775">
      <w:pPr>
        <w:jc w:val="right"/>
        <w:rPr>
          <w:i/>
          <w:lang w:val="uk-UA"/>
        </w:rPr>
      </w:pPr>
    </w:p>
    <w:p w:rsidR="000157FC" w:rsidRDefault="000157FC" w:rsidP="00370775">
      <w:pPr>
        <w:rPr>
          <w:lang w:val="uk-UA"/>
        </w:rPr>
      </w:pPr>
      <w:r>
        <w:rPr>
          <w:b/>
          <w:lang w:val="uk-UA"/>
        </w:rPr>
        <w:t xml:space="preserve">Таблиця:  </w:t>
      </w:r>
      <w:r>
        <w:rPr>
          <w:lang w:val="uk-UA"/>
        </w:rPr>
        <w:t>Капітальний ремонт доріг комунальної власності, виготовлення проектно-кошторисної документації</w:t>
      </w: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7"/>
        <w:gridCol w:w="4741"/>
        <w:gridCol w:w="1560"/>
        <w:gridCol w:w="1701"/>
        <w:gridCol w:w="1701"/>
      </w:tblGrid>
      <w:tr w:rsidR="000157FC" w:rsidTr="00370775">
        <w:trPr>
          <w:cantSplit/>
          <w:trHeight w:val="1134"/>
        </w:trPr>
        <w:tc>
          <w:tcPr>
            <w:tcW w:w="468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№</w:t>
            </w:r>
          </w:p>
        </w:tc>
        <w:tc>
          <w:tcPr>
            <w:tcW w:w="4743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Назва</w:t>
            </w:r>
          </w:p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об’єкту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Терміни виконання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Потреба в фінансуванні,</w:t>
            </w:r>
          </w:p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тис. грн.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Фінансування з місцевого бюджету,</w:t>
            </w:r>
          </w:p>
          <w:p w:rsidR="000157FC" w:rsidRDefault="000157FC">
            <w:pPr>
              <w:spacing w:line="276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тис. грн.</w:t>
            </w:r>
          </w:p>
        </w:tc>
      </w:tr>
      <w:tr w:rsidR="000157FC" w:rsidTr="00370775">
        <w:tc>
          <w:tcPr>
            <w:tcW w:w="468" w:type="dxa"/>
          </w:tcPr>
          <w:p w:rsidR="000157FC" w:rsidRDefault="000157FC">
            <w:pPr>
              <w:spacing w:line="276" w:lineRule="auto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1.</w:t>
            </w:r>
          </w:p>
        </w:tc>
        <w:tc>
          <w:tcPr>
            <w:tcW w:w="4743" w:type="dxa"/>
            <w:vAlign w:val="center"/>
          </w:tcPr>
          <w:p w:rsidR="000157FC" w:rsidRDefault="000157FC">
            <w:pPr>
              <w:spacing w:line="276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дорога по проспекту Т. Г. Шевченка (відрізок дороги від бульвару О. Довженка в </w:t>
            </w:r>
            <w:r>
              <w:rPr>
                <w:lang w:val="uk-UA"/>
              </w:rPr>
              <w:t>напрямку площі Героїв Майдану</w:t>
            </w:r>
            <w:r>
              <w:rPr>
                <w:color w:val="000000"/>
                <w:lang w:val="uk-UA"/>
              </w:rPr>
              <w:t>) в м. Новий Розділ Львівської області</w:t>
            </w:r>
          </w:p>
        </w:tc>
        <w:tc>
          <w:tcPr>
            <w:tcW w:w="1560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2017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1490,0</w:t>
            </w:r>
          </w:p>
        </w:tc>
        <w:tc>
          <w:tcPr>
            <w:tcW w:w="1701" w:type="dxa"/>
            <w:vAlign w:val="center"/>
          </w:tcPr>
          <w:p w:rsidR="000157FC" w:rsidRDefault="000157FC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1490,0</w:t>
            </w:r>
          </w:p>
        </w:tc>
      </w:tr>
    </w:tbl>
    <w:p w:rsidR="000157FC" w:rsidRDefault="000157FC" w:rsidP="00370775">
      <w:pPr>
        <w:ind w:firstLine="540"/>
      </w:pPr>
    </w:p>
    <w:p w:rsidR="000157FC" w:rsidRDefault="000157FC" w:rsidP="00370775">
      <w:pPr>
        <w:ind w:firstLine="540"/>
        <w:rPr>
          <w:lang w:val="uk-UA"/>
        </w:rPr>
      </w:pPr>
    </w:p>
    <w:p w:rsidR="000157FC" w:rsidRDefault="000157FC" w:rsidP="00370775">
      <w:pPr>
        <w:ind w:firstLine="540"/>
        <w:rPr>
          <w:lang w:val="uk-UA"/>
        </w:rPr>
      </w:pPr>
    </w:p>
    <w:p w:rsidR="000157FC" w:rsidRDefault="000157FC" w:rsidP="00370775">
      <w:pPr>
        <w:spacing w:line="360" w:lineRule="auto"/>
        <w:rPr>
          <w:b/>
          <w:lang w:val="uk-UA"/>
        </w:rPr>
      </w:pPr>
      <w:r>
        <w:rPr>
          <w:b/>
        </w:rPr>
        <w:t>МІСЬКИЙ 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lang w:val="uk-UA"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        </w:t>
      </w:r>
      <w:r>
        <w:rPr>
          <w:b/>
        </w:rPr>
        <w:tab/>
        <w:t xml:space="preserve"> </w:t>
      </w:r>
      <w:r>
        <w:rPr>
          <w:b/>
          <w:lang w:val="uk-UA"/>
        </w:rPr>
        <w:t xml:space="preserve">        </w:t>
      </w:r>
      <w:r>
        <w:rPr>
          <w:b/>
        </w:rPr>
        <w:t>А.Р. МЕЛЕШКО</w:t>
      </w:r>
    </w:p>
    <w:p w:rsidR="000157FC" w:rsidRDefault="000157FC"/>
    <w:sectPr w:rsidR="000157FC" w:rsidSect="00452C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A03"/>
    <w:rsid w:val="000035AF"/>
    <w:rsid w:val="000039FD"/>
    <w:rsid w:val="00003DF6"/>
    <w:rsid w:val="00013DA0"/>
    <w:rsid w:val="000157FC"/>
    <w:rsid w:val="00041696"/>
    <w:rsid w:val="00047144"/>
    <w:rsid w:val="00050B9B"/>
    <w:rsid w:val="00050D15"/>
    <w:rsid w:val="0005329B"/>
    <w:rsid w:val="00054595"/>
    <w:rsid w:val="0005507C"/>
    <w:rsid w:val="00056CD9"/>
    <w:rsid w:val="000606D8"/>
    <w:rsid w:val="0006096D"/>
    <w:rsid w:val="0006164B"/>
    <w:rsid w:val="0006166A"/>
    <w:rsid w:val="000627D2"/>
    <w:rsid w:val="000658C9"/>
    <w:rsid w:val="00065C17"/>
    <w:rsid w:val="000702FC"/>
    <w:rsid w:val="00071629"/>
    <w:rsid w:val="00072BA2"/>
    <w:rsid w:val="00076692"/>
    <w:rsid w:val="00082B65"/>
    <w:rsid w:val="000914A6"/>
    <w:rsid w:val="0009480D"/>
    <w:rsid w:val="000975DE"/>
    <w:rsid w:val="000A09B9"/>
    <w:rsid w:val="000B1E8B"/>
    <w:rsid w:val="000B6CBD"/>
    <w:rsid w:val="000C06FB"/>
    <w:rsid w:val="000C17EC"/>
    <w:rsid w:val="000C1D50"/>
    <w:rsid w:val="000C23C8"/>
    <w:rsid w:val="000C31F6"/>
    <w:rsid w:val="000C5FC9"/>
    <w:rsid w:val="000C6D0C"/>
    <w:rsid w:val="000D0ED4"/>
    <w:rsid w:val="000D1095"/>
    <w:rsid w:val="000D4B6B"/>
    <w:rsid w:val="000D690A"/>
    <w:rsid w:val="000D6941"/>
    <w:rsid w:val="000E2937"/>
    <w:rsid w:val="000E41BF"/>
    <w:rsid w:val="000F0ACD"/>
    <w:rsid w:val="000F1D48"/>
    <w:rsid w:val="000F34D0"/>
    <w:rsid w:val="000F47DF"/>
    <w:rsid w:val="000F5622"/>
    <w:rsid w:val="000F72A2"/>
    <w:rsid w:val="000F78F3"/>
    <w:rsid w:val="00105AED"/>
    <w:rsid w:val="001064F7"/>
    <w:rsid w:val="00106A9D"/>
    <w:rsid w:val="0011108D"/>
    <w:rsid w:val="00115DA2"/>
    <w:rsid w:val="001204B1"/>
    <w:rsid w:val="00120AC2"/>
    <w:rsid w:val="00122820"/>
    <w:rsid w:val="00124BB6"/>
    <w:rsid w:val="00125B20"/>
    <w:rsid w:val="00130C76"/>
    <w:rsid w:val="00131D62"/>
    <w:rsid w:val="0013235B"/>
    <w:rsid w:val="0013664D"/>
    <w:rsid w:val="00142FBD"/>
    <w:rsid w:val="00143546"/>
    <w:rsid w:val="001461D9"/>
    <w:rsid w:val="001478F3"/>
    <w:rsid w:val="001512F6"/>
    <w:rsid w:val="00155EFF"/>
    <w:rsid w:val="00156F7B"/>
    <w:rsid w:val="00164CCB"/>
    <w:rsid w:val="00166C08"/>
    <w:rsid w:val="001710AC"/>
    <w:rsid w:val="0018259C"/>
    <w:rsid w:val="00182787"/>
    <w:rsid w:val="0018777A"/>
    <w:rsid w:val="001941CA"/>
    <w:rsid w:val="00195561"/>
    <w:rsid w:val="00195BDF"/>
    <w:rsid w:val="0019619B"/>
    <w:rsid w:val="001A2A53"/>
    <w:rsid w:val="001B18D1"/>
    <w:rsid w:val="001B2B83"/>
    <w:rsid w:val="001B456D"/>
    <w:rsid w:val="001B4F53"/>
    <w:rsid w:val="001B5D9A"/>
    <w:rsid w:val="001B6777"/>
    <w:rsid w:val="001C581C"/>
    <w:rsid w:val="001D0095"/>
    <w:rsid w:val="001D55CC"/>
    <w:rsid w:val="001E28A5"/>
    <w:rsid w:val="001E4DD0"/>
    <w:rsid w:val="001F2EC0"/>
    <w:rsid w:val="001F5E55"/>
    <w:rsid w:val="00202AFC"/>
    <w:rsid w:val="0020492C"/>
    <w:rsid w:val="00205299"/>
    <w:rsid w:val="002067CE"/>
    <w:rsid w:val="00210B91"/>
    <w:rsid w:val="00211C41"/>
    <w:rsid w:val="0021586D"/>
    <w:rsid w:val="00215BF8"/>
    <w:rsid w:val="00216429"/>
    <w:rsid w:val="00221060"/>
    <w:rsid w:val="002329CB"/>
    <w:rsid w:val="0023402A"/>
    <w:rsid w:val="00251901"/>
    <w:rsid w:val="0025233F"/>
    <w:rsid w:val="00253C3B"/>
    <w:rsid w:val="00253E41"/>
    <w:rsid w:val="00256115"/>
    <w:rsid w:val="002678A4"/>
    <w:rsid w:val="00270919"/>
    <w:rsid w:val="00282993"/>
    <w:rsid w:val="00290553"/>
    <w:rsid w:val="0029271E"/>
    <w:rsid w:val="00294118"/>
    <w:rsid w:val="002A0BFC"/>
    <w:rsid w:val="002A4D69"/>
    <w:rsid w:val="002A60DF"/>
    <w:rsid w:val="002A6489"/>
    <w:rsid w:val="002B04E2"/>
    <w:rsid w:val="002B3E81"/>
    <w:rsid w:val="002B4415"/>
    <w:rsid w:val="002C6454"/>
    <w:rsid w:val="002C6544"/>
    <w:rsid w:val="002E0FF0"/>
    <w:rsid w:val="002E281E"/>
    <w:rsid w:val="002E7166"/>
    <w:rsid w:val="002F1D46"/>
    <w:rsid w:val="002F444A"/>
    <w:rsid w:val="002F5384"/>
    <w:rsid w:val="003029FB"/>
    <w:rsid w:val="00304DC0"/>
    <w:rsid w:val="00306A43"/>
    <w:rsid w:val="00312EC2"/>
    <w:rsid w:val="00313397"/>
    <w:rsid w:val="003160B1"/>
    <w:rsid w:val="00320D6D"/>
    <w:rsid w:val="0032259A"/>
    <w:rsid w:val="0032392F"/>
    <w:rsid w:val="00326991"/>
    <w:rsid w:val="003317E7"/>
    <w:rsid w:val="003377E4"/>
    <w:rsid w:val="00341837"/>
    <w:rsid w:val="00341B72"/>
    <w:rsid w:val="00342259"/>
    <w:rsid w:val="00342BBB"/>
    <w:rsid w:val="00343EB6"/>
    <w:rsid w:val="00344501"/>
    <w:rsid w:val="00344E1B"/>
    <w:rsid w:val="003471AA"/>
    <w:rsid w:val="00351CFE"/>
    <w:rsid w:val="00352027"/>
    <w:rsid w:val="0035257D"/>
    <w:rsid w:val="00353F21"/>
    <w:rsid w:val="003651F3"/>
    <w:rsid w:val="00370124"/>
    <w:rsid w:val="00370775"/>
    <w:rsid w:val="00370A57"/>
    <w:rsid w:val="0037131A"/>
    <w:rsid w:val="00374718"/>
    <w:rsid w:val="00375D7D"/>
    <w:rsid w:val="003804EF"/>
    <w:rsid w:val="00384F39"/>
    <w:rsid w:val="003879ED"/>
    <w:rsid w:val="00390078"/>
    <w:rsid w:val="00390B28"/>
    <w:rsid w:val="00390BD3"/>
    <w:rsid w:val="00391F12"/>
    <w:rsid w:val="003A5774"/>
    <w:rsid w:val="003A6AE1"/>
    <w:rsid w:val="003B033F"/>
    <w:rsid w:val="003B1209"/>
    <w:rsid w:val="003B5518"/>
    <w:rsid w:val="003B6B1D"/>
    <w:rsid w:val="003C4117"/>
    <w:rsid w:val="003C6FF9"/>
    <w:rsid w:val="003D4767"/>
    <w:rsid w:val="003D70AA"/>
    <w:rsid w:val="003D7B83"/>
    <w:rsid w:val="003F234F"/>
    <w:rsid w:val="003F2A70"/>
    <w:rsid w:val="003F4064"/>
    <w:rsid w:val="003F4D60"/>
    <w:rsid w:val="003F5695"/>
    <w:rsid w:val="003F6BDF"/>
    <w:rsid w:val="00401D3D"/>
    <w:rsid w:val="004022F9"/>
    <w:rsid w:val="00405F0B"/>
    <w:rsid w:val="004137B6"/>
    <w:rsid w:val="00414CAC"/>
    <w:rsid w:val="00415942"/>
    <w:rsid w:val="00415DEA"/>
    <w:rsid w:val="00423307"/>
    <w:rsid w:val="004236A9"/>
    <w:rsid w:val="00423CE5"/>
    <w:rsid w:val="00424429"/>
    <w:rsid w:val="004313B2"/>
    <w:rsid w:val="00431D83"/>
    <w:rsid w:val="00432EBE"/>
    <w:rsid w:val="00433C97"/>
    <w:rsid w:val="00440CB7"/>
    <w:rsid w:val="00441ED9"/>
    <w:rsid w:val="00443AB0"/>
    <w:rsid w:val="00452467"/>
    <w:rsid w:val="00452CFF"/>
    <w:rsid w:val="004556B9"/>
    <w:rsid w:val="00475300"/>
    <w:rsid w:val="00477142"/>
    <w:rsid w:val="00484EF7"/>
    <w:rsid w:val="00491637"/>
    <w:rsid w:val="00496465"/>
    <w:rsid w:val="004A0271"/>
    <w:rsid w:val="004A1118"/>
    <w:rsid w:val="004A11FF"/>
    <w:rsid w:val="004A14BE"/>
    <w:rsid w:val="004A5E1A"/>
    <w:rsid w:val="004A6789"/>
    <w:rsid w:val="004B1BB2"/>
    <w:rsid w:val="004B4DAD"/>
    <w:rsid w:val="004B72E5"/>
    <w:rsid w:val="004B7D41"/>
    <w:rsid w:val="004C0C91"/>
    <w:rsid w:val="004D10BB"/>
    <w:rsid w:val="004D6BBD"/>
    <w:rsid w:val="004D7326"/>
    <w:rsid w:val="004E0FD6"/>
    <w:rsid w:val="004E1306"/>
    <w:rsid w:val="004E4798"/>
    <w:rsid w:val="004E4846"/>
    <w:rsid w:val="004F1B4B"/>
    <w:rsid w:val="004F3BA5"/>
    <w:rsid w:val="004F4403"/>
    <w:rsid w:val="00502503"/>
    <w:rsid w:val="0050611F"/>
    <w:rsid w:val="005139AB"/>
    <w:rsid w:val="00521419"/>
    <w:rsid w:val="00522D9C"/>
    <w:rsid w:val="00525841"/>
    <w:rsid w:val="00525883"/>
    <w:rsid w:val="00541155"/>
    <w:rsid w:val="00545E2C"/>
    <w:rsid w:val="00551FB7"/>
    <w:rsid w:val="005526F5"/>
    <w:rsid w:val="00555C7B"/>
    <w:rsid w:val="00557C25"/>
    <w:rsid w:val="00560CEE"/>
    <w:rsid w:val="005618D9"/>
    <w:rsid w:val="00571769"/>
    <w:rsid w:val="005761B5"/>
    <w:rsid w:val="005800BE"/>
    <w:rsid w:val="00593A57"/>
    <w:rsid w:val="005971D0"/>
    <w:rsid w:val="005A46BC"/>
    <w:rsid w:val="005A5C24"/>
    <w:rsid w:val="005B1C1B"/>
    <w:rsid w:val="005B316C"/>
    <w:rsid w:val="005B54C6"/>
    <w:rsid w:val="005B6DCA"/>
    <w:rsid w:val="005B77CC"/>
    <w:rsid w:val="005C170C"/>
    <w:rsid w:val="005C2019"/>
    <w:rsid w:val="005C2F58"/>
    <w:rsid w:val="005C3AD5"/>
    <w:rsid w:val="005C55A0"/>
    <w:rsid w:val="005D33D7"/>
    <w:rsid w:val="005D3435"/>
    <w:rsid w:val="005D7F00"/>
    <w:rsid w:val="005E11A2"/>
    <w:rsid w:val="005E155D"/>
    <w:rsid w:val="005F09DB"/>
    <w:rsid w:val="005F0E8F"/>
    <w:rsid w:val="005F2A4B"/>
    <w:rsid w:val="005F2DEB"/>
    <w:rsid w:val="005F63C1"/>
    <w:rsid w:val="006018B3"/>
    <w:rsid w:val="00603219"/>
    <w:rsid w:val="0060340F"/>
    <w:rsid w:val="00603924"/>
    <w:rsid w:val="00603D12"/>
    <w:rsid w:val="006043FF"/>
    <w:rsid w:val="00610854"/>
    <w:rsid w:val="006126B9"/>
    <w:rsid w:val="0061536D"/>
    <w:rsid w:val="00617149"/>
    <w:rsid w:val="0062161F"/>
    <w:rsid w:val="00626114"/>
    <w:rsid w:val="006273A5"/>
    <w:rsid w:val="006277E5"/>
    <w:rsid w:val="00630BBD"/>
    <w:rsid w:val="00633ABA"/>
    <w:rsid w:val="00633E14"/>
    <w:rsid w:val="0063436E"/>
    <w:rsid w:val="00635343"/>
    <w:rsid w:val="00636213"/>
    <w:rsid w:val="0063764D"/>
    <w:rsid w:val="00641A6E"/>
    <w:rsid w:val="00642951"/>
    <w:rsid w:val="0064484E"/>
    <w:rsid w:val="00644E31"/>
    <w:rsid w:val="00647F9F"/>
    <w:rsid w:val="006549B6"/>
    <w:rsid w:val="00655C9C"/>
    <w:rsid w:val="006571CF"/>
    <w:rsid w:val="00663374"/>
    <w:rsid w:val="00663AE3"/>
    <w:rsid w:val="00666016"/>
    <w:rsid w:val="00666E76"/>
    <w:rsid w:val="00670DDD"/>
    <w:rsid w:val="00674FC5"/>
    <w:rsid w:val="00676BFE"/>
    <w:rsid w:val="00676CD2"/>
    <w:rsid w:val="0068103B"/>
    <w:rsid w:val="00681533"/>
    <w:rsid w:val="00683492"/>
    <w:rsid w:val="00690CA9"/>
    <w:rsid w:val="0069333A"/>
    <w:rsid w:val="00695967"/>
    <w:rsid w:val="00697EEB"/>
    <w:rsid w:val="006A18C5"/>
    <w:rsid w:val="006B1937"/>
    <w:rsid w:val="006B3398"/>
    <w:rsid w:val="006B6465"/>
    <w:rsid w:val="006C2D40"/>
    <w:rsid w:val="006C3524"/>
    <w:rsid w:val="006C5432"/>
    <w:rsid w:val="006C56BE"/>
    <w:rsid w:val="006D1DBC"/>
    <w:rsid w:val="006D28B2"/>
    <w:rsid w:val="006D3103"/>
    <w:rsid w:val="006D52B6"/>
    <w:rsid w:val="006E041A"/>
    <w:rsid w:val="006E0EAF"/>
    <w:rsid w:val="006E3F1B"/>
    <w:rsid w:val="006F1B79"/>
    <w:rsid w:val="00700B6F"/>
    <w:rsid w:val="00703558"/>
    <w:rsid w:val="00704169"/>
    <w:rsid w:val="00704EEF"/>
    <w:rsid w:val="0070564A"/>
    <w:rsid w:val="0071096A"/>
    <w:rsid w:val="00710AE9"/>
    <w:rsid w:val="00710B9F"/>
    <w:rsid w:val="007146E8"/>
    <w:rsid w:val="00715198"/>
    <w:rsid w:val="007153D2"/>
    <w:rsid w:val="00715B4D"/>
    <w:rsid w:val="007172E3"/>
    <w:rsid w:val="00720CBE"/>
    <w:rsid w:val="0072105D"/>
    <w:rsid w:val="0072176F"/>
    <w:rsid w:val="0072514F"/>
    <w:rsid w:val="00727649"/>
    <w:rsid w:val="0073085C"/>
    <w:rsid w:val="00733C7A"/>
    <w:rsid w:val="007371E2"/>
    <w:rsid w:val="007376CB"/>
    <w:rsid w:val="007402CF"/>
    <w:rsid w:val="00740336"/>
    <w:rsid w:val="007467EE"/>
    <w:rsid w:val="00746F59"/>
    <w:rsid w:val="00752B7B"/>
    <w:rsid w:val="00757DB9"/>
    <w:rsid w:val="0076064A"/>
    <w:rsid w:val="00761F04"/>
    <w:rsid w:val="00762671"/>
    <w:rsid w:val="00766B87"/>
    <w:rsid w:val="00767A0C"/>
    <w:rsid w:val="00767D01"/>
    <w:rsid w:val="00772404"/>
    <w:rsid w:val="00774A85"/>
    <w:rsid w:val="00775182"/>
    <w:rsid w:val="007827C0"/>
    <w:rsid w:val="00783066"/>
    <w:rsid w:val="00783BD9"/>
    <w:rsid w:val="00785191"/>
    <w:rsid w:val="0078573E"/>
    <w:rsid w:val="00792BB3"/>
    <w:rsid w:val="007930BA"/>
    <w:rsid w:val="007A0220"/>
    <w:rsid w:val="007A260F"/>
    <w:rsid w:val="007A3064"/>
    <w:rsid w:val="007A3735"/>
    <w:rsid w:val="007B30EB"/>
    <w:rsid w:val="007B3D22"/>
    <w:rsid w:val="007B6C39"/>
    <w:rsid w:val="007B7C3E"/>
    <w:rsid w:val="007C0637"/>
    <w:rsid w:val="007C4BFE"/>
    <w:rsid w:val="007C7EE2"/>
    <w:rsid w:val="007D04BE"/>
    <w:rsid w:val="007D0F43"/>
    <w:rsid w:val="007E2B9B"/>
    <w:rsid w:val="007E360F"/>
    <w:rsid w:val="007E50A0"/>
    <w:rsid w:val="007E6990"/>
    <w:rsid w:val="007F5ECD"/>
    <w:rsid w:val="007F682C"/>
    <w:rsid w:val="00802686"/>
    <w:rsid w:val="008028AC"/>
    <w:rsid w:val="0080332D"/>
    <w:rsid w:val="00805124"/>
    <w:rsid w:val="00810ADD"/>
    <w:rsid w:val="00813431"/>
    <w:rsid w:val="0081365C"/>
    <w:rsid w:val="008152AA"/>
    <w:rsid w:val="008155DE"/>
    <w:rsid w:val="008201FF"/>
    <w:rsid w:val="0082081D"/>
    <w:rsid w:val="008226A7"/>
    <w:rsid w:val="00826F1F"/>
    <w:rsid w:val="008405A2"/>
    <w:rsid w:val="008405B7"/>
    <w:rsid w:val="008417E7"/>
    <w:rsid w:val="00842EC6"/>
    <w:rsid w:val="00845BDA"/>
    <w:rsid w:val="00851099"/>
    <w:rsid w:val="00853CD5"/>
    <w:rsid w:val="00861738"/>
    <w:rsid w:val="00862C06"/>
    <w:rsid w:val="0086586C"/>
    <w:rsid w:val="008678AD"/>
    <w:rsid w:val="00870C36"/>
    <w:rsid w:val="00874387"/>
    <w:rsid w:val="00874CA6"/>
    <w:rsid w:val="00875CE5"/>
    <w:rsid w:val="00875E83"/>
    <w:rsid w:val="00883469"/>
    <w:rsid w:val="00894385"/>
    <w:rsid w:val="008949D0"/>
    <w:rsid w:val="0089583C"/>
    <w:rsid w:val="00897C3E"/>
    <w:rsid w:val="008A3716"/>
    <w:rsid w:val="008A3749"/>
    <w:rsid w:val="008A5AFE"/>
    <w:rsid w:val="008B1F6E"/>
    <w:rsid w:val="008B22F0"/>
    <w:rsid w:val="008B310E"/>
    <w:rsid w:val="008C1121"/>
    <w:rsid w:val="008C1CB0"/>
    <w:rsid w:val="008C232E"/>
    <w:rsid w:val="008C6211"/>
    <w:rsid w:val="008C667A"/>
    <w:rsid w:val="008C6B60"/>
    <w:rsid w:val="008C7DD6"/>
    <w:rsid w:val="008D3BAA"/>
    <w:rsid w:val="008D487D"/>
    <w:rsid w:val="008D5F67"/>
    <w:rsid w:val="008D6805"/>
    <w:rsid w:val="008E46B4"/>
    <w:rsid w:val="008F0CE3"/>
    <w:rsid w:val="008F3567"/>
    <w:rsid w:val="008F43AE"/>
    <w:rsid w:val="008F613C"/>
    <w:rsid w:val="0090005E"/>
    <w:rsid w:val="00902AD7"/>
    <w:rsid w:val="00902B56"/>
    <w:rsid w:val="00902BCD"/>
    <w:rsid w:val="009135F8"/>
    <w:rsid w:val="0091481F"/>
    <w:rsid w:val="00915663"/>
    <w:rsid w:val="00915DA1"/>
    <w:rsid w:val="00920AB2"/>
    <w:rsid w:val="00922C3C"/>
    <w:rsid w:val="0092617F"/>
    <w:rsid w:val="00933478"/>
    <w:rsid w:val="00933DEC"/>
    <w:rsid w:val="0093402A"/>
    <w:rsid w:val="009344B0"/>
    <w:rsid w:val="00934EE3"/>
    <w:rsid w:val="00937273"/>
    <w:rsid w:val="009427AB"/>
    <w:rsid w:val="009446A1"/>
    <w:rsid w:val="00945F3E"/>
    <w:rsid w:val="0095350B"/>
    <w:rsid w:val="00956021"/>
    <w:rsid w:val="009647A4"/>
    <w:rsid w:val="00964ED4"/>
    <w:rsid w:val="009660D9"/>
    <w:rsid w:val="00967741"/>
    <w:rsid w:val="00971E3E"/>
    <w:rsid w:val="009723C3"/>
    <w:rsid w:val="00973E29"/>
    <w:rsid w:val="0097522D"/>
    <w:rsid w:val="00983BE6"/>
    <w:rsid w:val="009863C5"/>
    <w:rsid w:val="009912EE"/>
    <w:rsid w:val="00991719"/>
    <w:rsid w:val="00992B4C"/>
    <w:rsid w:val="009953E5"/>
    <w:rsid w:val="00996084"/>
    <w:rsid w:val="009A42F1"/>
    <w:rsid w:val="009A4B22"/>
    <w:rsid w:val="009B16DB"/>
    <w:rsid w:val="009B47C3"/>
    <w:rsid w:val="009B7B79"/>
    <w:rsid w:val="009C6260"/>
    <w:rsid w:val="009D038F"/>
    <w:rsid w:val="009D0C69"/>
    <w:rsid w:val="009E1514"/>
    <w:rsid w:val="009E15EA"/>
    <w:rsid w:val="009E1DA1"/>
    <w:rsid w:val="009E54E0"/>
    <w:rsid w:val="009E697E"/>
    <w:rsid w:val="009E7608"/>
    <w:rsid w:val="009F0A72"/>
    <w:rsid w:val="009F2378"/>
    <w:rsid w:val="009F25AA"/>
    <w:rsid w:val="009F3742"/>
    <w:rsid w:val="009F49EF"/>
    <w:rsid w:val="009F6BAF"/>
    <w:rsid w:val="00A002DA"/>
    <w:rsid w:val="00A00B14"/>
    <w:rsid w:val="00A03575"/>
    <w:rsid w:val="00A04068"/>
    <w:rsid w:val="00A0490E"/>
    <w:rsid w:val="00A05E57"/>
    <w:rsid w:val="00A10F1D"/>
    <w:rsid w:val="00A11C4D"/>
    <w:rsid w:val="00A12DA0"/>
    <w:rsid w:val="00A14A95"/>
    <w:rsid w:val="00A175B2"/>
    <w:rsid w:val="00A17DB0"/>
    <w:rsid w:val="00A200E4"/>
    <w:rsid w:val="00A244FF"/>
    <w:rsid w:val="00A26D74"/>
    <w:rsid w:val="00A27942"/>
    <w:rsid w:val="00A3000A"/>
    <w:rsid w:val="00A30032"/>
    <w:rsid w:val="00A30D41"/>
    <w:rsid w:val="00A34541"/>
    <w:rsid w:val="00A35655"/>
    <w:rsid w:val="00A3756C"/>
    <w:rsid w:val="00A3778E"/>
    <w:rsid w:val="00A41A38"/>
    <w:rsid w:val="00A41AB6"/>
    <w:rsid w:val="00A41CED"/>
    <w:rsid w:val="00A45865"/>
    <w:rsid w:val="00A45B2D"/>
    <w:rsid w:val="00A46EC3"/>
    <w:rsid w:val="00A473BE"/>
    <w:rsid w:val="00A51B68"/>
    <w:rsid w:val="00A535E8"/>
    <w:rsid w:val="00A5365E"/>
    <w:rsid w:val="00A571E0"/>
    <w:rsid w:val="00A604A6"/>
    <w:rsid w:val="00A63262"/>
    <w:rsid w:val="00A7179A"/>
    <w:rsid w:val="00A75FDC"/>
    <w:rsid w:val="00A801A5"/>
    <w:rsid w:val="00A80379"/>
    <w:rsid w:val="00A80E17"/>
    <w:rsid w:val="00A8285F"/>
    <w:rsid w:val="00A84729"/>
    <w:rsid w:val="00A9174A"/>
    <w:rsid w:val="00AA61FB"/>
    <w:rsid w:val="00AA643B"/>
    <w:rsid w:val="00AB7D50"/>
    <w:rsid w:val="00AC198B"/>
    <w:rsid w:val="00AD037D"/>
    <w:rsid w:val="00AD1084"/>
    <w:rsid w:val="00AD3547"/>
    <w:rsid w:val="00AD7E33"/>
    <w:rsid w:val="00AE1376"/>
    <w:rsid w:val="00AE1B59"/>
    <w:rsid w:val="00AE27BA"/>
    <w:rsid w:val="00AF1610"/>
    <w:rsid w:val="00AF43E0"/>
    <w:rsid w:val="00B0002A"/>
    <w:rsid w:val="00B0045F"/>
    <w:rsid w:val="00B01BCF"/>
    <w:rsid w:val="00B14D36"/>
    <w:rsid w:val="00B20593"/>
    <w:rsid w:val="00B239F5"/>
    <w:rsid w:val="00B24B0C"/>
    <w:rsid w:val="00B30F51"/>
    <w:rsid w:val="00B318A0"/>
    <w:rsid w:val="00B32354"/>
    <w:rsid w:val="00B344A0"/>
    <w:rsid w:val="00B406F8"/>
    <w:rsid w:val="00B41605"/>
    <w:rsid w:val="00B42710"/>
    <w:rsid w:val="00B46713"/>
    <w:rsid w:val="00B479DF"/>
    <w:rsid w:val="00B5566A"/>
    <w:rsid w:val="00B60AB2"/>
    <w:rsid w:val="00B612B2"/>
    <w:rsid w:val="00B64F05"/>
    <w:rsid w:val="00B65458"/>
    <w:rsid w:val="00B65AAA"/>
    <w:rsid w:val="00B668A6"/>
    <w:rsid w:val="00B722A4"/>
    <w:rsid w:val="00B74013"/>
    <w:rsid w:val="00B742B0"/>
    <w:rsid w:val="00B76A8B"/>
    <w:rsid w:val="00B77892"/>
    <w:rsid w:val="00B838D1"/>
    <w:rsid w:val="00B83DA5"/>
    <w:rsid w:val="00B8497D"/>
    <w:rsid w:val="00B90171"/>
    <w:rsid w:val="00B93D09"/>
    <w:rsid w:val="00B94E58"/>
    <w:rsid w:val="00BA0784"/>
    <w:rsid w:val="00BA1845"/>
    <w:rsid w:val="00BA52F0"/>
    <w:rsid w:val="00BA7081"/>
    <w:rsid w:val="00BA7EA1"/>
    <w:rsid w:val="00BB22B8"/>
    <w:rsid w:val="00BB2B7C"/>
    <w:rsid w:val="00BC177D"/>
    <w:rsid w:val="00BC1849"/>
    <w:rsid w:val="00BC538E"/>
    <w:rsid w:val="00BC7248"/>
    <w:rsid w:val="00BD2798"/>
    <w:rsid w:val="00BD4C14"/>
    <w:rsid w:val="00BD65A5"/>
    <w:rsid w:val="00BD7D8D"/>
    <w:rsid w:val="00BF7B87"/>
    <w:rsid w:val="00BF7EA6"/>
    <w:rsid w:val="00C01A73"/>
    <w:rsid w:val="00C0568D"/>
    <w:rsid w:val="00C06F10"/>
    <w:rsid w:val="00C12182"/>
    <w:rsid w:val="00C14E92"/>
    <w:rsid w:val="00C16FAA"/>
    <w:rsid w:val="00C238A0"/>
    <w:rsid w:val="00C33095"/>
    <w:rsid w:val="00C34B11"/>
    <w:rsid w:val="00C40AC7"/>
    <w:rsid w:val="00C41469"/>
    <w:rsid w:val="00C4163C"/>
    <w:rsid w:val="00C41FBF"/>
    <w:rsid w:val="00C42DA7"/>
    <w:rsid w:val="00C51A98"/>
    <w:rsid w:val="00C53ED7"/>
    <w:rsid w:val="00C557C4"/>
    <w:rsid w:val="00C55942"/>
    <w:rsid w:val="00C632D6"/>
    <w:rsid w:val="00C652A2"/>
    <w:rsid w:val="00C67E49"/>
    <w:rsid w:val="00C704DE"/>
    <w:rsid w:val="00C73FC3"/>
    <w:rsid w:val="00C7791C"/>
    <w:rsid w:val="00C81986"/>
    <w:rsid w:val="00C826E4"/>
    <w:rsid w:val="00C82E29"/>
    <w:rsid w:val="00C87AA0"/>
    <w:rsid w:val="00C935C6"/>
    <w:rsid w:val="00C93DE5"/>
    <w:rsid w:val="00C9441B"/>
    <w:rsid w:val="00C94FCF"/>
    <w:rsid w:val="00C956BC"/>
    <w:rsid w:val="00CA1444"/>
    <w:rsid w:val="00CA613B"/>
    <w:rsid w:val="00CA614D"/>
    <w:rsid w:val="00CA6ECF"/>
    <w:rsid w:val="00CB03EC"/>
    <w:rsid w:val="00CB1AF5"/>
    <w:rsid w:val="00CB2C36"/>
    <w:rsid w:val="00CB4439"/>
    <w:rsid w:val="00CB5EBD"/>
    <w:rsid w:val="00CC1359"/>
    <w:rsid w:val="00CC1F3E"/>
    <w:rsid w:val="00CC4845"/>
    <w:rsid w:val="00CC5087"/>
    <w:rsid w:val="00CD2506"/>
    <w:rsid w:val="00CD54AE"/>
    <w:rsid w:val="00CD552D"/>
    <w:rsid w:val="00CD5590"/>
    <w:rsid w:val="00CD5948"/>
    <w:rsid w:val="00CD6E4C"/>
    <w:rsid w:val="00CE01B0"/>
    <w:rsid w:val="00CE0CE5"/>
    <w:rsid w:val="00CE68E6"/>
    <w:rsid w:val="00CE6BBA"/>
    <w:rsid w:val="00CF3CA6"/>
    <w:rsid w:val="00CF4E95"/>
    <w:rsid w:val="00CF5EC9"/>
    <w:rsid w:val="00CF7B78"/>
    <w:rsid w:val="00D007AD"/>
    <w:rsid w:val="00D044AA"/>
    <w:rsid w:val="00D05F6F"/>
    <w:rsid w:val="00D1031E"/>
    <w:rsid w:val="00D12D8B"/>
    <w:rsid w:val="00D15BC8"/>
    <w:rsid w:val="00D17318"/>
    <w:rsid w:val="00D175B1"/>
    <w:rsid w:val="00D17718"/>
    <w:rsid w:val="00D2140B"/>
    <w:rsid w:val="00D30FD8"/>
    <w:rsid w:val="00D337B7"/>
    <w:rsid w:val="00D34F4F"/>
    <w:rsid w:val="00D365DD"/>
    <w:rsid w:val="00D40CC3"/>
    <w:rsid w:val="00D41A02"/>
    <w:rsid w:val="00D41AE1"/>
    <w:rsid w:val="00D43069"/>
    <w:rsid w:val="00D43811"/>
    <w:rsid w:val="00D44EDF"/>
    <w:rsid w:val="00D525E5"/>
    <w:rsid w:val="00D5358E"/>
    <w:rsid w:val="00D602B1"/>
    <w:rsid w:val="00D60E7D"/>
    <w:rsid w:val="00D61435"/>
    <w:rsid w:val="00D6550C"/>
    <w:rsid w:val="00D77568"/>
    <w:rsid w:val="00D804E7"/>
    <w:rsid w:val="00D81929"/>
    <w:rsid w:val="00D84682"/>
    <w:rsid w:val="00D84A40"/>
    <w:rsid w:val="00D9306B"/>
    <w:rsid w:val="00D9425B"/>
    <w:rsid w:val="00DA0BE4"/>
    <w:rsid w:val="00DA2A38"/>
    <w:rsid w:val="00DB02F3"/>
    <w:rsid w:val="00DB237E"/>
    <w:rsid w:val="00DC2454"/>
    <w:rsid w:val="00DC2A7B"/>
    <w:rsid w:val="00DC4694"/>
    <w:rsid w:val="00DC5AC3"/>
    <w:rsid w:val="00DE2F08"/>
    <w:rsid w:val="00DE3A69"/>
    <w:rsid w:val="00DE5872"/>
    <w:rsid w:val="00DE5E47"/>
    <w:rsid w:val="00DE6F96"/>
    <w:rsid w:val="00DF178F"/>
    <w:rsid w:val="00DF3195"/>
    <w:rsid w:val="00DF5CED"/>
    <w:rsid w:val="00E04EE8"/>
    <w:rsid w:val="00E0517B"/>
    <w:rsid w:val="00E054CB"/>
    <w:rsid w:val="00E06DB9"/>
    <w:rsid w:val="00E07BAD"/>
    <w:rsid w:val="00E1310E"/>
    <w:rsid w:val="00E13A52"/>
    <w:rsid w:val="00E13A76"/>
    <w:rsid w:val="00E14855"/>
    <w:rsid w:val="00E16073"/>
    <w:rsid w:val="00E237F3"/>
    <w:rsid w:val="00E2745F"/>
    <w:rsid w:val="00E3092A"/>
    <w:rsid w:val="00E37D63"/>
    <w:rsid w:val="00E4019E"/>
    <w:rsid w:val="00E41E46"/>
    <w:rsid w:val="00E523B3"/>
    <w:rsid w:val="00E53010"/>
    <w:rsid w:val="00E55397"/>
    <w:rsid w:val="00E576AA"/>
    <w:rsid w:val="00E60D5C"/>
    <w:rsid w:val="00E620E3"/>
    <w:rsid w:val="00E64001"/>
    <w:rsid w:val="00E649F4"/>
    <w:rsid w:val="00E64EE8"/>
    <w:rsid w:val="00E665B8"/>
    <w:rsid w:val="00E66777"/>
    <w:rsid w:val="00E702A5"/>
    <w:rsid w:val="00E73DB6"/>
    <w:rsid w:val="00E745D4"/>
    <w:rsid w:val="00E74A83"/>
    <w:rsid w:val="00E75DDB"/>
    <w:rsid w:val="00E7609A"/>
    <w:rsid w:val="00E80F2A"/>
    <w:rsid w:val="00E82F33"/>
    <w:rsid w:val="00E83B1C"/>
    <w:rsid w:val="00E87BE1"/>
    <w:rsid w:val="00E87D54"/>
    <w:rsid w:val="00E9777D"/>
    <w:rsid w:val="00EA3059"/>
    <w:rsid w:val="00EA5869"/>
    <w:rsid w:val="00EA6A39"/>
    <w:rsid w:val="00EB17DC"/>
    <w:rsid w:val="00EB1EA0"/>
    <w:rsid w:val="00EC4956"/>
    <w:rsid w:val="00ED0970"/>
    <w:rsid w:val="00ED3E93"/>
    <w:rsid w:val="00ED47A4"/>
    <w:rsid w:val="00EE0091"/>
    <w:rsid w:val="00EE08E0"/>
    <w:rsid w:val="00EE0AFE"/>
    <w:rsid w:val="00EE1B6F"/>
    <w:rsid w:val="00EE2622"/>
    <w:rsid w:val="00EE4180"/>
    <w:rsid w:val="00EF2D0D"/>
    <w:rsid w:val="00EF359C"/>
    <w:rsid w:val="00EF5A7D"/>
    <w:rsid w:val="00EF6D17"/>
    <w:rsid w:val="00F048E4"/>
    <w:rsid w:val="00F05BA1"/>
    <w:rsid w:val="00F069DE"/>
    <w:rsid w:val="00F11A8C"/>
    <w:rsid w:val="00F21E03"/>
    <w:rsid w:val="00F23E8F"/>
    <w:rsid w:val="00F246A1"/>
    <w:rsid w:val="00F24AAF"/>
    <w:rsid w:val="00F32A5E"/>
    <w:rsid w:val="00F32FFF"/>
    <w:rsid w:val="00F35584"/>
    <w:rsid w:val="00F4575C"/>
    <w:rsid w:val="00F47DF7"/>
    <w:rsid w:val="00F510FA"/>
    <w:rsid w:val="00F54259"/>
    <w:rsid w:val="00F56DC1"/>
    <w:rsid w:val="00F600EB"/>
    <w:rsid w:val="00F612AE"/>
    <w:rsid w:val="00F6353F"/>
    <w:rsid w:val="00F661AE"/>
    <w:rsid w:val="00F67EFD"/>
    <w:rsid w:val="00F723F8"/>
    <w:rsid w:val="00F72880"/>
    <w:rsid w:val="00F73ADB"/>
    <w:rsid w:val="00F74787"/>
    <w:rsid w:val="00F76777"/>
    <w:rsid w:val="00F808AF"/>
    <w:rsid w:val="00F80EC7"/>
    <w:rsid w:val="00F837E9"/>
    <w:rsid w:val="00F86A03"/>
    <w:rsid w:val="00F86A37"/>
    <w:rsid w:val="00F90BDA"/>
    <w:rsid w:val="00F9610A"/>
    <w:rsid w:val="00FA50A8"/>
    <w:rsid w:val="00FA7959"/>
    <w:rsid w:val="00FB1F95"/>
    <w:rsid w:val="00FB3124"/>
    <w:rsid w:val="00FB7CC5"/>
    <w:rsid w:val="00FC002F"/>
    <w:rsid w:val="00FC0D0D"/>
    <w:rsid w:val="00FC14AF"/>
    <w:rsid w:val="00FC1964"/>
    <w:rsid w:val="00FC1FD0"/>
    <w:rsid w:val="00FC3054"/>
    <w:rsid w:val="00FC55EF"/>
    <w:rsid w:val="00FC5B34"/>
    <w:rsid w:val="00FC702E"/>
    <w:rsid w:val="00FD485D"/>
    <w:rsid w:val="00FF0CB6"/>
    <w:rsid w:val="00FF1BB3"/>
    <w:rsid w:val="00FF2704"/>
    <w:rsid w:val="00FF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7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60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821</Words>
  <Characters>468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заходу «Поточний ремонт доріг»</dc:title>
  <dc:subject/>
  <dc:creator>USER</dc:creator>
  <cp:keywords/>
  <dc:description/>
  <cp:lastModifiedBy>Фокс</cp:lastModifiedBy>
  <cp:revision>2</cp:revision>
  <cp:lastPrinted>2017-05-22T08:59:00Z</cp:lastPrinted>
  <dcterms:created xsi:type="dcterms:W3CDTF">2017-05-23T14:42:00Z</dcterms:created>
  <dcterms:modified xsi:type="dcterms:W3CDTF">2017-05-23T14:42:00Z</dcterms:modified>
</cp:coreProperties>
</file>