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46" w:type="dxa"/>
        <w:tblLook w:val="00A0"/>
      </w:tblPr>
      <w:tblGrid>
        <w:gridCol w:w="10314"/>
        <w:gridCol w:w="5332"/>
      </w:tblGrid>
      <w:tr w:rsidR="007677E6" w:rsidTr="00C32272">
        <w:tc>
          <w:tcPr>
            <w:tcW w:w="10314" w:type="dxa"/>
          </w:tcPr>
          <w:p w:rsidR="007677E6" w:rsidRPr="00C32272" w:rsidRDefault="007677E6" w:rsidP="00C3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5332" w:type="dxa"/>
          </w:tcPr>
          <w:p w:rsidR="007677E6" w:rsidRPr="00C32272" w:rsidRDefault="007677E6" w:rsidP="00C3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hanging="34"/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C32272">
              <w:rPr>
                <w:b/>
                <w:sz w:val="22"/>
                <w:szCs w:val="22"/>
                <w:lang w:val="uk-UA" w:eastAsia="uk-UA"/>
              </w:rPr>
              <w:t xml:space="preserve">Додаток до рішення сесії </w:t>
            </w:r>
          </w:p>
          <w:p w:rsidR="007677E6" w:rsidRPr="00C32272" w:rsidRDefault="007677E6" w:rsidP="00C3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hanging="34"/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C32272">
              <w:rPr>
                <w:b/>
                <w:sz w:val="22"/>
                <w:szCs w:val="22"/>
                <w:lang w:val="uk-UA" w:eastAsia="uk-UA"/>
              </w:rPr>
              <w:t xml:space="preserve">Новороздільської міської ради </w:t>
            </w:r>
          </w:p>
          <w:p w:rsidR="007677E6" w:rsidRPr="00C32272" w:rsidRDefault="007677E6" w:rsidP="00C3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hanging="34"/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C32272">
              <w:rPr>
                <w:b/>
                <w:sz w:val="22"/>
                <w:szCs w:val="22"/>
                <w:lang w:val="uk-UA" w:eastAsia="uk-UA"/>
              </w:rPr>
              <w:t>№ 770 від 25.10.2018 року</w:t>
            </w:r>
          </w:p>
        </w:tc>
      </w:tr>
    </w:tbl>
    <w:p w:rsidR="007677E6" w:rsidRDefault="007677E6" w:rsidP="00483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7677E6" w:rsidRDefault="007677E6" w:rsidP="00C768B8">
      <w:pPr>
        <w:jc w:val="center"/>
        <w:rPr>
          <w:lang w:val="uk-UA"/>
        </w:rPr>
      </w:pPr>
    </w:p>
    <w:p w:rsidR="007677E6" w:rsidRPr="00E978AA" w:rsidRDefault="007677E6" w:rsidP="00C768B8">
      <w:pPr>
        <w:jc w:val="center"/>
      </w:pPr>
      <w:bookmarkStart w:id="0" w:name="_GoBack"/>
      <w:bookmarkEnd w:id="0"/>
    </w:p>
    <w:p w:rsidR="007677E6" w:rsidRPr="00E978AA" w:rsidRDefault="007677E6" w:rsidP="00C768B8">
      <w:pPr>
        <w:jc w:val="center"/>
      </w:pPr>
    </w:p>
    <w:tbl>
      <w:tblPr>
        <w:tblW w:w="15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1"/>
        <w:gridCol w:w="1978"/>
        <w:gridCol w:w="1100"/>
        <w:gridCol w:w="851"/>
        <w:gridCol w:w="850"/>
        <w:gridCol w:w="851"/>
        <w:gridCol w:w="1559"/>
        <w:gridCol w:w="1276"/>
        <w:gridCol w:w="1134"/>
        <w:gridCol w:w="1276"/>
        <w:gridCol w:w="1276"/>
        <w:gridCol w:w="1701"/>
      </w:tblGrid>
      <w:tr w:rsidR="007677E6" w:rsidRPr="00C768B8" w:rsidTr="00F610EB">
        <w:trPr>
          <w:trHeight w:val="20"/>
        </w:trPr>
        <w:tc>
          <w:tcPr>
            <w:tcW w:w="1391" w:type="dxa"/>
            <w:vMerge w:val="restart"/>
            <w:vAlign w:val="center"/>
          </w:tcPr>
          <w:p w:rsidR="007677E6" w:rsidRPr="00C768B8" w:rsidRDefault="007677E6" w:rsidP="00C768B8">
            <w:pPr>
              <w:ind w:left="-108" w:right="-94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1978" w:type="dxa"/>
            <w:vMerge w:val="restart"/>
            <w:vAlign w:val="center"/>
          </w:tcPr>
          <w:p w:rsidR="007677E6" w:rsidRPr="00C768B8" w:rsidRDefault="007677E6" w:rsidP="00C768B8">
            <w:pPr>
              <w:ind w:left="-108" w:right="-94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3652" w:type="dxa"/>
            <w:gridSpan w:val="4"/>
            <w:vAlign w:val="center"/>
          </w:tcPr>
          <w:p w:rsidR="007677E6" w:rsidRPr="00C768B8" w:rsidRDefault="007677E6" w:rsidP="00C768B8">
            <w:pPr>
              <w:ind w:left="-108" w:right="-94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Показники виконання заходу,</w:t>
            </w:r>
          </w:p>
          <w:p w:rsidR="007677E6" w:rsidRPr="00C768B8" w:rsidRDefault="007677E6" w:rsidP="00C768B8">
            <w:pPr>
              <w:ind w:left="-108" w:right="-94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один.виміру</w:t>
            </w:r>
          </w:p>
        </w:tc>
        <w:tc>
          <w:tcPr>
            <w:tcW w:w="1559" w:type="dxa"/>
            <w:vMerge w:val="restart"/>
            <w:vAlign w:val="center"/>
          </w:tcPr>
          <w:p w:rsidR="007677E6" w:rsidRPr="00C768B8" w:rsidRDefault="007677E6" w:rsidP="00C768B8">
            <w:pPr>
              <w:ind w:left="-108" w:right="-94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4962" w:type="dxa"/>
            <w:gridSpan w:val="4"/>
            <w:vAlign w:val="center"/>
          </w:tcPr>
          <w:p w:rsidR="007677E6" w:rsidRPr="00C768B8" w:rsidRDefault="007677E6" w:rsidP="00C768B8">
            <w:pPr>
              <w:ind w:left="-108" w:right="-122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Орієнтовний обсяг фінансу-</w:t>
            </w:r>
            <w:r w:rsidRPr="00C768B8">
              <w:rPr>
                <w:spacing w:val="-2"/>
                <w:sz w:val="20"/>
                <w:szCs w:val="20"/>
                <w:lang w:val="uk-UA"/>
              </w:rPr>
              <w:t xml:space="preserve">вання (вар-тість), </w:t>
            </w:r>
            <w:r w:rsidRPr="00C768B8">
              <w:rPr>
                <w:sz w:val="20"/>
                <w:szCs w:val="20"/>
                <w:lang w:val="uk-UA"/>
              </w:rPr>
              <w:t>тис.грн.</w:t>
            </w:r>
          </w:p>
        </w:tc>
        <w:tc>
          <w:tcPr>
            <w:tcW w:w="1701" w:type="dxa"/>
            <w:vMerge w:val="restart"/>
            <w:vAlign w:val="center"/>
          </w:tcPr>
          <w:p w:rsidR="007677E6" w:rsidRPr="00C768B8" w:rsidRDefault="007677E6" w:rsidP="00C768B8">
            <w:pPr>
              <w:ind w:left="-108" w:right="-94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Очікуваний результат</w:t>
            </w:r>
          </w:p>
        </w:tc>
      </w:tr>
      <w:tr w:rsidR="007677E6" w:rsidRPr="00C768B8" w:rsidTr="00F610EB">
        <w:trPr>
          <w:trHeight w:val="20"/>
        </w:trPr>
        <w:tc>
          <w:tcPr>
            <w:tcW w:w="1391" w:type="dxa"/>
            <w:vMerge/>
            <w:vAlign w:val="center"/>
          </w:tcPr>
          <w:p w:rsidR="007677E6" w:rsidRPr="00C768B8" w:rsidRDefault="007677E6" w:rsidP="00C768B8">
            <w:pPr>
              <w:ind w:left="-108" w:right="-9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8" w:type="dxa"/>
            <w:vMerge/>
            <w:vAlign w:val="center"/>
          </w:tcPr>
          <w:p w:rsidR="007677E6" w:rsidRPr="00C768B8" w:rsidRDefault="007677E6" w:rsidP="00C768B8">
            <w:pPr>
              <w:ind w:left="-108" w:right="-9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  <w:vAlign w:val="center"/>
          </w:tcPr>
          <w:p w:rsidR="007677E6" w:rsidRPr="00C768B8" w:rsidRDefault="007677E6" w:rsidP="00C768B8">
            <w:pPr>
              <w:ind w:left="-108" w:right="-9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7677E6" w:rsidRPr="00C768B8" w:rsidRDefault="007677E6" w:rsidP="00C768B8">
            <w:pPr>
              <w:ind w:left="-108" w:right="-94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2018 рік</w:t>
            </w:r>
          </w:p>
        </w:tc>
        <w:tc>
          <w:tcPr>
            <w:tcW w:w="850" w:type="dxa"/>
            <w:vAlign w:val="center"/>
          </w:tcPr>
          <w:p w:rsidR="007677E6" w:rsidRPr="00C768B8" w:rsidRDefault="007677E6" w:rsidP="00C768B8">
            <w:pPr>
              <w:ind w:left="-108" w:right="-94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2019 рік</w:t>
            </w:r>
          </w:p>
        </w:tc>
        <w:tc>
          <w:tcPr>
            <w:tcW w:w="851" w:type="dxa"/>
            <w:vAlign w:val="center"/>
          </w:tcPr>
          <w:p w:rsidR="007677E6" w:rsidRPr="00C768B8" w:rsidRDefault="007677E6" w:rsidP="00C768B8">
            <w:pPr>
              <w:ind w:left="-108" w:right="-94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2020 рік</w:t>
            </w:r>
          </w:p>
        </w:tc>
        <w:tc>
          <w:tcPr>
            <w:tcW w:w="1559" w:type="dxa"/>
            <w:vMerge/>
            <w:vAlign w:val="center"/>
          </w:tcPr>
          <w:p w:rsidR="007677E6" w:rsidRPr="00C768B8" w:rsidRDefault="007677E6" w:rsidP="00C768B8">
            <w:pPr>
              <w:ind w:left="-108" w:right="-9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7677E6" w:rsidRPr="00C768B8" w:rsidRDefault="007677E6" w:rsidP="00C768B8">
            <w:pPr>
              <w:ind w:left="-108" w:right="-122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1134" w:type="dxa"/>
            <w:vAlign w:val="center"/>
          </w:tcPr>
          <w:p w:rsidR="007677E6" w:rsidRDefault="007677E6" w:rsidP="00C768B8">
            <w:pPr>
              <w:ind w:left="-108" w:right="-122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Обсяги,</w:t>
            </w:r>
          </w:p>
          <w:p w:rsidR="007677E6" w:rsidRPr="00C768B8" w:rsidRDefault="007677E6" w:rsidP="00C768B8">
            <w:pPr>
              <w:ind w:left="-108" w:right="-122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тис.грн.</w:t>
            </w:r>
          </w:p>
          <w:p w:rsidR="007677E6" w:rsidRPr="00C768B8" w:rsidRDefault="007677E6" w:rsidP="00C768B8">
            <w:pPr>
              <w:ind w:left="-108" w:right="-122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на</w:t>
            </w:r>
          </w:p>
          <w:p w:rsidR="007677E6" w:rsidRPr="00C768B8" w:rsidRDefault="007677E6" w:rsidP="00C768B8">
            <w:pPr>
              <w:ind w:left="-108" w:right="-122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2018 рік</w:t>
            </w:r>
          </w:p>
        </w:tc>
        <w:tc>
          <w:tcPr>
            <w:tcW w:w="1276" w:type="dxa"/>
            <w:vAlign w:val="center"/>
          </w:tcPr>
          <w:p w:rsidR="007677E6" w:rsidRDefault="007677E6" w:rsidP="00C768B8">
            <w:pPr>
              <w:ind w:left="-108" w:right="-122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Обсяги,</w:t>
            </w:r>
          </w:p>
          <w:p w:rsidR="007677E6" w:rsidRDefault="007677E6" w:rsidP="00C768B8">
            <w:pPr>
              <w:ind w:left="-108" w:right="-122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 xml:space="preserve">тис.грн. </w:t>
            </w:r>
          </w:p>
          <w:p w:rsidR="007677E6" w:rsidRPr="00C768B8" w:rsidRDefault="007677E6" w:rsidP="00C768B8">
            <w:pPr>
              <w:ind w:left="-108" w:right="-122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на</w:t>
            </w:r>
          </w:p>
          <w:p w:rsidR="007677E6" w:rsidRPr="00C768B8" w:rsidRDefault="007677E6" w:rsidP="00C768B8">
            <w:pPr>
              <w:ind w:left="-108" w:right="-122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2019 рік</w:t>
            </w:r>
          </w:p>
        </w:tc>
        <w:tc>
          <w:tcPr>
            <w:tcW w:w="1276" w:type="dxa"/>
            <w:vAlign w:val="center"/>
          </w:tcPr>
          <w:p w:rsidR="007677E6" w:rsidRDefault="007677E6" w:rsidP="00C768B8">
            <w:pPr>
              <w:ind w:left="-108" w:right="-122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Обсяги,</w:t>
            </w:r>
          </w:p>
          <w:p w:rsidR="007677E6" w:rsidRPr="00C768B8" w:rsidRDefault="007677E6" w:rsidP="00C768B8">
            <w:pPr>
              <w:ind w:left="-108" w:right="-122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тис.грн.</w:t>
            </w:r>
          </w:p>
          <w:p w:rsidR="007677E6" w:rsidRPr="00C768B8" w:rsidRDefault="007677E6" w:rsidP="00C768B8">
            <w:pPr>
              <w:ind w:left="-108" w:right="-122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на</w:t>
            </w:r>
          </w:p>
          <w:p w:rsidR="007677E6" w:rsidRPr="00C768B8" w:rsidRDefault="007677E6" w:rsidP="00C768B8">
            <w:pPr>
              <w:ind w:left="-108" w:right="-122"/>
              <w:jc w:val="center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2020 рік</w:t>
            </w:r>
          </w:p>
        </w:tc>
        <w:tc>
          <w:tcPr>
            <w:tcW w:w="1701" w:type="dxa"/>
            <w:vMerge/>
            <w:vAlign w:val="center"/>
          </w:tcPr>
          <w:p w:rsidR="007677E6" w:rsidRPr="00C768B8" w:rsidRDefault="007677E6" w:rsidP="00C768B8">
            <w:pPr>
              <w:ind w:left="-108" w:right="-94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77E6" w:rsidRPr="00C768B8" w:rsidTr="00F610EB">
        <w:trPr>
          <w:trHeight w:val="2614"/>
        </w:trPr>
        <w:tc>
          <w:tcPr>
            <w:tcW w:w="1391" w:type="dxa"/>
            <w:vAlign w:val="center"/>
          </w:tcPr>
          <w:p w:rsidR="007677E6" w:rsidRPr="00C768B8" w:rsidRDefault="007677E6" w:rsidP="00C768B8">
            <w:pPr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Надання матеріальних допомог та пільг</w:t>
            </w:r>
          </w:p>
        </w:tc>
        <w:tc>
          <w:tcPr>
            <w:tcW w:w="1978" w:type="dxa"/>
            <w:vAlign w:val="center"/>
          </w:tcPr>
          <w:p w:rsidR="007677E6" w:rsidRPr="00C768B8" w:rsidRDefault="007677E6" w:rsidP="00C768B8">
            <w:pPr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1.2.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C768B8">
              <w:rPr>
                <w:sz w:val="20"/>
                <w:szCs w:val="20"/>
                <w:lang w:val="uk-UA"/>
              </w:rPr>
              <w:t>Забезпечення транспортних витрат, пов’язаних з доставкою до спеціалізованих медичних закладів та інших закладів учасників АТО</w:t>
            </w:r>
          </w:p>
        </w:tc>
        <w:tc>
          <w:tcPr>
            <w:tcW w:w="1100" w:type="dxa"/>
            <w:vAlign w:val="center"/>
          </w:tcPr>
          <w:p w:rsidR="007677E6" w:rsidRPr="00C768B8" w:rsidRDefault="007677E6" w:rsidP="00C768B8">
            <w:pPr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Витрат (тис. грн.)</w:t>
            </w:r>
          </w:p>
        </w:tc>
        <w:tc>
          <w:tcPr>
            <w:tcW w:w="851" w:type="dxa"/>
            <w:vAlign w:val="center"/>
          </w:tcPr>
          <w:p w:rsidR="007677E6" w:rsidRPr="00C768B8" w:rsidRDefault="007677E6" w:rsidP="00C768B8">
            <w:pPr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en-US"/>
              </w:rPr>
              <w:t>5</w:t>
            </w:r>
            <w:r w:rsidRPr="00C768B8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850" w:type="dxa"/>
            <w:vAlign w:val="center"/>
          </w:tcPr>
          <w:p w:rsidR="007677E6" w:rsidRPr="00C768B8" w:rsidRDefault="007677E6" w:rsidP="00C768B8">
            <w:pPr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851" w:type="dxa"/>
            <w:vAlign w:val="center"/>
          </w:tcPr>
          <w:p w:rsidR="007677E6" w:rsidRPr="00C768B8" w:rsidRDefault="007677E6" w:rsidP="00C768B8">
            <w:pPr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559" w:type="dxa"/>
            <w:vAlign w:val="center"/>
          </w:tcPr>
          <w:p w:rsidR="007677E6" w:rsidRDefault="007677E6" w:rsidP="00C768B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Pr="00C768B8">
              <w:rPr>
                <w:sz w:val="20"/>
                <w:szCs w:val="20"/>
                <w:lang w:val="uk-UA"/>
              </w:rPr>
              <w:t xml:space="preserve">иконавчий комітет міської ради, </w:t>
            </w:r>
          </w:p>
          <w:p w:rsidR="007677E6" w:rsidRDefault="007677E6" w:rsidP="00C768B8">
            <w:pPr>
              <w:rPr>
                <w:sz w:val="20"/>
                <w:szCs w:val="20"/>
                <w:lang w:val="uk-UA"/>
              </w:rPr>
            </w:pPr>
          </w:p>
          <w:p w:rsidR="007677E6" w:rsidRPr="00C768B8" w:rsidRDefault="007677E6" w:rsidP="00C768B8">
            <w:pPr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фінансове управління міської ради</w:t>
            </w:r>
          </w:p>
        </w:tc>
        <w:tc>
          <w:tcPr>
            <w:tcW w:w="1276" w:type="dxa"/>
            <w:vAlign w:val="center"/>
          </w:tcPr>
          <w:p w:rsidR="007677E6" w:rsidRPr="00C768B8" w:rsidRDefault="007677E6" w:rsidP="00C768B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</w:t>
            </w:r>
            <w:r w:rsidRPr="00C768B8">
              <w:rPr>
                <w:sz w:val="20"/>
                <w:szCs w:val="20"/>
                <w:lang w:val="uk-UA"/>
              </w:rPr>
              <w:t>юджет міста</w:t>
            </w:r>
          </w:p>
        </w:tc>
        <w:tc>
          <w:tcPr>
            <w:tcW w:w="1134" w:type="dxa"/>
            <w:vAlign w:val="center"/>
          </w:tcPr>
          <w:p w:rsidR="007677E6" w:rsidRPr="00C768B8" w:rsidRDefault="007677E6" w:rsidP="00C768B8">
            <w:pPr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en-US"/>
              </w:rPr>
              <w:t>5</w:t>
            </w:r>
            <w:r w:rsidRPr="00C768B8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vAlign w:val="center"/>
          </w:tcPr>
          <w:p w:rsidR="007677E6" w:rsidRPr="00C768B8" w:rsidRDefault="007677E6" w:rsidP="00C768B8">
            <w:pPr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276" w:type="dxa"/>
            <w:vAlign w:val="center"/>
          </w:tcPr>
          <w:p w:rsidR="007677E6" w:rsidRPr="00C768B8" w:rsidRDefault="007677E6" w:rsidP="00C768B8">
            <w:pPr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701" w:type="dxa"/>
            <w:vAlign w:val="center"/>
          </w:tcPr>
          <w:p w:rsidR="007677E6" w:rsidRDefault="007677E6" w:rsidP="00C768B8">
            <w:pPr>
              <w:ind w:right="-94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 xml:space="preserve">Додаткова адресна підтримка учасників АТО </w:t>
            </w:r>
          </w:p>
          <w:p w:rsidR="007677E6" w:rsidRPr="00C768B8" w:rsidRDefault="007677E6" w:rsidP="00C768B8">
            <w:pPr>
              <w:ind w:right="-94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>та членів їх сімей</w:t>
            </w:r>
          </w:p>
          <w:p w:rsidR="007677E6" w:rsidRPr="00C768B8" w:rsidRDefault="007677E6" w:rsidP="00C768B8">
            <w:pPr>
              <w:ind w:right="-94"/>
              <w:rPr>
                <w:sz w:val="20"/>
                <w:szCs w:val="20"/>
                <w:lang w:val="uk-UA"/>
              </w:rPr>
            </w:pPr>
          </w:p>
          <w:p w:rsidR="007677E6" w:rsidRPr="00C768B8" w:rsidRDefault="007677E6" w:rsidP="00C768B8">
            <w:pPr>
              <w:ind w:right="-94"/>
              <w:rPr>
                <w:sz w:val="20"/>
                <w:szCs w:val="20"/>
                <w:lang w:val="uk-UA"/>
              </w:rPr>
            </w:pPr>
            <w:r w:rsidRPr="00C768B8">
              <w:rPr>
                <w:sz w:val="20"/>
                <w:szCs w:val="20"/>
                <w:lang w:val="uk-UA"/>
              </w:rPr>
              <w:t xml:space="preserve"> </w:t>
            </w:r>
          </w:p>
        </w:tc>
      </w:tr>
    </w:tbl>
    <w:p w:rsidR="007677E6" w:rsidRDefault="007677E6" w:rsidP="00C768B8">
      <w:pPr>
        <w:jc w:val="center"/>
        <w:rPr>
          <w:szCs w:val="20"/>
          <w:lang w:val="uk-UA"/>
        </w:rPr>
      </w:pPr>
    </w:p>
    <w:p w:rsidR="007677E6" w:rsidRDefault="007677E6" w:rsidP="00C768B8">
      <w:pPr>
        <w:jc w:val="center"/>
        <w:rPr>
          <w:szCs w:val="20"/>
          <w:lang w:val="uk-UA"/>
        </w:rPr>
      </w:pPr>
    </w:p>
    <w:p w:rsidR="007677E6" w:rsidRDefault="007677E6" w:rsidP="00C768B8">
      <w:pPr>
        <w:jc w:val="center"/>
        <w:rPr>
          <w:szCs w:val="20"/>
          <w:lang w:val="uk-UA"/>
        </w:rPr>
      </w:pPr>
    </w:p>
    <w:p w:rsidR="007677E6" w:rsidRDefault="007677E6" w:rsidP="00C768B8">
      <w:pPr>
        <w:jc w:val="center"/>
        <w:rPr>
          <w:szCs w:val="20"/>
          <w:lang w:val="uk-UA"/>
        </w:rPr>
      </w:pPr>
    </w:p>
    <w:p w:rsidR="007677E6" w:rsidRDefault="007677E6" w:rsidP="00C7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>
        <w:rPr>
          <w:b/>
          <w:lang w:val="uk-UA" w:eastAsia="uk-UA"/>
        </w:rPr>
        <w:t>МІСЬКИЙ ГОЛОВА                                                                                      МЕЛЕШКО А.Р.</w:t>
      </w:r>
    </w:p>
    <w:p w:rsidR="007677E6" w:rsidRDefault="007677E6" w:rsidP="004831C0">
      <w:pPr>
        <w:pStyle w:val="Style6"/>
        <w:widowControl/>
        <w:spacing w:line="240" w:lineRule="auto"/>
        <w:ind w:firstLine="709"/>
        <w:jc w:val="center"/>
      </w:pPr>
    </w:p>
    <w:sectPr w:rsidR="007677E6" w:rsidSect="00C768B8"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7E6" w:rsidRDefault="007677E6">
      <w:r>
        <w:separator/>
      </w:r>
    </w:p>
  </w:endnote>
  <w:endnote w:type="continuationSeparator" w:id="0">
    <w:p w:rsidR="007677E6" w:rsidRDefault="00767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7E6" w:rsidRDefault="007677E6">
      <w:r>
        <w:separator/>
      </w:r>
    </w:p>
  </w:footnote>
  <w:footnote w:type="continuationSeparator" w:id="0">
    <w:p w:rsidR="007677E6" w:rsidRDefault="007677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0A3C18"/>
    <w:multiLevelType w:val="hybridMultilevel"/>
    <w:tmpl w:val="21B8D6AA"/>
    <w:lvl w:ilvl="0" w:tplc="F946A65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2082822"/>
    <w:multiLevelType w:val="hybridMultilevel"/>
    <w:tmpl w:val="CB10CAE0"/>
    <w:lvl w:ilvl="0" w:tplc="5D1A371E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5FA653E"/>
    <w:multiLevelType w:val="hybridMultilevel"/>
    <w:tmpl w:val="41EE9A4E"/>
    <w:lvl w:ilvl="0" w:tplc="161A2FB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0F222D71"/>
    <w:multiLevelType w:val="multilevel"/>
    <w:tmpl w:val="1D48C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5BF7628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1E490B56"/>
    <w:multiLevelType w:val="hybridMultilevel"/>
    <w:tmpl w:val="18AE268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336BE5"/>
    <w:multiLevelType w:val="hybridMultilevel"/>
    <w:tmpl w:val="5F5A6DD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9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C5304C0"/>
    <w:multiLevelType w:val="hybridMultilevel"/>
    <w:tmpl w:val="B07AD63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C53E74"/>
    <w:multiLevelType w:val="multilevel"/>
    <w:tmpl w:val="3EEE7F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556FA3"/>
    <w:multiLevelType w:val="hybridMultilevel"/>
    <w:tmpl w:val="86AC1596"/>
    <w:lvl w:ilvl="0" w:tplc="8BC44E54">
      <w:start w:val="1"/>
      <w:numFmt w:val="decimal"/>
      <w:lvlText w:val="%1."/>
      <w:lvlJc w:val="left"/>
      <w:pPr>
        <w:ind w:left="2403" w:hanging="169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6E1D256C"/>
    <w:multiLevelType w:val="hybridMultilevel"/>
    <w:tmpl w:val="460ED43C"/>
    <w:lvl w:ilvl="0" w:tplc="B18CC9C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7571393A"/>
    <w:multiLevelType w:val="hybridMultilevel"/>
    <w:tmpl w:val="D57EE438"/>
    <w:lvl w:ilvl="0" w:tplc="C15EC50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7AF02F71"/>
    <w:multiLevelType w:val="hybridMultilevel"/>
    <w:tmpl w:val="D7C08B64"/>
    <w:lvl w:ilvl="0" w:tplc="F918BF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5741DA"/>
    <w:multiLevelType w:val="hybridMultilevel"/>
    <w:tmpl w:val="910CF4D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0"/>
  </w:num>
  <w:num w:numId="5">
    <w:abstractNumId w:val="16"/>
  </w:num>
  <w:num w:numId="6">
    <w:abstractNumId w:val="6"/>
  </w:num>
  <w:num w:numId="7">
    <w:abstractNumId w:val="4"/>
  </w:num>
  <w:num w:numId="8">
    <w:abstractNumId w:val="11"/>
  </w:num>
  <w:num w:numId="9">
    <w:abstractNumId w:val="7"/>
  </w:num>
  <w:num w:numId="10">
    <w:abstractNumId w:val="15"/>
  </w:num>
  <w:num w:numId="11">
    <w:abstractNumId w:val="8"/>
  </w:num>
  <w:num w:numId="12">
    <w:abstractNumId w:val="13"/>
  </w:num>
  <w:num w:numId="13">
    <w:abstractNumId w:val="3"/>
  </w:num>
  <w:num w:numId="14">
    <w:abstractNumId w:val="1"/>
  </w:num>
  <w:num w:numId="15">
    <w:abstractNumId w:val="12"/>
  </w:num>
  <w:num w:numId="16">
    <w:abstractNumId w:val="1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234B0"/>
    <w:rsid w:val="000269F8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A0006"/>
    <w:rsid w:val="000A0F2E"/>
    <w:rsid w:val="000A4D7E"/>
    <w:rsid w:val="000A5AE0"/>
    <w:rsid w:val="000B00BB"/>
    <w:rsid w:val="000B24B2"/>
    <w:rsid w:val="000B3191"/>
    <w:rsid w:val="000C0C7C"/>
    <w:rsid w:val="000C2DC3"/>
    <w:rsid w:val="000C5866"/>
    <w:rsid w:val="000D06D1"/>
    <w:rsid w:val="000D711D"/>
    <w:rsid w:val="000E2C3B"/>
    <w:rsid w:val="000E4864"/>
    <w:rsid w:val="000F40A6"/>
    <w:rsid w:val="000F40AA"/>
    <w:rsid w:val="00100712"/>
    <w:rsid w:val="00102DB2"/>
    <w:rsid w:val="0010300D"/>
    <w:rsid w:val="00103CEA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1BE0"/>
    <w:rsid w:val="00173F7F"/>
    <w:rsid w:val="001742AC"/>
    <w:rsid w:val="001774E0"/>
    <w:rsid w:val="00182239"/>
    <w:rsid w:val="00190CEA"/>
    <w:rsid w:val="00192473"/>
    <w:rsid w:val="00197B58"/>
    <w:rsid w:val="001A0412"/>
    <w:rsid w:val="001A341A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D501D"/>
    <w:rsid w:val="001E484D"/>
    <w:rsid w:val="001F11BE"/>
    <w:rsid w:val="001F3009"/>
    <w:rsid w:val="001F38FA"/>
    <w:rsid w:val="001F5004"/>
    <w:rsid w:val="001F53EF"/>
    <w:rsid w:val="001F541C"/>
    <w:rsid w:val="00203F07"/>
    <w:rsid w:val="00205148"/>
    <w:rsid w:val="00207A8E"/>
    <w:rsid w:val="00213A79"/>
    <w:rsid w:val="00216A23"/>
    <w:rsid w:val="00217B67"/>
    <w:rsid w:val="002216AF"/>
    <w:rsid w:val="00227E62"/>
    <w:rsid w:val="00230DA7"/>
    <w:rsid w:val="00232031"/>
    <w:rsid w:val="00232861"/>
    <w:rsid w:val="002332DC"/>
    <w:rsid w:val="00234CD1"/>
    <w:rsid w:val="002352EF"/>
    <w:rsid w:val="00235B25"/>
    <w:rsid w:val="00235EC6"/>
    <w:rsid w:val="002410C3"/>
    <w:rsid w:val="00242603"/>
    <w:rsid w:val="00242D7F"/>
    <w:rsid w:val="002433A4"/>
    <w:rsid w:val="0024778E"/>
    <w:rsid w:val="00247E70"/>
    <w:rsid w:val="00250455"/>
    <w:rsid w:val="00254405"/>
    <w:rsid w:val="00256356"/>
    <w:rsid w:val="00257815"/>
    <w:rsid w:val="00271B78"/>
    <w:rsid w:val="002732F1"/>
    <w:rsid w:val="002808E0"/>
    <w:rsid w:val="002813D5"/>
    <w:rsid w:val="00281E07"/>
    <w:rsid w:val="00284E38"/>
    <w:rsid w:val="00286873"/>
    <w:rsid w:val="00290096"/>
    <w:rsid w:val="00292E9E"/>
    <w:rsid w:val="002A25E8"/>
    <w:rsid w:val="002A3797"/>
    <w:rsid w:val="002A5ECE"/>
    <w:rsid w:val="002B231C"/>
    <w:rsid w:val="002B2428"/>
    <w:rsid w:val="002B7594"/>
    <w:rsid w:val="002C3027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499A"/>
    <w:rsid w:val="00325F2B"/>
    <w:rsid w:val="00326421"/>
    <w:rsid w:val="003268B0"/>
    <w:rsid w:val="003268EA"/>
    <w:rsid w:val="00327DC6"/>
    <w:rsid w:val="003318A6"/>
    <w:rsid w:val="00332E86"/>
    <w:rsid w:val="00336065"/>
    <w:rsid w:val="00344F60"/>
    <w:rsid w:val="00350A85"/>
    <w:rsid w:val="00350BCC"/>
    <w:rsid w:val="00350EB5"/>
    <w:rsid w:val="0036223E"/>
    <w:rsid w:val="003622C6"/>
    <w:rsid w:val="0036427C"/>
    <w:rsid w:val="003710D5"/>
    <w:rsid w:val="00373AD1"/>
    <w:rsid w:val="00377057"/>
    <w:rsid w:val="00380A41"/>
    <w:rsid w:val="003824C1"/>
    <w:rsid w:val="00390225"/>
    <w:rsid w:val="00392BCE"/>
    <w:rsid w:val="00396E01"/>
    <w:rsid w:val="003A1F83"/>
    <w:rsid w:val="003A4D7E"/>
    <w:rsid w:val="003B39B7"/>
    <w:rsid w:val="003B6DF4"/>
    <w:rsid w:val="003C006D"/>
    <w:rsid w:val="003C24AE"/>
    <w:rsid w:val="003C26B4"/>
    <w:rsid w:val="003C6169"/>
    <w:rsid w:val="003D3BB9"/>
    <w:rsid w:val="003D3FE6"/>
    <w:rsid w:val="003E01B2"/>
    <w:rsid w:val="003E1B04"/>
    <w:rsid w:val="003E1D6F"/>
    <w:rsid w:val="003E3BFC"/>
    <w:rsid w:val="003F52C2"/>
    <w:rsid w:val="003F646E"/>
    <w:rsid w:val="00401D55"/>
    <w:rsid w:val="00404A7D"/>
    <w:rsid w:val="0040591A"/>
    <w:rsid w:val="004059B6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4A9A"/>
    <w:rsid w:val="00445FE1"/>
    <w:rsid w:val="004526B6"/>
    <w:rsid w:val="0045620D"/>
    <w:rsid w:val="00460E70"/>
    <w:rsid w:val="0046496A"/>
    <w:rsid w:val="00470C39"/>
    <w:rsid w:val="0047193D"/>
    <w:rsid w:val="0047274B"/>
    <w:rsid w:val="0047444F"/>
    <w:rsid w:val="00474E87"/>
    <w:rsid w:val="00475D1B"/>
    <w:rsid w:val="00476732"/>
    <w:rsid w:val="00477882"/>
    <w:rsid w:val="004830FB"/>
    <w:rsid w:val="004831C0"/>
    <w:rsid w:val="00484BDD"/>
    <w:rsid w:val="0048667A"/>
    <w:rsid w:val="0048695F"/>
    <w:rsid w:val="00494B37"/>
    <w:rsid w:val="004970AC"/>
    <w:rsid w:val="004A629F"/>
    <w:rsid w:val="004A64B4"/>
    <w:rsid w:val="004A6A29"/>
    <w:rsid w:val="004B3EE8"/>
    <w:rsid w:val="004C063C"/>
    <w:rsid w:val="004C3BC6"/>
    <w:rsid w:val="004D5DE1"/>
    <w:rsid w:val="004D6FF8"/>
    <w:rsid w:val="004E2B37"/>
    <w:rsid w:val="004E752A"/>
    <w:rsid w:val="004F1C2E"/>
    <w:rsid w:val="004F5AAF"/>
    <w:rsid w:val="00501F7B"/>
    <w:rsid w:val="00514539"/>
    <w:rsid w:val="00515150"/>
    <w:rsid w:val="00520938"/>
    <w:rsid w:val="005211AE"/>
    <w:rsid w:val="0052382B"/>
    <w:rsid w:val="00524900"/>
    <w:rsid w:val="0052498F"/>
    <w:rsid w:val="00533048"/>
    <w:rsid w:val="00541C2F"/>
    <w:rsid w:val="0054269C"/>
    <w:rsid w:val="0054634B"/>
    <w:rsid w:val="0054684F"/>
    <w:rsid w:val="0055725B"/>
    <w:rsid w:val="0056000A"/>
    <w:rsid w:val="005620AD"/>
    <w:rsid w:val="00570282"/>
    <w:rsid w:val="005731E1"/>
    <w:rsid w:val="005737B3"/>
    <w:rsid w:val="00575E14"/>
    <w:rsid w:val="005772D0"/>
    <w:rsid w:val="005829E1"/>
    <w:rsid w:val="00583911"/>
    <w:rsid w:val="00584046"/>
    <w:rsid w:val="00584EAB"/>
    <w:rsid w:val="0058698A"/>
    <w:rsid w:val="00592068"/>
    <w:rsid w:val="005938FD"/>
    <w:rsid w:val="005950FB"/>
    <w:rsid w:val="005A06B1"/>
    <w:rsid w:val="005B2408"/>
    <w:rsid w:val="005B43A8"/>
    <w:rsid w:val="005B597B"/>
    <w:rsid w:val="005B5E19"/>
    <w:rsid w:val="005C0DF2"/>
    <w:rsid w:val="005C1FB3"/>
    <w:rsid w:val="005C483D"/>
    <w:rsid w:val="005C6C5A"/>
    <w:rsid w:val="005D04F2"/>
    <w:rsid w:val="005D1773"/>
    <w:rsid w:val="005E232C"/>
    <w:rsid w:val="005E36E3"/>
    <w:rsid w:val="005E4FD6"/>
    <w:rsid w:val="005E71A1"/>
    <w:rsid w:val="005F001B"/>
    <w:rsid w:val="005F1522"/>
    <w:rsid w:val="005F7610"/>
    <w:rsid w:val="006044F0"/>
    <w:rsid w:val="00605339"/>
    <w:rsid w:val="0061329E"/>
    <w:rsid w:val="0061459E"/>
    <w:rsid w:val="00622E76"/>
    <w:rsid w:val="00623886"/>
    <w:rsid w:val="0062411C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795A"/>
    <w:rsid w:val="0067043C"/>
    <w:rsid w:val="00670528"/>
    <w:rsid w:val="00670A5B"/>
    <w:rsid w:val="00671063"/>
    <w:rsid w:val="0067228A"/>
    <w:rsid w:val="006800D2"/>
    <w:rsid w:val="0068208D"/>
    <w:rsid w:val="00684733"/>
    <w:rsid w:val="0068504F"/>
    <w:rsid w:val="00685A42"/>
    <w:rsid w:val="006869CA"/>
    <w:rsid w:val="00690A88"/>
    <w:rsid w:val="0069292C"/>
    <w:rsid w:val="0069372B"/>
    <w:rsid w:val="00695D38"/>
    <w:rsid w:val="0069699F"/>
    <w:rsid w:val="006A0217"/>
    <w:rsid w:val="006A7727"/>
    <w:rsid w:val="006B0C43"/>
    <w:rsid w:val="006B16C8"/>
    <w:rsid w:val="006B3CCF"/>
    <w:rsid w:val="006C430C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6F7230"/>
    <w:rsid w:val="00702D8C"/>
    <w:rsid w:val="0070669D"/>
    <w:rsid w:val="00711489"/>
    <w:rsid w:val="0071209B"/>
    <w:rsid w:val="00712225"/>
    <w:rsid w:val="00714336"/>
    <w:rsid w:val="00715525"/>
    <w:rsid w:val="007164A3"/>
    <w:rsid w:val="00717EE5"/>
    <w:rsid w:val="00720A4C"/>
    <w:rsid w:val="00720AD7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52FD"/>
    <w:rsid w:val="007568AE"/>
    <w:rsid w:val="00756B34"/>
    <w:rsid w:val="00756D17"/>
    <w:rsid w:val="007608A2"/>
    <w:rsid w:val="00760B03"/>
    <w:rsid w:val="0076238C"/>
    <w:rsid w:val="00766B81"/>
    <w:rsid w:val="00767096"/>
    <w:rsid w:val="00767775"/>
    <w:rsid w:val="007677E6"/>
    <w:rsid w:val="00781E5C"/>
    <w:rsid w:val="007866D1"/>
    <w:rsid w:val="00786ECD"/>
    <w:rsid w:val="007876AD"/>
    <w:rsid w:val="00792354"/>
    <w:rsid w:val="00794907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2A45"/>
    <w:rsid w:val="007E7B0C"/>
    <w:rsid w:val="007E7B94"/>
    <w:rsid w:val="007F1BDA"/>
    <w:rsid w:val="007F3917"/>
    <w:rsid w:val="00803E0F"/>
    <w:rsid w:val="008068AE"/>
    <w:rsid w:val="0081223C"/>
    <w:rsid w:val="0081426D"/>
    <w:rsid w:val="008202FB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0C8"/>
    <w:rsid w:val="008A22A5"/>
    <w:rsid w:val="008A4D55"/>
    <w:rsid w:val="008A5FB3"/>
    <w:rsid w:val="008A64FB"/>
    <w:rsid w:val="008B485A"/>
    <w:rsid w:val="008C2A30"/>
    <w:rsid w:val="008C745F"/>
    <w:rsid w:val="008D01C9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5E5"/>
    <w:rsid w:val="00942CBB"/>
    <w:rsid w:val="00943EEB"/>
    <w:rsid w:val="00947A15"/>
    <w:rsid w:val="0095025A"/>
    <w:rsid w:val="00957CC0"/>
    <w:rsid w:val="009648F2"/>
    <w:rsid w:val="00966A5D"/>
    <w:rsid w:val="009707C0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12A8"/>
    <w:rsid w:val="009A2774"/>
    <w:rsid w:val="009A5B32"/>
    <w:rsid w:val="009A645B"/>
    <w:rsid w:val="009A673D"/>
    <w:rsid w:val="009B6803"/>
    <w:rsid w:val="009C1C77"/>
    <w:rsid w:val="009C2D49"/>
    <w:rsid w:val="009C57C4"/>
    <w:rsid w:val="009D2840"/>
    <w:rsid w:val="009D5090"/>
    <w:rsid w:val="009D5117"/>
    <w:rsid w:val="009F55B4"/>
    <w:rsid w:val="009F5641"/>
    <w:rsid w:val="009F6FC1"/>
    <w:rsid w:val="009F7DD1"/>
    <w:rsid w:val="00A0271E"/>
    <w:rsid w:val="00A04336"/>
    <w:rsid w:val="00A05EA7"/>
    <w:rsid w:val="00A06F2C"/>
    <w:rsid w:val="00A110FF"/>
    <w:rsid w:val="00A17B45"/>
    <w:rsid w:val="00A220C4"/>
    <w:rsid w:val="00A319C8"/>
    <w:rsid w:val="00A321B6"/>
    <w:rsid w:val="00A338F8"/>
    <w:rsid w:val="00A33F51"/>
    <w:rsid w:val="00A3654E"/>
    <w:rsid w:val="00A365C7"/>
    <w:rsid w:val="00A36FF2"/>
    <w:rsid w:val="00A42BE9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3408"/>
    <w:rsid w:val="00AA6323"/>
    <w:rsid w:val="00AA6B95"/>
    <w:rsid w:val="00AB0335"/>
    <w:rsid w:val="00AB10DB"/>
    <w:rsid w:val="00AB648E"/>
    <w:rsid w:val="00AC2486"/>
    <w:rsid w:val="00AC557F"/>
    <w:rsid w:val="00AC6A25"/>
    <w:rsid w:val="00AD11B9"/>
    <w:rsid w:val="00AD2C99"/>
    <w:rsid w:val="00AE0FC9"/>
    <w:rsid w:val="00AF13C1"/>
    <w:rsid w:val="00AF7213"/>
    <w:rsid w:val="00AF77AA"/>
    <w:rsid w:val="00B00D89"/>
    <w:rsid w:val="00B02BA1"/>
    <w:rsid w:val="00B02C01"/>
    <w:rsid w:val="00B038A4"/>
    <w:rsid w:val="00B03967"/>
    <w:rsid w:val="00B06804"/>
    <w:rsid w:val="00B14F44"/>
    <w:rsid w:val="00B42584"/>
    <w:rsid w:val="00B45501"/>
    <w:rsid w:val="00B53114"/>
    <w:rsid w:val="00B53D10"/>
    <w:rsid w:val="00B601FF"/>
    <w:rsid w:val="00B62622"/>
    <w:rsid w:val="00B71298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D7D4E"/>
    <w:rsid w:val="00BE23A6"/>
    <w:rsid w:val="00BE25A1"/>
    <w:rsid w:val="00BE558B"/>
    <w:rsid w:val="00BF0E31"/>
    <w:rsid w:val="00BF53BC"/>
    <w:rsid w:val="00C0046C"/>
    <w:rsid w:val="00C03508"/>
    <w:rsid w:val="00C035DD"/>
    <w:rsid w:val="00C1051B"/>
    <w:rsid w:val="00C157AF"/>
    <w:rsid w:val="00C20AB6"/>
    <w:rsid w:val="00C22C69"/>
    <w:rsid w:val="00C25717"/>
    <w:rsid w:val="00C2682F"/>
    <w:rsid w:val="00C318C1"/>
    <w:rsid w:val="00C32272"/>
    <w:rsid w:val="00C323E5"/>
    <w:rsid w:val="00C32D89"/>
    <w:rsid w:val="00C3460C"/>
    <w:rsid w:val="00C37F7C"/>
    <w:rsid w:val="00C45452"/>
    <w:rsid w:val="00C50860"/>
    <w:rsid w:val="00C50B35"/>
    <w:rsid w:val="00C54888"/>
    <w:rsid w:val="00C55BCD"/>
    <w:rsid w:val="00C55F94"/>
    <w:rsid w:val="00C63335"/>
    <w:rsid w:val="00C63F19"/>
    <w:rsid w:val="00C768B8"/>
    <w:rsid w:val="00C76C01"/>
    <w:rsid w:val="00C836D5"/>
    <w:rsid w:val="00C90EEC"/>
    <w:rsid w:val="00C94655"/>
    <w:rsid w:val="00C95424"/>
    <w:rsid w:val="00C968C7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5543"/>
    <w:rsid w:val="00CD60FC"/>
    <w:rsid w:val="00CD6A44"/>
    <w:rsid w:val="00CD73A6"/>
    <w:rsid w:val="00CE3CF4"/>
    <w:rsid w:val="00CE4965"/>
    <w:rsid w:val="00CF1A01"/>
    <w:rsid w:val="00CF1A23"/>
    <w:rsid w:val="00CF67D8"/>
    <w:rsid w:val="00CF6C5E"/>
    <w:rsid w:val="00D04A0C"/>
    <w:rsid w:val="00D055FF"/>
    <w:rsid w:val="00D057EF"/>
    <w:rsid w:val="00D07FC9"/>
    <w:rsid w:val="00D1163D"/>
    <w:rsid w:val="00D140A4"/>
    <w:rsid w:val="00D16047"/>
    <w:rsid w:val="00D17922"/>
    <w:rsid w:val="00D203F1"/>
    <w:rsid w:val="00D23D6E"/>
    <w:rsid w:val="00D30902"/>
    <w:rsid w:val="00D30FFB"/>
    <w:rsid w:val="00D32861"/>
    <w:rsid w:val="00D34AD2"/>
    <w:rsid w:val="00D35CC9"/>
    <w:rsid w:val="00D372EF"/>
    <w:rsid w:val="00D42142"/>
    <w:rsid w:val="00D43472"/>
    <w:rsid w:val="00D45708"/>
    <w:rsid w:val="00D46CC5"/>
    <w:rsid w:val="00D50D35"/>
    <w:rsid w:val="00D528E0"/>
    <w:rsid w:val="00D551BA"/>
    <w:rsid w:val="00D631AF"/>
    <w:rsid w:val="00D73E5C"/>
    <w:rsid w:val="00D83493"/>
    <w:rsid w:val="00D872A2"/>
    <w:rsid w:val="00D93A0C"/>
    <w:rsid w:val="00D93D94"/>
    <w:rsid w:val="00D95DBB"/>
    <w:rsid w:val="00DA19BD"/>
    <w:rsid w:val="00DA6F75"/>
    <w:rsid w:val="00DB1587"/>
    <w:rsid w:val="00DD1C20"/>
    <w:rsid w:val="00DD4244"/>
    <w:rsid w:val="00DD469A"/>
    <w:rsid w:val="00DE1047"/>
    <w:rsid w:val="00DE3A73"/>
    <w:rsid w:val="00DE5C0A"/>
    <w:rsid w:val="00DE7B90"/>
    <w:rsid w:val="00DF10D7"/>
    <w:rsid w:val="00DF1135"/>
    <w:rsid w:val="00DF2B0D"/>
    <w:rsid w:val="00DF4524"/>
    <w:rsid w:val="00DF4AD0"/>
    <w:rsid w:val="00DF50F6"/>
    <w:rsid w:val="00E01C72"/>
    <w:rsid w:val="00E02AF0"/>
    <w:rsid w:val="00E05C71"/>
    <w:rsid w:val="00E0685D"/>
    <w:rsid w:val="00E10956"/>
    <w:rsid w:val="00E12AA0"/>
    <w:rsid w:val="00E14F75"/>
    <w:rsid w:val="00E17682"/>
    <w:rsid w:val="00E23E7D"/>
    <w:rsid w:val="00E25BDB"/>
    <w:rsid w:val="00E27803"/>
    <w:rsid w:val="00E31F96"/>
    <w:rsid w:val="00E323C0"/>
    <w:rsid w:val="00E44BC2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4C3C"/>
    <w:rsid w:val="00E92656"/>
    <w:rsid w:val="00E958D7"/>
    <w:rsid w:val="00E95D50"/>
    <w:rsid w:val="00E978AA"/>
    <w:rsid w:val="00EA0688"/>
    <w:rsid w:val="00EA5BD3"/>
    <w:rsid w:val="00EB249C"/>
    <w:rsid w:val="00EB7C23"/>
    <w:rsid w:val="00EC326F"/>
    <w:rsid w:val="00EC4372"/>
    <w:rsid w:val="00EC5D41"/>
    <w:rsid w:val="00EC7CBA"/>
    <w:rsid w:val="00ED3941"/>
    <w:rsid w:val="00ED4C9E"/>
    <w:rsid w:val="00ED4D57"/>
    <w:rsid w:val="00ED7079"/>
    <w:rsid w:val="00EE1668"/>
    <w:rsid w:val="00EE1E33"/>
    <w:rsid w:val="00EE2A32"/>
    <w:rsid w:val="00EE6E15"/>
    <w:rsid w:val="00EE796E"/>
    <w:rsid w:val="00EE7AC7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3A7D"/>
    <w:rsid w:val="00F54D0A"/>
    <w:rsid w:val="00F5602C"/>
    <w:rsid w:val="00F610EB"/>
    <w:rsid w:val="00F6264D"/>
    <w:rsid w:val="00F643D0"/>
    <w:rsid w:val="00F66982"/>
    <w:rsid w:val="00F73EB9"/>
    <w:rsid w:val="00F756DD"/>
    <w:rsid w:val="00F77CEA"/>
    <w:rsid w:val="00F80F2B"/>
    <w:rsid w:val="00F82FDD"/>
    <w:rsid w:val="00F85D6E"/>
    <w:rsid w:val="00F92D77"/>
    <w:rsid w:val="00F9318C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294E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114154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580</Words>
  <Characters>332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сесії </dc:title>
  <dc:subject/>
  <dc:creator>RePack by Diakov</dc:creator>
  <cp:keywords/>
  <dc:description/>
  <cp:lastModifiedBy>Фокс</cp:lastModifiedBy>
  <cp:revision>2</cp:revision>
  <cp:lastPrinted>2018-10-25T14:37:00Z</cp:lastPrinted>
  <dcterms:created xsi:type="dcterms:W3CDTF">2018-10-29T14:00:00Z</dcterms:created>
  <dcterms:modified xsi:type="dcterms:W3CDTF">2018-10-29T14:00:00Z</dcterms:modified>
</cp:coreProperties>
</file>