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A0E" w:rsidRDefault="00632A0E" w:rsidP="00FF5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 w:rsidP="00FF50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tbl>
      <w:tblPr>
        <w:tblW w:w="9889" w:type="dxa"/>
        <w:tblLook w:val="00A0"/>
      </w:tblPr>
      <w:tblGrid>
        <w:gridCol w:w="5353"/>
        <w:gridCol w:w="4536"/>
      </w:tblGrid>
      <w:tr w:rsidR="00632A0E" w:rsidRPr="005A17DD" w:rsidTr="00346067">
        <w:tc>
          <w:tcPr>
            <w:tcW w:w="5353" w:type="dxa"/>
          </w:tcPr>
          <w:p w:rsidR="00632A0E" w:rsidRPr="00346067" w:rsidRDefault="00632A0E" w:rsidP="00346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4536" w:type="dxa"/>
          </w:tcPr>
          <w:p w:rsidR="00632A0E" w:rsidRPr="00346067" w:rsidRDefault="00632A0E" w:rsidP="00346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346067">
              <w:rPr>
                <w:sz w:val="22"/>
                <w:szCs w:val="22"/>
                <w:lang w:val="uk-UA" w:eastAsia="uk-UA"/>
              </w:rPr>
              <w:t>Додаток 1 до рішення ХХХІХ сесії Новороздільської міської ради</w:t>
            </w:r>
          </w:p>
          <w:p w:rsidR="00632A0E" w:rsidRPr="00346067" w:rsidRDefault="00632A0E" w:rsidP="00346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346067">
              <w:rPr>
                <w:sz w:val="22"/>
                <w:szCs w:val="22"/>
                <w:lang w:val="en-US" w:eastAsia="uk-UA"/>
              </w:rPr>
              <w:t>V</w:t>
            </w:r>
            <w:r w:rsidRPr="00346067">
              <w:rPr>
                <w:sz w:val="22"/>
                <w:szCs w:val="22"/>
                <w:lang w:val="uk-UA" w:eastAsia="uk-UA"/>
              </w:rPr>
              <w:t>ІІ демократичного скликання</w:t>
            </w:r>
          </w:p>
          <w:p w:rsidR="00632A0E" w:rsidRPr="00346067" w:rsidRDefault="00632A0E" w:rsidP="00346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346067">
              <w:rPr>
                <w:sz w:val="22"/>
                <w:szCs w:val="22"/>
                <w:lang w:val="uk-UA" w:eastAsia="uk-UA"/>
              </w:rPr>
              <w:t>№ 832 від 22.11.2018 року</w:t>
            </w:r>
          </w:p>
        </w:tc>
      </w:tr>
    </w:tbl>
    <w:p w:rsidR="00632A0E" w:rsidRDefault="00632A0E" w:rsidP="005A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lang w:val="uk-UA" w:eastAsia="uk-UA"/>
        </w:rPr>
      </w:pPr>
    </w:p>
    <w:p w:rsidR="00632A0E" w:rsidRDefault="00632A0E" w:rsidP="005A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lang w:val="uk-UA" w:eastAsia="uk-UA"/>
        </w:rPr>
      </w:pPr>
    </w:p>
    <w:p w:rsidR="00632A0E" w:rsidRDefault="00632A0E" w:rsidP="005A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lang w:val="uk-UA" w:eastAsia="uk-UA"/>
        </w:rPr>
      </w:pPr>
    </w:p>
    <w:p w:rsidR="00632A0E" w:rsidRDefault="00632A0E" w:rsidP="005A17DD">
      <w:pPr>
        <w:tabs>
          <w:tab w:val="left" w:pos="9781"/>
        </w:tabs>
        <w:ind w:firstLine="709"/>
        <w:jc w:val="center"/>
        <w:rPr>
          <w:b/>
          <w:lang w:val="uk-UA"/>
        </w:rPr>
      </w:pPr>
      <w:r w:rsidRPr="00D31BF8">
        <w:rPr>
          <w:b/>
          <w:bCs/>
        </w:rPr>
        <w:t xml:space="preserve">Перелік завдань і заходів </w:t>
      </w:r>
      <w:r>
        <w:rPr>
          <w:b/>
          <w:lang w:val="uk-UA"/>
        </w:rPr>
        <w:t>п</w:t>
      </w:r>
      <w:r w:rsidRPr="00D31BF8">
        <w:rPr>
          <w:b/>
        </w:rPr>
        <w:t>рограми</w:t>
      </w:r>
    </w:p>
    <w:p w:rsidR="00632A0E" w:rsidRDefault="00632A0E" w:rsidP="005A17DD">
      <w:pPr>
        <w:tabs>
          <w:tab w:val="left" w:pos="9781"/>
        </w:tabs>
        <w:ind w:firstLine="709"/>
        <w:jc w:val="center"/>
        <w:rPr>
          <w:b/>
          <w:lang w:val="uk-UA"/>
        </w:rPr>
      </w:pPr>
    </w:p>
    <w:p w:rsidR="00632A0E" w:rsidRPr="005A17DD" w:rsidRDefault="00632A0E" w:rsidP="005A17DD">
      <w:pPr>
        <w:tabs>
          <w:tab w:val="left" w:pos="9781"/>
        </w:tabs>
        <w:ind w:firstLine="709"/>
        <w:jc w:val="center"/>
        <w:rPr>
          <w:b/>
          <w:lang w:val="uk-UA"/>
        </w:rPr>
      </w:pPr>
    </w:p>
    <w:p w:rsidR="00632A0E" w:rsidRPr="00D31BF8" w:rsidRDefault="00632A0E" w:rsidP="005A17DD">
      <w:pPr>
        <w:shd w:val="clear" w:color="auto" w:fill="FFFFFF"/>
        <w:ind w:firstLine="709"/>
        <w:jc w:val="both"/>
        <w:rPr>
          <w:color w:val="000000"/>
        </w:rPr>
      </w:pPr>
      <w:r w:rsidRPr="00D31BF8">
        <w:rPr>
          <w:color w:val="000000"/>
        </w:rPr>
        <w:t xml:space="preserve">З метою забезпечення пожежної та техногенної безпеки  у місті основними завданнями </w:t>
      </w:r>
      <w:r w:rsidRPr="00D31BF8">
        <w:t>Програми</w:t>
      </w:r>
      <w:r w:rsidRPr="00D31BF8">
        <w:rPr>
          <w:color w:val="000000"/>
        </w:rPr>
        <w:t xml:space="preserve"> є:</w:t>
      </w:r>
    </w:p>
    <w:p w:rsidR="00632A0E" w:rsidRPr="00D31BF8" w:rsidRDefault="00632A0E" w:rsidP="005A17DD">
      <w:pPr>
        <w:shd w:val="clear" w:color="auto" w:fill="FFFFFF"/>
        <w:ind w:firstLine="709"/>
        <w:jc w:val="both"/>
        <w:rPr>
          <w:color w:val="000000"/>
        </w:rPr>
      </w:pPr>
    </w:p>
    <w:tbl>
      <w:tblPr>
        <w:tblW w:w="9705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77"/>
        <w:gridCol w:w="4935"/>
        <w:gridCol w:w="2265"/>
        <w:gridCol w:w="1628"/>
      </w:tblGrid>
      <w:tr w:rsidR="00632A0E" w:rsidRPr="00D31BF8" w:rsidTr="005A17DD">
        <w:tc>
          <w:tcPr>
            <w:tcW w:w="8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№ п/п</w:t>
            </w:r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Завдання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Виконавці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Термін</w:t>
            </w:r>
          </w:p>
        </w:tc>
      </w:tr>
      <w:tr w:rsidR="00632A0E" w:rsidRPr="00D31BF8" w:rsidTr="005A17DD">
        <w:tc>
          <w:tcPr>
            <w:tcW w:w="8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1</w:t>
            </w:r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2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3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4</w:t>
            </w:r>
          </w:p>
        </w:tc>
      </w:tr>
      <w:tr w:rsidR="00632A0E" w:rsidRPr="00D31BF8" w:rsidTr="005A17DD">
        <w:tc>
          <w:tcPr>
            <w:tcW w:w="9705" w:type="dxa"/>
            <w:gridSpan w:val="4"/>
            <w:tcBorders>
              <w:top w:val="outset" w:sz="6" w:space="0" w:color="auto"/>
              <w:bottom w:val="outset" w:sz="6" w:space="0" w:color="auto"/>
            </w:tcBorders>
          </w:tcPr>
          <w:p w:rsidR="00632A0E" w:rsidRDefault="00632A0E" w:rsidP="00D50989">
            <w:pPr>
              <w:jc w:val="center"/>
              <w:rPr>
                <w:i/>
                <w:lang w:val="uk-UA" w:eastAsia="en-US"/>
              </w:rPr>
            </w:pPr>
            <w:r w:rsidRPr="00D31BF8">
              <w:rPr>
                <w:i/>
                <w:lang w:eastAsia="en-US"/>
              </w:rPr>
              <w:t xml:space="preserve">І. Посилення контролю за станом пожежної,  техногенної безпеки </w:t>
            </w:r>
          </w:p>
          <w:p w:rsidR="00632A0E" w:rsidRDefault="00632A0E" w:rsidP="00D50989">
            <w:pPr>
              <w:jc w:val="center"/>
              <w:rPr>
                <w:i/>
                <w:lang w:val="uk-UA" w:eastAsia="en-US"/>
              </w:rPr>
            </w:pPr>
            <w:r w:rsidRPr="00D31BF8">
              <w:rPr>
                <w:i/>
                <w:lang w:eastAsia="en-US"/>
              </w:rPr>
              <w:t xml:space="preserve">та виконання завдань із забезпечення протипожежного захисту </w:t>
            </w:r>
          </w:p>
          <w:p w:rsidR="00632A0E" w:rsidRPr="00D31BF8" w:rsidRDefault="00632A0E" w:rsidP="00D50989">
            <w:pPr>
              <w:jc w:val="center"/>
              <w:rPr>
                <w:i/>
                <w:lang w:eastAsia="en-US"/>
              </w:rPr>
            </w:pPr>
            <w:r w:rsidRPr="00D31BF8">
              <w:rPr>
                <w:i/>
                <w:lang w:eastAsia="en-US"/>
              </w:rPr>
              <w:t>та оперативного реагування на надзвичайні ситуації та події у місті</w:t>
            </w:r>
          </w:p>
        </w:tc>
      </w:tr>
      <w:tr w:rsidR="00632A0E" w:rsidRPr="00D31BF8" w:rsidTr="005A17DD">
        <w:tc>
          <w:tcPr>
            <w:tcW w:w="8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1)</w:t>
            </w:r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2A0E" w:rsidRPr="005A17DD" w:rsidRDefault="00632A0E" w:rsidP="00D50989">
            <w:pPr>
              <w:ind w:right="91"/>
              <w:jc w:val="both"/>
              <w:rPr>
                <w:lang w:val="uk-UA" w:eastAsia="en-US"/>
              </w:rPr>
            </w:pPr>
            <w:r w:rsidRPr="00D31BF8">
              <w:rPr>
                <w:lang w:eastAsia="en-US"/>
              </w:rPr>
              <w:t xml:space="preserve">     Придбання повнолицьових масок 3S-PS для використання з дих</w:t>
            </w:r>
            <w:r>
              <w:rPr>
                <w:lang w:eastAsia="en-US"/>
              </w:rPr>
              <w:t>альними апаратами MSA – 20 шт.)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Виконавчий комітет</w:t>
            </w:r>
          </w:p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11 ДПРЧ</w:t>
            </w: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 xml:space="preserve"> 4 квартал 2018 року</w:t>
            </w:r>
          </w:p>
        </w:tc>
      </w:tr>
      <w:tr w:rsidR="00632A0E" w:rsidRPr="00D31BF8" w:rsidTr="005A17DD">
        <w:tc>
          <w:tcPr>
            <w:tcW w:w="87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2)</w:t>
            </w:r>
          </w:p>
        </w:tc>
        <w:tc>
          <w:tcPr>
            <w:tcW w:w="4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2A0E" w:rsidRPr="005A17DD" w:rsidRDefault="00632A0E" w:rsidP="00D50989">
            <w:pPr>
              <w:ind w:right="91" w:firstLine="476"/>
              <w:jc w:val="both"/>
              <w:rPr>
                <w:lang w:val="uk-UA" w:eastAsia="en-US"/>
              </w:rPr>
            </w:pPr>
            <w:r w:rsidRPr="00D31BF8">
              <w:rPr>
                <w:lang w:eastAsia="en-US"/>
              </w:rPr>
              <w:t>Попередження виникнення надзвичайних ситуацій, пожеж при проведенні культурно – масових, святкових, спортивних заходів на території міста із залученням</w:t>
            </w:r>
            <w:r>
              <w:rPr>
                <w:lang w:eastAsia="en-US"/>
              </w:rPr>
              <w:t xml:space="preserve"> пожежно – рятувальної техніки.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Виконавчий комітет</w:t>
            </w:r>
          </w:p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11 ДПРЧ</w:t>
            </w:r>
          </w:p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</w:p>
        </w:tc>
        <w:tc>
          <w:tcPr>
            <w:tcW w:w="1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632A0E" w:rsidRPr="00D31BF8" w:rsidRDefault="00632A0E" w:rsidP="00D50989">
            <w:pPr>
              <w:jc w:val="center"/>
              <w:rPr>
                <w:lang w:eastAsia="en-US"/>
              </w:rPr>
            </w:pPr>
            <w:r w:rsidRPr="00D31BF8">
              <w:rPr>
                <w:lang w:eastAsia="en-US"/>
              </w:rPr>
              <w:t>за потребою</w:t>
            </w:r>
          </w:p>
        </w:tc>
      </w:tr>
    </w:tbl>
    <w:p w:rsidR="00632A0E" w:rsidRDefault="00632A0E" w:rsidP="005A17DD">
      <w:pPr>
        <w:ind w:left="283" w:firstLine="425"/>
        <w:jc w:val="center"/>
        <w:rPr>
          <w:b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 w:rsidP="005A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r>
        <w:rPr>
          <w:b/>
          <w:lang w:val="uk-UA" w:eastAsia="uk-UA"/>
        </w:rPr>
        <w:t xml:space="preserve">МІСЬКИЙ ГОЛОВА                                                                                      МЕЛЕШКО А.Р. </w:t>
      </w: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tbl>
      <w:tblPr>
        <w:tblW w:w="9889" w:type="dxa"/>
        <w:tblLook w:val="00A0"/>
      </w:tblPr>
      <w:tblGrid>
        <w:gridCol w:w="5353"/>
        <w:gridCol w:w="4536"/>
      </w:tblGrid>
      <w:tr w:rsidR="00632A0E" w:rsidRPr="005A17DD" w:rsidTr="00346067">
        <w:tc>
          <w:tcPr>
            <w:tcW w:w="5353" w:type="dxa"/>
          </w:tcPr>
          <w:p w:rsidR="00632A0E" w:rsidRPr="00346067" w:rsidRDefault="00632A0E" w:rsidP="00346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4536" w:type="dxa"/>
          </w:tcPr>
          <w:p w:rsidR="00632A0E" w:rsidRPr="00346067" w:rsidRDefault="00632A0E" w:rsidP="00346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346067">
              <w:rPr>
                <w:sz w:val="22"/>
                <w:szCs w:val="22"/>
                <w:lang w:val="uk-UA" w:eastAsia="uk-UA"/>
              </w:rPr>
              <w:t>Додаток 2 до рішення ХХХІХ сесії Новороздільської міської ради</w:t>
            </w:r>
          </w:p>
          <w:p w:rsidR="00632A0E" w:rsidRPr="00346067" w:rsidRDefault="00632A0E" w:rsidP="00346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346067">
              <w:rPr>
                <w:sz w:val="22"/>
                <w:szCs w:val="22"/>
                <w:lang w:val="en-US" w:eastAsia="uk-UA"/>
              </w:rPr>
              <w:t>V</w:t>
            </w:r>
            <w:r w:rsidRPr="00346067">
              <w:rPr>
                <w:sz w:val="22"/>
                <w:szCs w:val="22"/>
                <w:lang w:val="uk-UA" w:eastAsia="uk-UA"/>
              </w:rPr>
              <w:t>ІІ демократичного скликання</w:t>
            </w:r>
          </w:p>
          <w:p w:rsidR="00632A0E" w:rsidRPr="00346067" w:rsidRDefault="00632A0E" w:rsidP="00346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346067">
              <w:rPr>
                <w:sz w:val="22"/>
                <w:szCs w:val="22"/>
                <w:lang w:val="uk-UA" w:eastAsia="uk-UA"/>
              </w:rPr>
              <w:t>№ 832 від 22.11.2018 року</w:t>
            </w:r>
          </w:p>
        </w:tc>
      </w:tr>
    </w:tbl>
    <w:p w:rsidR="00632A0E" w:rsidRDefault="00632A0E" w:rsidP="005A17DD">
      <w:pPr>
        <w:jc w:val="center"/>
        <w:rPr>
          <w:b/>
          <w:lang w:val="uk-UA"/>
        </w:rPr>
      </w:pPr>
    </w:p>
    <w:p w:rsidR="00632A0E" w:rsidRDefault="00632A0E" w:rsidP="005A17DD">
      <w:pPr>
        <w:jc w:val="center"/>
        <w:rPr>
          <w:b/>
          <w:lang w:val="uk-UA"/>
        </w:rPr>
      </w:pPr>
    </w:p>
    <w:p w:rsidR="00632A0E" w:rsidRDefault="00632A0E" w:rsidP="005A17DD">
      <w:pPr>
        <w:jc w:val="center"/>
        <w:rPr>
          <w:b/>
          <w:lang w:val="uk-UA"/>
        </w:rPr>
      </w:pPr>
    </w:p>
    <w:p w:rsidR="00632A0E" w:rsidRDefault="00632A0E" w:rsidP="005A17DD">
      <w:pPr>
        <w:jc w:val="center"/>
        <w:rPr>
          <w:b/>
          <w:lang w:val="uk-UA"/>
        </w:rPr>
      </w:pPr>
    </w:p>
    <w:p w:rsidR="00632A0E" w:rsidRDefault="00632A0E" w:rsidP="005A17DD">
      <w:pPr>
        <w:jc w:val="center"/>
        <w:rPr>
          <w:b/>
          <w:lang w:val="uk-UA"/>
        </w:rPr>
      </w:pPr>
    </w:p>
    <w:p w:rsidR="00632A0E" w:rsidRDefault="00632A0E" w:rsidP="005A17DD">
      <w:pPr>
        <w:jc w:val="center"/>
        <w:rPr>
          <w:b/>
          <w:lang w:val="uk-UA"/>
        </w:rPr>
      </w:pPr>
      <w:r w:rsidRPr="00EB4B23">
        <w:rPr>
          <w:b/>
          <w:lang w:val="uk-UA"/>
        </w:rPr>
        <w:t xml:space="preserve">Фінансове забезпечення </w:t>
      </w:r>
      <w:r>
        <w:rPr>
          <w:b/>
          <w:lang w:val="uk-UA"/>
        </w:rPr>
        <w:t>п</w:t>
      </w:r>
      <w:r w:rsidRPr="00EB4B23">
        <w:rPr>
          <w:b/>
          <w:lang w:val="uk-UA"/>
        </w:rPr>
        <w:t xml:space="preserve">рограми щодо захисту населення і територій </w:t>
      </w:r>
    </w:p>
    <w:p w:rsidR="00632A0E" w:rsidRDefault="00632A0E" w:rsidP="005A17DD">
      <w:pPr>
        <w:jc w:val="center"/>
        <w:rPr>
          <w:b/>
          <w:lang w:val="uk-UA"/>
        </w:rPr>
      </w:pPr>
      <w:r w:rsidRPr="00EB4B23">
        <w:rPr>
          <w:b/>
          <w:lang w:val="uk-UA"/>
        </w:rPr>
        <w:t xml:space="preserve">від надзвичайних ситуацій техногенного та природного характеру </w:t>
      </w:r>
    </w:p>
    <w:p w:rsidR="00632A0E" w:rsidRDefault="00632A0E" w:rsidP="005A17DD">
      <w:pPr>
        <w:jc w:val="center"/>
        <w:rPr>
          <w:b/>
          <w:lang w:val="uk-UA"/>
        </w:rPr>
      </w:pPr>
      <w:r w:rsidRPr="00EB4B23">
        <w:rPr>
          <w:b/>
          <w:lang w:val="uk-UA"/>
        </w:rPr>
        <w:t xml:space="preserve">в місті Новий </w:t>
      </w:r>
      <w:r>
        <w:rPr>
          <w:b/>
          <w:lang w:val="uk-UA"/>
        </w:rPr>
        <w:t xml:space="preserve">Розділ на 2018 рік та </w:t>
      </w:r>
      <w:r w:rsidRPr="00EB4B23">
        <w:rPr>
          <w:b/>
          <w:lang w:val="uk-UA"/>
        </w:rPr>
        <w:t>прогноз на 2019-2020 роки</w:t>
      </w:r>
    </w:p>
    <w:p w:rsidR="00632A0E" w:rsidRDefault="00632A0E" w:rsidP="005A17DD">
      <w:pPr>
        <w:jc w:val="center"/>
        <w:rPr>
          <w:b/>
          <w:lang w:val="uk-UA"/>
        </w:rPr>
      </w:pPr>
    </w:p>
    <w:p w:rsidR="00632A0E" w:rsidRPr="00EB4B23" w:rsidRDefault="00632A0E" w:rsidP="005A17DD">
      <w:pPr>
        <w:jc w:val="center"/>
        <w:rPr>
          <w:b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61"/>
        <w:gridCol w:w="1417"/>
        <w:gridCol w:w="1418"/>
        <w:gridCol w:w="2374"/>
      </w:tblGrid>
      <w:tr w:rsidR="00632A0E" w:rsidRPr="00EB4B23" w:rsidTr="005A17DD">
        <w:tc>
          <w:tcPr>
            <w:tcW w:w="4361" w:type="dxa"/>
          </w:tcPr>
          <w:p w:rsidR="00632A0E" w:rsidRPr="00EB4B23" w:rsidRDefault="00632A0E" w:rsidP="00D50989">
            <w:pPr>
              <w:jc w:val="center"/>
              <w:rPr>
                <w:lang w:val="uk-UA"/>
              </w:rPr>
            </w:pPr>
            <w:r w:rsidRPr="00EB4B23">
              <w:rPr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417" w:type="dxa"/>
          </w:tcPr>
          <w:p w:rsidR="00632A0E" w:rsidRPr="00EB4B23" w:rsidRDefault="00632A0E" w:rsidP="00D50989">
            <w:pPr>
              <w:jc w:val="center"/>
              <w:rPr>
                <w:lang w:val="uk-UA"/>
              </w:rPr>
            </w:pPr>
            <w:r w:rsidRPr="00EB4B23">
              <w:rPr>
                <w:lang w:val="uk-UA"/>
              </w:rPr>
              <w:t>2018 рік</w:t>
            </w:r>
          </w:p>
          <w:p w:rsidR="00632A0E" w:rsidRPr="00EB4B23" w:rsidRDefault="00632A0E" w:rsidP="00D50989">
            <w:pPr>
              <w:jc w:val="center"/>
              <w:rPr>
                <w:lang w:val="uk-UA"/>
              </w:rPr>
            </w:pPr>
            <w:r w:rsidRPr="00EB4B23">
              <w:rPr>
                <w:lang w:val="uk-UA"/>
              </w:rPr>
              <w:t>(тис.грн.)</w:t>
            </w:r>
          </w:p>
        </w:tc>
        <w:tc>
          <w:tcPr>
            <w:tcW w:w="1418" w:type="dxa"/>
          </w:tcPr>
          <w:p w:rsidR="00632A0E" w:rsidRPr="00EB4B23" w:rsidRDefault="00632A0E" w:rsidP="00D50989">
            <w:pPr>
              <w:jc w:val="center"/>
              <w:rPr>
                <w:lang w:val="uk-UA"/>
              </w:rPr>
            </w:pPr>
            <w:r w:rsidRPr="00EB4B23">
              <w:rPr>
                <w:lang w:val="uk-UA"/>
              </w:rPr>
              <w:t>2019-2020</w:t>
            </w:r>
            <w:r>
              <w:rPr>
                <w:lang w:val="uk-UA"/>
              </w:rPr>
              <w:t xml:space="preserve"> </w:t>
            </w:r>
          </w:p>
          <w:p w:rsidR="00632A0E" w:rsidRPr="00EB4B23" w:rsidRDefault="00632A0E" w:rsidP="00D50989">
            <w:pPr>
              <w:jc w:val="center"/>
              <w:rPr>
                <w:lang w:val="uk-UA"/>
              </w:rPr>
            </w:pPr>
            <w:r w:rsidRPr="00EB4B23">
              <w:rPr>
                <w:lang w:val="uk-UA"/>
              </w:rPr>
              <w:t>(тис.грн.)</w:t>
            </w:r>
          </w:p>
          <w:p w:rsidR="00632A0E" w:rsidRPr="00EB4B23" w:rsidRDefault="00632A0E" w:rsidP="00D50989">
            <w:pPr>
              <w:jc w:val="center"/>
              <w:rPr>
                <w:lang w:val="uk-UA"/>
              </w:rPr>
            </w:pPr>
          </w:p>
        </w:tc>
        <w:tc>
          <w:tcPr>
            <w:tcW w:w="2374" w:type="dxa"/>
          </w:tcPr>
          <w:p w:rsidR="00632A0E" w:rsidRPr="00EB4B23" w:rsidRDefault="00632A0E" w:rsidP="00D50989">
            <w:pPr>
              <w:jc w:val="center"/>
              <w:rPr>
                <w:lang w:val="uk-UA"/>
              </w:rPr>
            </w:pPr>
            <w:r w:rsidRPr="00EB4B23">
              <w:rPr>
                <w:lang w:val="uk-UA"/>
              </w:rPr>
              <w:t xml:space="preserve">Усього витрат на виконання </w:t>
            </w:r>
          </w:p>
          <w:p w:rsidR="00632A0E" w:rsidRPr="00EB4B23" w:rsidRDefault="00632A0E" w:rsidP="00D509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програми (тис.</w:t>
            </w:r>
            <w:r w:rsidRPr="00EB4B23">
              <w:rPr>
                <w:lang w:val="uk-UA"/>
              </w:rPr>
              <w:t>грн.)</w:t>
            </w:r>
          </w:p>
        </w:tc>
      </w:tr>
      <w:tr w:rsidR="00632A0E" w:rsidRPr="00EB4B23" w:rsidTr="005A17DD">
        <w:tc>
          <w:tcPr>
            <w:tcW w:w="4361" w:type="dxa"/>
          </w:tcPr>
          <w:p w:rsidR="00632A0E" w:rsidRPr="00EB4B23" w:rsidRDefault="00632A0E" w:rsidP="00D50989">
            <w:pPr>
              <w:rPr>
                <w:lang w:val="uk-UA"/>
              </w:rPr>
            </w:pPr>
            <w:r w:rsidRPr="00EB4B23">
              <w:rPr>
                <w:lang w:val="uk-UA"/>
              </w:rPr>
              <w:t>Усього:</w:t>
            </w:r>
          </w:p>
        </w:tc>
        <w:tc>
          <w:tcPr>
            <w:tcW w:w="1417" w:type="dxa"/>
          </w:tcPr>
          <w:p w:rsidR="00632A0E" w:rsidRPr="009A2CC1" w:rsidRDefault="00632A0E" w:rsidP="00D5098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418" w:type="dxa"/>
          </w:tcPr>
          <w:p w:rsidR="00632A0E" w:rsidRPr="009A2CC1" w:rsidRDefault="00632A0E" w:rsidP="00D50989">
            <w:pPr>
              <w:jc w:val="center"/>
              <w:rPr>
                <w:lang w:val="en-US"/>
              </w:rPr>
            </w:pPr>
            <w:r w:rsidRPr="00EB4B23">
              <w:rPr>
                <w:lang w:val="uk-UA"/>
              </w:rPr>
              <w:t>1</w:t>
            </w:r>
            <w:r>
              <w:rPr>
                <w:lang w:val="en-US"/>
              </w:rPr>
              <w:t>76</w:t>
            </w:r>
          </w:p>
        </w:tc>
        <w:tc>
          <w:tcPr>
            <w:tcW w:w="2374" w:type="dxa"/>
          </w:tcPr>
          <w:p w:rsidR="00632A0E" w:rsidRPr="00EB4B23" w:rsidRDefault="00632A0E" w:rsidP="00D50989">
            <w:pPr>
              <w:jc w:val="center"/>
              <w:rPr>
                <w:lang w:val="uk-UA"/>
              </w:rPr>
            </w:pPr>
            <w:r w:rsidRPr="00EB4B23">
              <w:rPr>
                <w:lang w:val="uk-UA"/>
              </w:rPr>
              <w:t>290</w:t>
            </w:r>
          </w:p>
        </w:tc>
      </w:tr>
      <w:tr w:rsidR="00632A0E" w:rsidRPr="00EB4B23" w:rsidTr="005A17DD">
        <w:tc>
          <w:tcPr>
            <w:tcW w:w="4361" w:type="dxa"/>
          </w:tcPr>
          <w:p w:rsidR="00632A0E" w:rsidRPr="00EB4B23" w:rsidRDefault="00632A0E" w:rsidP="005A17DD">
            <w:pPr>
              <w:numPr>
                <w:ilvl w:val="0"/>
                <w:numId w:val="25"/>
              </w:numPr>
              <w:ind w:left="-142" w:firstLine="142"/>
              <w:rPr>
                <w:lang w:val="uk-UA"/>
              </w:rPr>
            </w:pPr>
            <w:r w:rsidRPr="00EB4B23">
              <w:rPr>
                <w:lang w:val="uk-UA"/>
              </w:rPr>
              <w:t>обласний бюджет</w:t>
            </w:r>
          </w:p>
        </w:tc>
        <w:tc>
          <w:tcPr>
            <w:tcW w:w="1417" w:type="dxa"/>
          </w:tcPr>
          <w:p w:rsidR="00632A0E" w:rsidRPr="00EB4B23" w:rsidRDefault="00632A0E" w:rsidP="00D50989">
            <w:pPr>
              <w:jc w:val="center"/>
              <w:rPr>
                <w:lang w:val="uk-UA"/>
              </w:rPr>
            </w:pPr>
            <w:r w:rsidRPr="00EB4B23">
              <w:rPr>
                <w:lang w:val="uk-UA"/>
              </w:rPr>
              <w:t>-</w:t>
            </w:r>
          </w:p>
        </w:tc>
        <w:tc>
          <w:tcPr>
            <w:tcW w:w="1418" w:type="dxa"/>
          </w:tcPr>
          <w:p w:rsidR="00632A0E" w:rsidRPr="00EB4B23" w:rsidRDefault="00632A0E" w:rsidP="00D50989">
            <w:pPr>
              <w:jc w:val="center"/>
              <w:rPr>
                <w:lang w:val="uk-UA"/>
              </w:rPr>
            </w:pPr>
            <w:r w:rsidRPr="00EB4B23">
              <w:rPr>
                <w:lang w:val="uk-UA"/>
              </w:rPr>
              <w:t>-</w:t>
            </w:r>
          </w:p>
        </w:tc>
        <w:tc>
          <w:tcPr>
            <w:tcW w:w="2374" w:type="dxa"/>
          </w:tcPr>
          <w:p w:rsidR="00632A0E" w:rsidRPr="00EB4B23" w:rsidRDefault="00632A0E" w:rsidP="00D50989">
            <w:pPr>
              <w:jc w:val="center"/>
              <w:rPr>
                <w:lang w:val="uk-UA"/>
              </w:rPr>
            </w:pPr>
            <w:r w:rsidRPr="00EB4B23">
              <w:rPr>
                <w:lang w:val="uk-UA"/>
              </w:rPr>
              <w:t>-</w:t>
            </w:r>
          </w:p>
        </w:tc>
      </w:tr>
      <w:tr w:rsidR="00632A0E" w:rsidRPr="00EB4B23" w:rsidTr="005A17DD">
        <w:tc>
          <w:tcPr>
            <w:tcW w:w="4361" w:type="dxa"/>
          </w:tcPr>
          <w:p w:rsidR="00632A0E" w:rsidRPr="00EB4B23" w:rsidRDefault="00632A0E" w:rsidP="005A17DD">
            <w:pPr>
              <w:numPr>
                <w:ilvl w:val="0"/>
                <w:numId w:val="25"/>
              </w:numPr>
              <w:ind w:left="-142" w:firstLine="142"/>
              <w:rPr>
                <w:lang w:val="uk-UA"/>
              </w:rPr>
            </w:pPr>
            <w:r w:rsidRPr="00EB4B23">
              <w:rPr>
                <w:lang w:val="uk-UA"/>
              </w:rPr>
              <w:t>міський бюджет</w:t>
            </w:r>
          </w:p>
        </w:tc>
        <w:tc>
          <w:tcPr>
            <w:tcW w:w="1417" w:type="dxa"/>
          </w:tcPr>
          <w:p w:rsidR="00632A0E" w:rsidRPr="00EB4B23" w:rsidRDefault="00632A0E" w:rsidP="00D509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114</w:t>
            </w:r>
          </w:p>
        </w:tc>
        <w:tc>
          <w:tcPr>
            <w:tcW w:w="1418" w:type="dxa"/>
          </w:tcPr>
          <w:p w:rsidR="00632A0E" w:rsidRPr="00E6234C" w:rsidRDefault="00632A0E" w:rsidP="00D509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374" w:type="dxa"/>
          </w:tcPr>
          <w:p w:rsidR="00632A0E" w:rsidRPr="005C3B0E" w:rsidRDefault="00632A0E" w:rsidP="00D509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114</w:t>
            </w:r>
          </w:p>
        </w:tc>
      </w:tr>
      <w:tr w:rsidR="00632A0E" w:rsidRPr="00EB4B23" w:rsidTr="005A17DD">
        <w:tc>
          <w:tcPr>
            <w:tcW w:w="4361" w:type="dxa"/>
          </w:tcPr>
          <w:p w:rsidR="00632A0E" w:rsidRPr="00EB4B23" w:rsidRDefault="00632A0E" w:rsidP="005A17DD">
            <w:pPr>
              <w:numPr>
                <w:ilvl w:val="0"/>
                <w:numId w:val="25"/>
              </w:numPr>
              <w:ind w:left="0" w:firstLine="0"/>
              <w:rPr>
                <w:lang w:val="uk-UA"/>
              </w:rPr>
            </w:pPr>
            <w:r w:rsidRPr="00EB4B23">
              <w:rPr>
                <w:lang w:val="uk-UA"/>
              </w:rPr>
              <w:t>кошти не бюджетних джерел</w:t>
            </w:r>
          </w:p>
        </w:tc>
        <w:tc>
          <w:tcPr>
            <w:tcW w:w="1417" w:type="dxa"/>
          </w:tcPr>
          <w:p w:rsidR="00632A0E" w:rsidRPr="009A2CC1" w:rsidRDefault="00632A0E" w:rsidP="00D50989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18" w:type="dxa"/>
          </w:tcPr>
          <w:p w:rsidR="00632A0E" w:rsidRPr="00EB4B23" w:rsidRDefault="00632A0E" w:rsidP="00D509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176</w:t>
            </w:r>
          </w:p>
        </w:tc>
        <w:tc>
          <w:tcPr>
            <w:tcW w:w="2374" w:type="dxa"/>
          </w:tcPr>
          <w:p w:rsidR="00632A0E" w:rsidRPr="005C3B0E" w:rsidRDefault="00632A0E" w:rsidP="00D5098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176</w:t>
            </w:r>
          </w:p>
        </w:tc>
      </w:tr>
    </w:tbl>
    <w:p w:rsidR="00632A0E" w:rsidRPr="002B7936" w:rsidRDefault="00632A0E" w:rsidP="005A17DD">
      <w:pPr>
        <w:shd w:val="clear" w:color="auto" w:fill="FFFFFF"/>
        <w:spacing w:line="216" w:lineRule="auto"/>
        <w:rPr>
          <w:b/>
          <w:bCs/>
          <w:lang w:eastAsia="uk-UA"/>
        </w:rPr>
      </w:pPr>
      <w:r w:rsidRPr="00637358">
        <w:br/>
      </w: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 w:rsidP="005A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  <w:r>
        <w:rPr>
          <w:b/>
          <w:lang w:val="uk-UA" w:eastAsia="uk-UA"/>
        </w:rPr>
        <w:t xml:space="preserve">МІСЬКИЙ ГОЛОВА                                                                                      МЕЛЕШКО А.Р. </w:t>
      </w: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Default="00632A0E" w:rsidP="00D50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val="uk-UA" w:eastAsia="uk-UA"/>
        </w:rPr>
        <w:sectPr w:rsidR="00632A0E" w:rsidSect="002C5885">
          <w:pgSz w:w="11906" w:h="16838"/>
          <w:pgMar w:top="851" w:right="1134" w:bottom="851" w:left="1418" w:header="709" w:footer="709" w:gutter="0"/>
          <w:cols w:space="708"/>
          <w:docGrid w:linePitch="360"/>
        </w:sectPr>
      </w:pPr>
    </w:p>
    <w:tbl>
      <w:tblPr>
        <w:tblW w:w="14992" w:type="dxa"/>
        <w:tblLook w:val="00A0"/>
      </w:tblPr>
      <w:tblGrid>
        <w:gridCol w:w="10456"/>
        <w:gridCol w:w="4536"/>
      </w:tblGrid>
      <w:tr w:rsidR="00632A0E" w:rsidRPr="005A17DD" w:rsidTr="00346067">
        <w:tc>
          <w:tcPr>
            <w:tcW w:w="10456" w:type="dxa"/>
          </w:tcPr>
          <w:p w:rsidR="00632A0E" w:rsidRPr="00346067" w:rsidRDefault="00632A0E" w:rsidP="00346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4536" w:type="dxa"/>
          </w:tcPr>
          <w:p w:rsidR="00632A0E" w:rsidRPr="00346067" w:rsidRDefault="00632A0E" w:rsidP="00346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346067">
              <w:rPr>
                <w:sz w:val="22"/>
                <w:szCs w:val="22"/>
                <w:lang w:val="uk-UA" w:eastAsia="uk-UA"/>
              </w:rPr>
              <w:t>Додаток 3 до рішення ХХХІХ сесії Новороздільської міської ради</w:t>
            </w:r>
          </w:p>
          <w:p w:rsidR="00632A0E" w:rsidRPr="00346067" w:rsidRDefault="00632A0E" w:rsidP="00346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346067">
              <w:rPr>
                <w:sz w:val="22"/>
                <w:szCs w:val="22"/>
                <w:lang w:val="en-US" w:eastAsia="uk-UA"/>
              </w:rPr>
              <w:t>V</w:t>
            </w:r>
            <w:r w:rsidRPr="00346067">
              <w:rPr>
                <w:sz w:val="22"/>
                <w:szCs w:val="22"/>
                <w:lang w:val="uk-UA" w:eastAsia="uk-UA"/>
              </w:rPr>
              <w:t>ІІ демократичного скликання</w:t>
            </w:r>
          </w:p>
          <w:p w:rsidR="00632A0E" w:rsidRPr="00346067" w:rsidRDefault="00632A0E" w:rsidP="003460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val="uk-UA" w:eastAsia="uk-UA"/>
              </w:rPr>
            </w:pPr>
            <w:r w:rsidRPr="00346067">
              <w:rPr>
                <w:sz w:val="22"/>
                <w:szCs w:val="22"/>
                <w:lang w:val="uk-UA" w:eastAsia="uk-UA"/>
              </w:rPr>
              <w:t>№ 832 від 22.11.2018 року</w:t>
            </w:r>
          </w:p>
        </w:tc>
      </w:tr>
    </w:tbl>
    <w:p w:rsidR="00632A0E" w:rsidRDefault="00632A0E" w:rsidP="005A17DD">
      <w:pPr>
        <w:ind w:left="360"/>
        <w:jc w:val="center"/>
        <w:outlineLvl w:val="0"/>
        <w:rPr>
          <w:b/>
          <w:bCs/>
          <w:lang w:val="uk-UA" w:eastAsia="uk-UA"/>
        </w:rPr>
      </w:pPr>
    </w:p>
    <w:p w:rsidR="00632A0E" w:rsidRDefault="00632A0E" w:rsidP="005A17DD">
      <w:pPr>
        <w:ind w:left="360"/>
        <w:jc w:val="center"/>
        <w:outlineLvl w:val="0"/>
        <w:rPr>
          <w:b/>
          <w:lang w:val="uk-UA"/>
        </w:rPr>
      </w:pPr>
      <w:r w:rsidRPr="00EB4B23">
        <w:rPr>
          <w:b/>
          <w:bCs/>
          <w:lang w:val="uk-UA" w:eastAsia="uk-UA"/>
        </w:rPr>
        <w:t xml:space="preserve">Завдання та </w:t>
      </w:r>
      <w:r>
        <w:rPr>
          <w:b/>
          <w:bCs/>
          <w:lang w:val="uk-UA" w:eastAsia="uk-UA"/>
        </w:rPr>
        <w:t>з</w:t>
      </w:r>
      <w:r w:rsidRPr="00EB4B23">
        <w:rPr>
          <w:b/>
          <w:bCs/>
          <w:lang w:val="uk-UA" w:eastAsia="uk-UA"/>
        </w:rPr>
        <w:t xml:space="preserve">аходи програми </w:t>
      </w:r>
      <w:r w:rsidRPr="00EB4B23">
        <w:rPr>
          <w:b/>
          <w:lang w:val="uk-UA"/>
        </w:rPr>
        <w:t xml:space="preserve">щодо захисту населення і територій від надзвичайних ситуацій </w:t>
      </w:r>
    </w:p>
    <w:p w:rsidR="00632A0E" w:rsidRPr="00EB4B23" w:rsidRDefault="00632A0E" w:rsidP="005A17DD">
      <w:pPr>
        <w:ind w:left="360"/>
        <w:jc w:val="center"/>
        <w:outlineLvl w:val="0"/>
        <w:rPr>
          <w:b/>
          <w:lang w:val="uk-UA"/>
        </w:rPr>
      </w:pPr>
      <w:r w:rsidRPr="00EB4B23">
        <w:rPr>
          <w:b/>
          <w:lang w:val="uk-UA"/>
        </w:rPr>
        <w:t>техногенного та природного характеру в місті Новий Розділ на 2018 рік</w:t>
      </w:r>
      <w:r>
        <w:rPr>
          <w:b/>
          <w:lang w:val="uk-UA"/>
        </w:rPr>
        <w:t xml:space="preserve"> та </w:t>
      </w:r>
      <w:r w:rsidRPr="00EB4B23">
        <w:rPr>
          <w:b/>
          <w:lang w:val="uk-UA"/>
        </w:rPr>
        <w:t>прогноз на 2019-2020 роки</w:t>
      </w:r>
    </w:p>
    <w:p w:rsidR="00632A0E" w:rsidRPr="00C27B01" w:rsidRDefault="00632A0E" w:rsidP="005A17DD">
      <w:pPr>
        <w:autoSpaceDE w:val="0"/>
        <w:autoSpaceDN w:val="0"/>
        <w:adjustRightInd w:val="0"/>
        <w:jc w:val="center"/>
        <w:rPr>
          <w:lang w:val="uk-UA" w:eastAsia="uk-UA"/>
        </w:rPr>
      </w:pPr>
    </w:p>
    <w:tbl>
      <w:tblPr>
        <w:tblW w:w="154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3"/>
        <w:gridCol w:w="2550"/>
        <w:gridCol w:w="3244"/>
        <w:gridCol w:w="14"/>
        <w:gridCol w:w="3830"/>
        <w:gridCol w:w="1420"/>
        <w:gridCol w:w="1277"/>
        <w:gridCol w:w="993"/>
        <w:gridCol w:w="1691"/>
      </w:tblGrid>
      <w:tr w:rsidR="00632A0E" w:rsidRPr="005A17DD" w:rsidTr="005A17DD">
        <w:trPr>
          <w:cantSplit/>
          <w:trHeight w:val="325"/>
        </w:trPr>
        <w:tc>
          <w:tcPr>
            <w:tcW w:w="423" w:type="dxa"/>
            <w:vMerge w:val="restart"/>
            <w:vAlign w:val="center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>№ з/п</w:t>
            </w:r>
          </w:p>
        </w:tc>
        <w:tc>
          <w:tcPr>
            <w:tcW w:w="2550" w:type="dxa"/>
            <w:vMerge w:val="restart"/>
            <w:vAlign w:val="center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 xml:space="preserve">Назва завдання </w:t>
            </w:r>
          </w:p>
        </w:tc>
        <w:tc>
          <w:tcPr>
            <w:tcW w:w="3258" w:type="dxa"/>
            <w:gridSpan w:val="2"/>
            <w:vMerge w:val="restart"/>
            <w:vAlign w:val="center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 xml:space="preserve">Перелік заходів завдання </w:t>
            </w:r>
          </w:p>
        </w:tc>
        <w:tc>
          <w:tcPr>
            <w:tcW w:w="3830" w:type="dxa"/>
            <w:vMerge w:val="restart"/>
            <w:vAlign w:val="center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 xml:space="preserve">Показники виконання заходу, один. виміру </w:t>
            </w:r>
          </w:p>
        </w:tc>
        <w:tc>
          <w:tcPr>
            <w:tcW w:w="1420" w:type="dxa"/>
            <w:vMerge w:val="restart"/>
            <w:vAlign w:val="center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>Виконавець заходу, показника</w:t>
            </w:r>
          </w:p>
        </w:tc>
        <w:tc>
          <w:tcPr>
            <w:tcW w:w="2270" w:type="dxa"/>
            <w:gridSpan w:val="2"/>
            <w:vAlign w:val="center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 xml:space="preserve">Фінансування </w:t>
            </w:r>
          </w:p>
        </w:tc>
        <w:tc>
          <w:tcPr>
            <w:tcW w:w="1691" w:type="dxa"/>
            <w:vMerge w:val="restart"/>
            <w:vAlign w:val="center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>Очікуваний результат</w:t>
            </w:r>
          </w:p>
        </w:tc>
      </w:tr>
      <w:tr w:rsidR="00632A0E" w:rsidRPr="005A17DD" w:rsidTr="005A17DD">
        <w:trPr>
          <w:cantSplit/>
          <w:trHeight w:val="283"/>
        </w:trPr>
        <w:tc>
          <w:tcPr>
            <w:tcW w:w="423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2550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3258" w:type="dxa"/>
            <w:gridSpan w:val="2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3830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1420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1277" w:type="dxa"/>
            <w:vAlign w:val="center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 xml:space="preserve">Джерела </w:t>
            </w:r>
          </w:p>
        </w:tc>
        <w:tc>
          <w:tcPr>
            <w:tcW w:w="993" w:type="dxa"/>
            <w:vAlign w:val="center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>Обсяги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>тис. грн.</w:t>
            </w:r>
          </w:p>
        </w:tc>
        <w:tc>
          <w:tcPr>
            <w:tcW w:w="1691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</w:tr>
      <w:tr w:rsidR="00632A0E" w:rsidRPr="005A17DD" w:rsidTr="005A17DD">
        <w:trPr>
          <w:cantSplit/>
        </w:trPr>
        <w:tc>
          <w:tcPr>
            <w:tcW w:w="15442" w:type="dxa"/>
            <w:gridSpan w:val="9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>2018 рік</w:t>
            </w:r>
          </w:p>
        </w:tc>
      </w:tr>
      <w:tr w:rsidR="00632A0E" w:rsidRPr="005A17DD" w:rsidTr="005A17DD">
        <w:trPr>
          <w:cantSplit/>
          <w:trHeight w:val="360"/>
        </w:trPr>
        <w:tc>
          <w:tcPr>
            <w:tcW w:w="423" w:type="dxa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>1.</w:t>
            </w:r>
          </w:p>
        </w:tc>
        <w:tc>
          <w:tcPr>
            <w:tcW w:w="2550" w:type="dxa"/>
            <w:vMerge w:val="restart"/>
          </w:tcPr>
          <w:p w:rsidR="00632A0E" w:rsidRPr="005A17DD" w:rsidRDefault="00632A0E" w:rsidP="00D50989">
            <w:pPr>
              <w:spacing w:line="276" w:lineRule="auto"/>
              <w:jc w:val="both"/>
              <w:outlineLvl w:val="0"/>
              <w:rPr>
                <w:lang w:val="uk-UA"/>
              </w:rPr>
            </w:pPr>
            <w:r w:rsidRPr="005A17DD">
              <w:rPr>
                <w:sz w:val="22"/>
                <w:szCs w:val="22"/>
              </w:rPr>
              <w:t xml:space="preserve">Посилення </w:t>
            </w:r>
            <w:r w:rsidRPr="005A17DD">
              <w:rPr>
                <w:sz w:val="22"/>
                <w:szCs w:val="22"/>
                <w:lang w:val="uk-UA"/>
              </w:rPr>
              <w:t>контролю</w:t>
            </w:r>
            <w:r w:rsidRPr="005A17DD">
              <w:rPr>
                <w:sz w:val="22"/>
                <w:szCs w:val="22"/>
              </w:rPr>
              <w:t xml:space="preserve"> за станом пожежної,  техногенної безпеки та виконання завдань із забезпечення протипожежного захисту та оперативного реагування на надзвичайні ситуації та події у місті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258" w:type="dxa"/>
            <w:gridSpan w:val="2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i/>
                <w:lang w:val="uk-UA" w:eastAsia="uk-UA"/>
              </w:rPr>
            </w:pPr>
            <w:r w:rsidRPr="005A17DD">
              <w:rPr>
                <w:b/>
                <w:i/>
                <w:sz w:val="22"/>
                <w:szCs w:val="22"/>
                <w:lang w:val="uk-UA" w:eastAsia="uk-UA"/>
              </w:rPr>
              <w:t xml:space="preserve">Захід 1 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i/>
                <w:lang w:val="uk-UA" w:eastAsia="uk-UA"/>
              </w:rPr>
            </w:pPr>
            <w:r w:rsidRPr="005A17DD">
              <w:rPr>
                <w:sz w:val="22"/>
                <w:szCs w:val="22"/>
                <w:lang w:val="uk-UA"/>
              </w:rPr>
              <w:t>З</w:t>
            </w:r>
            <w:r w:rsidRPr="005A17DD">
              <w:rPr>
                <w:sz w:val="22"/>
                <w:szCs w:val="22"/>
              </w:rPr>
              <w:t>абезпечення протипожежного захисту та оперативного реагування на надзвичайні ситуації та події у місті</w:t>
            </w:r>
            <w:r w:rsidRPr="005A17DD">
              <w:rPr>
                <w:sz w:val="22"/>
                <w:szCs w:val="22"/>
                <w:lang w:val="uk-UA"/>
              </w:rPr>
              <w:t xml:space="preserve"> -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5A17DD">
              <w:rPr>
                <w:sz w:val="22"/>
                <w:szCs w:val="22"/>
                <w:lang w:val="uk-UA"/>
              </w:rPr>
              <w:t xml:space="preserve">Придбання повнолицьових масок 3S-PS для використання з дихальними апаратами MSA – </w:t>
            </w:r>
            <w:r w:rsidRPr="005A17DD">
              <w:rPr>
                <w:sz w:val="22"/>
                <w:szCs w:val="22"/>
              </w:rPr>
              <w:t xml:space="preserve">20 </w:t>
            </w:r>
            <w:r>
              <w:rPr>
                <w:sz w:val="22"/>
                <w:szCs w:val="22"/>
                <w:lang w:val="uk-UA"/>
              </w:rPr>
              <w:t>шт.)</w:t>
            </w:r>
          </w:p>
        </w:tc>
        <w:tc>
          <w:tcPr>
            <w:tcW w:w="3830" w:type="dxa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5A17DD">
              <w:rPr>
                <w:i/>
                <w:sz w:val="22"/>
                <w:szCs w:val="22"/>
                <w:lang w:val="uk-UA" w:eastAsia="uk-UA"/>
              </w:rPr>
              <w:t>Затрат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1</w:t>
            </w:r>
            <w:r w:rsidRPr="005A17DD">
              <w:rPr>
                <w:sz w:val="22"/>
                <w:szCs w:val="22"/>
                <w:lang w:val="en-US" w:eastAsia="uk-UA"/>
              </w:rPr>
              <w:t>14</w:t>
            </w:r>
            <w:r w:rsidRPr="005A17DD">
              <w:rPr>
                <w:sz w:val="22"/>
                <w:szCs w:val="22"/>
                <w:lang w:val="uk-UA" w:eastAsia="uk-UA"/>
              </w:rPr>
              <w:t xml:space="preserve"> тис. грн.</w:t>
            </w:r>
          </w:p>
        </w:tc>
        <w:tc>
          <w:tcPr>
            <w:tcW w:w="1420" w:type="dxa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Виконавчий комітет;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11 ДПРЧ ГУ ДСНС України у Львівській області</w:t>
            </w:r>
          </w:p>
        </w:tc>
        <w:tc>
          <w:tcPr>
            <w:tcW w:w="1277" w:type="dxa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Кошти місцевого бюджету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993" w:type="dxa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1</w:t>
            </w:r>
            <w:r w:rsidRPr="005A17DD">
              <w:rPr>
                <w:sz w:val="22"/>
                <w:szCs w:val="22"/>
                <w:lang w:val="en-US" w:eastAsia="uk-UA"/>
              </w:rPr>
              <w:t>14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тис. грн.</w:t>
            </w:r>
          </w:p>
        </w:tc>
        <w:tc>
          <w:tcPr>
            <w:tcW w:w="1691" w:type="dxa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  <w:lang w:val="uk-UA" w:eastAsia="uk-UA"/>
              </w:rPr>
            </w:pPr>
            <w:r w:rsidRPr="005A17DD">
              <w:rPr>
                <w:sz w:val="22"/>
                <w:szCs w:val="22"/>
                <w:lang w:val="uk-UA"/>
              </w:rPr>
              <w:t>Забезпечення належного реагування на пожежі, надзвичайні ситуації та резонансні події у місті.</w:t>
            </w:r>
          </w:p>
        </w:tc>
      </w:tr>
      <w:tr w:rsidR="00632A0E" w:rsidRPr="005A17DD" w:rsidTr="005A17DD">
        <w:trPr>
          <w:cantSplit/>
          <w:trHeight w:val="345"/>
        </w:trPr>
        <w:tc>
          <w:tcPr>
            <w:tcW w:w="423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2550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3258" w:type="dxa"/>
            <w:gridSpan w:val="2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3830" w:type="dxa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i/>
                <w:lang w:val="uk-UA" w:eastAsia="uk-UA"/>
              </w:rPr>
            </w:pPr>
            <w:r w:rsidRPr="005A17DD">
              <w:rPr>
                <w:i/>
                <w:sz w:val="22"/>
                <w:szCs w:val="22"/>
                <w:lang w:val="uk-UA" w:eastAsia="uk-UA"/>
              </w:rPr>
              <w:t>продукту</w:t>
            </w:r>
            <w:r w:rsidRPr="005A17DD">
              <w:rPr>
                <w:b/>
                <w:i/>
                <w:sz w:val="22"/>
                <w:szCs w:val="22"/>
                <w:lang w:val="uk-UA" w:eastAsia="uk-UA"/>
              </w:rPr>
              <w:t xml:space="preserve"> 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/>
              </w:rPr>
              <w:t xml:space="preserve">Придбання повнолицьових масок 3S-PS для використання з дихальними апаратами MSA – </w:t>
            </w:r>
            <w:r w:rsidRPr="005A17DD">
              <w:rPr>
                <w:sz w:val="22"/>
                <w:szCs w:val="22"/>
              </w:rPr>
              <w:t xml:space="preserve">20 </w:t>
            </w:r>
            <w:r w:rsidRPr="005A17DD">
              <w:rPr>
                <w:sz w:val="22"/>
                <w:szCs w:val="22"/>
                <w:lang w:val="uk-UA"/>
              </w:rPr>
              <w:t>шт.)</w:t>
            </w:r>
          </w:p>
        </w:tc>
        <w:tc>
          <w:tcPr>
            <w:tcW w:w="1420" w:type="dxa"/>
            <w:vMerge/>
            <w:vAlign w:val="center"/>
          </w:tcPr>
          <w:p w:rsidR="00632A0E" w:rsidRPr="005A17DD" w:rsidRDefault="00632A0E" w:rsidP="00D50989">
            <w:pPr>
              <w:rPr>
                <w:lang w:val="uk-UA" w:eastAsia="uk-UA"/>
              </w:rPr>
            </w:pPr>
          </w:p>
        </w:tc>
        <w:tc>
          <w:tcPr>
            <w:tcW w:w="1277" w:type="dxa"/>
            <w:vMerge/>
            <w:vAlign w:val="center"/>
          </w:tcPr>
          <w:p w:rsidR="00632A0E" w:rsidRPr="005A17DD" w:rsidRDefault="00632A0E" w:rsidP="00D50989">
            <w:pPr>
              <w:rPr>
                <w:lang w:val="uk-UA" w:eastAsia="uk-UA"/>
              </w:rPr>
            </w:pPr>
          </w:p>
        </w:tc>
        <w:tc>
          <w:tcPr>
            <w:tcW w:w="993" w:type="dxa"/>
            <w:vMerge/>
            <w:vAlign w:val="center"/>
          </w:tcPr>
          <w:p w:rsidR="00632A0E" w:rsidRPr="005A17DD" w:rsidRDefault="00632A0E" w:rsidP="00D50989">
            <w:pPr>
              <w:rPr>
                <w:lang w:val="uk-UA" w:eastAsia="uk-UA"/>
              </w:rPr>
            </w:pPr>
          </w:p>
        </w:tc>
        <w:tc>
          <w:tcPr>
            <w:tcW w:w="1691" w:type="dxa"/>
            <w:vMerge/>
            <w:vAlign w:val="center"/>
          </w:tcPr>
          <w:p w:rsidR="00632A0E" w:rsidRPr="005A17DD" w:rsidRDefault="00632A0E" w:rsidP="00D50989">
            <w:pPr>
              <w:rPr>
                <w:color w:val="FF0000"/>
                <w:lang w:val="uk-UA" w:eastAsia="uk-UA"/>
              </w:rPr>
            </w:pPr>
          </w:p>
        </w:tc>
      </w:tr>
      <w:tr w:rsidR="00632A0E" w:rsidRPr="005A17DD" w:rsidTr="005A17DD">
        <w:trPr>
          <w:cantSplit/>
          <w:trHeight w:val="411"/>
        </w:trPr>
        <w:tc>
          <w:tcPr>
            <w:tcW w:w="423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2550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3258" w:type="dxa"/>
            <w:gridSpan w:val="2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3830" w:type="dxa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5A17DD">
              <w:rPr>
                <w:i/>
                <w:sz w:val="22"/>
                <w:szCs w:val="22"/>
                <w:lang w:val="uk-UA" w:eastAsia="uk-UA"/>
              </w:rPr>
              <w:t>Ефективності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100% якості</w:t>
            </w:r>
          </w:p>
        </w:tc>
        <w:tc>
          <w:tcPr>
            <w:tcW w:w="1420" w:type="dxa"/>
            <w:vMerge/>
            <w:vAlign w:val="center"/>
          </w:tcPr>
          <w:p w:rsidR="00632A0E" w:rsidRPr="005A17DD" w:rsidRDefault="00632A0E" w:rsidP="00D50989">
            <w:pPr>
              <w:rPr>
                <w:lang w:val="uk-UA" w:eastAsia="uk-UA"/>
              </w:rPr>
            </w:pPr>
          </w:p>
        </w:tc>
        <w:tc>
          <w:tcPr>
            <w:tcW w:w="1277" w:type="dxa"/>
            <w:vMerge/>
            <w:vAlign w:val="center"/>
          </w:tcPr>
          <w:p w:rsidR="00632A0E" w:rsidRPr="005A17DD" w:rsidRDefault="00632A0E" w:rsidP="00D50989">
            <w:pPr>
              <w:rPr>
                <w:lang w:val="uk-UA" w:eastAsia="uk-UA"/>
              </w:rPr>
            </w:pPr>
          </w:p>
        </w:tc>
        <w:tc>
          <w:tcPr>
            <w:tcW w:w="993" w:type="dxa"/>
            <w:vMerge/>
            <w:vAlign w:val="center"/>
          </w:tcPr>
          <w:p w:rsidR="00632A0E" w:rsidRPr="005A17DD" w:rsidRDefault="00632A0E" w:rsidP="00D50989">
            <w:pPr>
              <w:rPr>
                <w:lang w:val="uk-UA" w:eastAsia="uk-UA"/>
              </w:rPr>
            </w:pPr>
          </w:p>
        </w:tc>
        <w:tc>
          <w:tcPr>
            <w:tcW w:w="1691" w:type="dxa"/>
            <w:vMerge/>
            <w:vAlign w:val="center"/>
          </w:tcPr>
          <w:p w:rsidR="00632A0E" w:rsidRPr="005A17DD" w:rsidRDefault="00632A0E" w:rsidP="00D50989">
            <w:pPr>
              <w:rPr>
                <w:color w:val="FF0000"/>
                <w:lang w:val="uk-UA" w:eastAsia="uk-UA"/>
              </w:rPr>
            </w:pPr>
          </w:p>
        </w:tc>
      </w:tr>
      <w:tr w:rsidR="00632A0E" w:rsidRPr="005A17DD" w:rsidTr="005A17DD">
        <w:trPr>
          <w:cantSplit/>
          <w:trHeight w:val="285"/>
        </w:trPr>
        <w:tc>
          <w:tcPr>
            <w:tcW w:w="423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2550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3258" w:type="dxa"/>
            <w:gridSpan w:val="2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3830" w:type="dxa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збільшення часу роботи у непридатному для диханні середовищі при ліквідації пожеж, надзвичайних ситуацій</w:t>
            </w:r>
          </w:p>
        </w:tc>
        <w:tc>
          <w:tcPr>
            <w:tcW w:w="1420" w:type="dxa"/>
            <w:vMerge/>
            <w:vAlign w:val="center"/>
          </w:tcPr>
          <w:p w:rsidR="00632A0E" w:rsidRPr="005A17DD" w:rsidRDefault="00632A0E" w:rsidP="00D50989">
            <w:pPr>
              <w:rPr>
                <w:lang w:val="uk-UA" w:eastAsia="uk-UA"/>
              </w:rPr>
            </w:pPr>
          </w:p>
        </w:tc>
        <w:tc>
          <w:tcPr>
            <w:tcW w:w="1277" w:type="dxa"/>
            <w:vMerge/>
            <w:vAlign w:val="center"/>
          </w:tcPr>
          <w:p w:rsidR="00632A0E" w:rsidRPr="005A17DD" w:rsidRDefault="00632A0E" w:rsidP="00D50989">
            <w:pPr>
              <w:rPr>
                <w:lang w:val="uk-UA" w:eastAsia="uk-UA"/>
              </w:rPr>
            </w:pPr>
          </w:p>
        </w:tc>
        <w:tc>
          <w:tcPr>
            <w:tcW w:w="993" w:type="dxa"/>
            <w:vMerge/>
            <w:vAlign w:val="center"/>
          </w:tcPr>
          <w:p w:rsidR="00632A0E" w:rsidRPr="005A17DD" w:rsidRDefault="00632A0E" w:rsidP="00D50989">
            <w:pPr>
              <w:rPr>
                <w:lang w:val="uk-UA" w:eastAsia="uk-UA"/>
              </w:rPr>
            </w:pPr>
          </w:p>
        </w:tc>
        <w:tc>
          <w:tcPr>
            <w:tcW w:w="1691" w:type="dxa"/>
            <w:vMerge/>
            <w:vAlign w:val="center"/>
          </w:tcPr>
          <w:p w:rsidR="00632A0E" w:rsidRPr="005A17DD" w:rsidRDefault="00632A0E" w:rsidP="00D50989">
            <w:pPr>
              <w:rPr>
                <w:color w:val="FF0000"/>
                <w:lang w:val="uk-UA" w:eastAsia="uk-UA"/>
              </w:rPr>
            </w:pPr>
          </w:p>
        </w:tc>
      </w:tr>
      <w:tr w:rsidR="00632A0E" w:rsidRPr="005A17DD" w:rsidTr="005A17DD">
        <w:trPr>
          <w:cantSplit/>
          <w:trHeight w:val="405"/>
        </w:trPr>
        <w:tc>
          <w:tcPr>
            <w:tcW w:w="423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2550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3258" w:type="dxa"/>
            <w:gridSpan w:val="2"/>
          </w:tcPr>
          <w:p w:rsidR="00632A0E" w:rsidRPr="005A17DD" w:rsidRDefault="00632A0E" w:rsidP="00D50989">
            <w:pPr>
              <w:spacing w:line="276" w:lineRule="auto"/>
              <w:rPr>
                <w:b/>
                <w:i/>
                <w:lang w:val="uk-UA" w:eastAsia="uk-UA"/>
              </w:rPr>
            </w:pPr>
            <w:r w:rsidRPr="005A17DD">
              <w:rPr>
                <w:b/>
                <w:i/>
                <w:sz w:val="22"/>
                <w:szCs w:val="22"/>
                <w:lang w:val="uk-UA" w:eastAsia="uk-UA"/>
              </w:rPr>
              <w:t xml:space="preserve">Захід 2 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5A17DD">
              <w:rPr>
                <w:sz w:val="22"/>
                <w:szCs w:val="22"/>
                <w:lang w:val="uk-UA"/>
              </w:rPr>
              <w:t>Попередження виникнення надзвичайних ситуацій, пожеж при проведенні культурно – масових, святкових, спортивних заходів на території міста із залученням пожежно – рятувальної техніки</w:t>
            </w:r>
          </w:p>
        </w:tc>
        <w:tc>
          <w:tcPr>
            <w:tcW w:w="3830" w:type="dxa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В залежності від потреб та виходячи із реальних фінансових можливостей бюджету</w:t>
            </w:r>
          </w:p>
        </w:tc>
        <w:tc>
          <w:tcPr>
            <w:tcW w:w="1420" w:type="dxa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Виконавчий комітет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11 ДПРЧ ГУ ДСНС України у Львівській області</w:t>
            </w:r>
          </w:p>
        </w:tc>
        <w:tc>
          <w:tcPr>
            <w:tcW w:w="1277" w:type="dxa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Не потребує фінансування</w:t>
            </w:r>
          </w:p>
        </w:tc>
        <w:tc>
          <w:tcPr>
            <w:tcW w:w="993" w:type="dxa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-</w:t>
            </w:r>
          </w:p>
        </w:tc>
        <w:tc>
          <w:tcPr>
            <w:tcW w:w="1691" w:type="dxa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Зменшення кількості пожеж та надзвичайних ситуацій</w:t>
            </w:r>
          </w:p>
        </w:tc>
      </w:tr>
      <w:tr w:rsidR="00632A0E" w:rsidRPr="005A17DD" w:rsidTr="005A17DD">
        <w:trPr>
          <w:cantSplit/>
          <w:trHeight w:val="405"/>
        </w:trPr>
        <w:tc>
          <w:tcPr>
            <w:tcW w:w="15442" w:type="dxa"/>
            <w:gridSpan w:val="9"/>
            <w:vAlign w:val="center"/>
          </w:tcPr>
          <w:p w:rsidR="00632A0E" w:rsidRPr="005A17DD" w:rsidRDefault="00632A0E" w:rsidP="005A17D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>2019 - 2020 роки</w:t>
            </w:r>
          </w:p>
        </w:tc>
      </w:tr>
      <w:tr w:rsidR="00632A0E" w:rsidRPr="005A17DD" w:rsidTr="006B6036">
        <w:trPr>
          <w:cantSplit/>
          <w:trHeight w:val="731"/>
        </w:trPr>
        <w:tc>
          <w:tcPr>
            <w:tcW w:w="423" w:type="dxa"/>
            <w:vMerge w:val="restart"/>
          </w:tcPr>
          <w:p w:rsidR="00632A0E" w:rsidRPr="005A17DD" w:rsidRDefault="00632A0E" w:rsidP="006B6036">
            <w:pPr>
              <w:rPr>
                <w:b/>
                <w:lang w:val="uk-UA" w:eastAsia="uk-UA"/>
              </w:rPr>
            </w:pPr>
            <w:r>
              <w:rPr>
                <w:b/>
                <w:sz w:val="22"/>
                <w:szCs w:val="22"/>
                <w:lang w:val="uk-UA" w:eastAsia="uk-UA"/>
              </w:rPr>
              <w:t>1.</w:t>
            </w:r>
          </w:p>
        </w:tc>
        <w:tc>
          <w:tcPr>
            <w:tcW w:w="2550" w:type="dxa"/>
            <w:vMerge w:val="restart"/>
          </w:tcPr>
          <w:p w:rsidR="00632A0E" w:rsidRPr="005A17DD" w:rsidRDefault="00632A0E" w:rsidP="005A17DD">
            <w:r w:rsidRPr="005A17DD">
              <w:rPr>
                <w:sz w:val="22"/>
                <w:szCs w:val="22"/>
              </w:rPr>
              <w:t xml:space="preserve">Посилення </w:t>
            </w:r>
            <w:r w:rsidRPr="005A17DD">
              <w:rPr>
                <w:sz w:val="22"/>
                <w:szCs w:val="22"/>
                <w:lang w:val="uk-UA"/>
              </w:rPr>
              <w:t>контролю</w:t>
            </w:r>
            <w:r w:rsidRPr="005A17DD">
              <w:rPr>
                <w:sz w:val="22"/>
                <w:szCs w:val="22"/>
              </w:rPr>
              <w:t xml:space="preserve"> за станом пожежної,  техногенної безпеки та виконання завдань із забезпечення протипожежного захисту та оперативного реагування на надзвичайні ситуації та події у місті</w:t>
            </w:r>
          </w:p>
        </w:tc>
        <w:tc>
          <w:tcPr>
            <w:tcW w:w="3244" w:type="dxa"/>
            <w:vMerge w:val="restart"/>
          </w:tcPr>
          <w:p w:rsidR="00632A0E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>Захід 1</w:t>
            </w:r>
            <w:r w:rsidRPr="005A17DD">
              <w:rPr>
                <w:i/>
                <w:sz w:val="22"/>
                <w:szCs w:val="22"/>
                <w:lang w:val="uk-UA"/>
              </w:rPr>
              <w:t xml:space="preserve"> </w:t>
            </w:r>
          </w:p>
          <w:p w:rsidR="00632A0E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/>
              </w:rPr>
            </w:pPr>
          </w:p>
          <w:p w:rsidR="00632A0E" w:rsidRPr="005A17DD" w:rsidRDefault="00632A0E" w:rsidP="005A17DD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5A17DD">
              <w:rPr>
                <w:sz w:val="22"/>
                <w:szCs w:val="22"/>
                <w:lang w:val="uk-UA"/>
              </w:rPr>
              <w:t>З</w:t>
            </w:r>
            <w:r w:rsidRPr="005A17DD">
              <w:rPr>
                <w:sz w:val="22"/>
                <w:szCs w:val="22"/>
              </w:rPr>
              <w:t>абезпечення протипожежного захисту та оперативного реагування на надзвичайні ситуації та події у місті</w:t>
            </w:r>
            <w:r>
              <w:rPr>
                <w:sz w:val="22"/>
                <w:szCs w:val="22"/>
                <w:lang w:val="uk-UA"/>
              </w:rPr>
              <w:t>, п</w:t>
            </w:r>
            <w:r w:rsidRPr="005A17DD">
              <w:rPr>
                <w:sz w:val="22"/>
                <w:szCs w:val="22"/>
                <w:lang w:val="uk-UA"/>
              </w:rPr>
              <w:t>ридбання пожежно - технічного обладнання:</w:t>
            </w:r>
          </w:p>
          <w:p w:rsidR="00632A0E" w:rsidRPr="005A17DD" w:rsidRDefault="00632A0E" w:rsidP="005A17DD">
            <w:pPr>
              <w:numPr>
                <w:ilvl w:val="0"/>
                <w:numId w:val="25"/>
              </w:numPr>
              <w:ind w:left="0" w:firstLine="0"/>
              <w:jc w:val="both"/>
              <w:rPr>
                <w:lang w:val="uk-UA"/>
              </w:rPr>
            </w:pPr>
            <w:r w:rsidRPr="005A17DD">
              <w:rPr>
                <w:sz w:val="22"/>
                <w:szCs w:val="22"/>
                <w:lang w:val="uk-UA"/>
              </w:rPr>
              <w:t>аварійно – рятувальне обладнання (домкрат та ін.);</w:t>
            </w:r>
          </w:p>
          <w:p w:rsidR="00632A0E" w:rsidRPr="005A17DD" w:rsidRDefault="00632A0E" w:rsidP="005A17DD">
            <w:pPr>
              <w:numPr>
                <w:ilvl w:val="0"/>
                <w:numId w:val="25"/>
              </w:numPr>
              <w:ind w:left="0" w:firstLine="0"/>
              <w:jc w:val="both"/>
              <w:rPr>
                <w:lang w:val="uk-UA"/>
              </w:rPr>
            </w:pPr>
            <w:r w:rsidRPr="005A17DD">
              <w:rPr>
                <w:sz w:val="22"/>
                <w:szCs w:val="22"/>
                <w:lang w:val="uk-UA"/>
              </w:rPr>
              <w:t>костюми хімічного захисту;</w:t>
            </w:r>
          </w:p>
          <w:p w:rsidR="00632A0E" w:rsidRPr="005A17DD" w:rsidRDefault="00632A0E" w:rsidP="005A17DD">
            <w:pPr>
              <w:numPr>
                <w:ilvl w:val="0"/>
                <w:numId w:val="25"/>
              </w:numPr>
              <w:ind w:left="0" w:firstLine="0"/>
              <w:jc w:val="both"/>
              <w:rPr>
                <w:lang w:val="uk-UA"/>
              </w:rPr>
            </w:pPr>
            <w:r w:rsidRPr="005A17DD">
              <w:rPr>
                <w:sz w:val="22"/>
                <w:szCs w:val="22"/>
                <w:lang w:val="uk-UA"/>
              </w:rPr>
              <w:t>засоби зв’язку (переносні радіостанції);</w:t>
            </w:r>
          </w:p>
          <w:p w:rsidR="00632A0E" w:rsidRPr="005A17DD" w:rsidRDefault="00632A0E" w:rsidP="005A17D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lang w:val="uk-UA" w:eastAsia="uk-UA"/>
              </w:rPr>
            </w:pPr>
            <w:r w:rsidRPr="005A17DD">
              <w:rPr>
                <w:sz w:val="22"/>
                <w:szCs w:val="22"/>
                <w:lang w:val="uk-UA"/>
              </w:rPr>
              <w:t>засоби індивідуального захисту органів дихання (панорамні маски).</w:t>
            </w:r>
          </w:p>
        </w:tc>
        <w:tc>
          <w:tcPr>
            <w:tcW w:w="3844" w:type="dxa"/>
            <w:gridSpan w:val="2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5A17DD">
              <w:rPr>
                <w:i/>
                <w:sz w:val="22"/>
                <w:szCs w:val="22"/>
                <w:lang w:val="uk-UA" w:eastAsia="uk-UA"/>
              </w:rPr>
              <w:t>затрат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en-US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1</w:t>
            </w:r>
            <w:r w:rsidRPr="005A17DD">
              <w:rPr>
                <w:sz w:val="22"/>
                <w:szCs w:val="22"/>
                <w:lang w:val="en-US" w:eastAsia="uk-UA"/>
              </w:rPr>
              <w:t>76</w:t>
            </w:r>
          </w:p>
        </w:tc>
        <w:tc>
          <w:tcPr>
            <w:tcW w:w="1420" w:type="dxa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Виконавчий комітет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11 ДПРЧ ГУ ДСНС України у Львівській області</w:t>
            </w:r>
          </w:p>
        </w:tc>
        <w:tc>
          <w:tcPr>
            <w:tcW w:w="1277" w:type="dxa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Кошти не бюджет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них джерел</w:t>
            </w:r>
          </w:p>
        </w:tc>
        <w:tc>
          <w:tcPr>
            <w:tcW w:w="993" w:type="dxa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1</w:t>
            </w:r>
            <w:r w:rsidRPr="005A17DD">
              <w:rPr>
                <w:sz w:val="22"/>
                <w:szCs w:val="22"/>
                <w:lang w:val="en-US" w:eastAsia="uk-UA"/>
              </w:rPr>
              <w:t>76</w:t>
            </w:r>
            <w:r w:rsidRPr="005A17DD">
              <w:rPr>
                <w:sz w:val="22"/>
                <w:szCs w:val="22"/>
                <w:lang w:val="uk-UA" w:eastAsia="uk-UA"/>
              </w:rPr>
              <w:t xml:space="preserve"> 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тис. грн.</w:t>
            </w:r>
          </w:p>
        </w:tc>
        <w:tc>
          <w:tcPr>
            <w:tcW w:w="1691" w:type="dxa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/>
              </w:rPr>
              <w:t>Забезпечення належного реагування на пожежі, надзвичайні ситуації та резонансні події у місті.</w:t>
            </w:r>
          </w:p>
        </w:tc>
      </w:tr>
      <w:tr w:rsidR="00632A0E" w:rsidRPr="005A17DD" w:rsidTr="006B6036">
        <w:trPr>
          <w:cantSplit/>
          <w:trHeight w:val="735"/>
        </w:trPr>
        <w:tc>
          <w:tcPr>
            <w:tcW w:w="423" w:type="dxa"/>
            <w:vMerge/>
          </w:tcPr>
          <w:p w:rsidR="00632A0E" w:rsidRPr="005A17DD" w:rsidRDefault="00632A0E" w:rsidP="006B6036">
            <w:pPr>
              <w:rPr>
                <w:b/>
                <w:lang w:val="uk-UA" w:eastAsia="uk-UA"/>
              </w:rPr>
            </w:pPr>
          </w:p>
        </w:tc>
        <w:tc>
          <w:tcPr>
            <w:tcW w:w="2550" w:type="dxa"/>
            <w:vMerge/>
            <w:vAlign w:val="center"/>
          </w:tcPr>
          <w:p w:rsidR="00632A0E" w:rsidRPr="005A17DD" w:rsidRDefault="00632A0E" w:rsidP="00D50989"/>
        </w:tc>
        <w:tc>
          <w:tcPr>
            <w:tcW w:w="3244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844" w:type="dxa"/>
            <w:gridSpan w:val="2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5A17DD">
              <w:rPr>
                <w:i/>
                <w:sz w:val="22"/>
                <w:szCs w:val="22"/>
                <w:lang w:val="uk-UA" w:eastAsia="uk-UA"/>
              </w:rPr>
              <w:t xml:space="preserve">продукту 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5A17DD">
              <w:rPr>
                <w:sz w:val="22"/>
                <w:szCs w:val="22"/>
                <w:lang w:val="uk-UA"/>
              </w:rPr>
              <w:t>Придбання пожежно - технічного обладнання: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5A17DD">
              <w:rPr>
                <w:sz w:val="22"/>
                <w:szCs w:val="22"/>
                <w:lang w:val="uk-UA"/>
              </w:rPr>
              <w:t xml:space="preserve">домкрат; 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5A17DD">
              <w:rPr>
                <w:sz w:val="22"/>
                <w:szCs w:val="22"/>
                <w:lang w:val="uk-UA"/>
              </w:rPr>
              <w:t>костюм хімічного захисту;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5A17DD">
              <w:rPr>
                <w:sz w:val="22"/>
                <w:szCs w:val="22"/>
                <w:lang w:val="uk-UA"/>
              </w:rPr>
              <w:t>переносні радіостанції;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панорамні маски.</w:t>
            </w:r>
          </w:p>
        </w:tc>
        <w:tc>
          <w:tcPr>
            <w:tcW w:w="1420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993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1691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632A0E" w:rsidRPr="005A17DD" w:rsidTr="006B6036">
        <w:trPr>
          <w:cantSplit/>
          <w:trHeight w:val="765"/>
        </w:trPr>
        <w:tc>
          <w:tcPr>
            <w:tcW w:w="423" w:type="dxa"/>
            <w:vMerge/>
          </w:tcPr>
          <w:p w:rsidR="00632A0E" w:rsidRPr="005A17DD" w:rsidRDefault="00632A0E" w:rsidP="006B6036">
            <w:pPr>
              <w:rPr>
                <w:b/>
                <w:lang w:val="uk-UA" w:eastAsia="uk-UA"/>
              </w:rPr>
            </w:pPr>
          </w:p>
        </w:tc>
        <w:tc>
          <w:tcPr>
            <w:tcW w:w="2550" w:type="dxa"/>
            <w:vMerge/>
            <w:vAlign w:val="center"/>
          </w:tcPr>
          <w:p w:rsidR="00632A0E" w:rsidRPr="005A17DD" w:rsidRDefault="00632A0E" w:rsidP="00D50989"/>
        </w:tc>
        <w:tc>
          <w:tcPr>
            <w:tcW w:w="3244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844" w:type="dxa"/>
            <w:gridSpan w:val="2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5A17DD">
              <w:rPr>
                <w:i/>
                <w:sz w:val="22"/>
                <w:szCs w:val="22"/>
                <w:lang w:val="uk-UA" w:eastAsia="uk-UA"/>
              </w:rPr>
              <w:t>ефективності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100%</w:t>
            </w:r>
          </w:p>
        </w:tc>
        <w:tc>
          <w:tcPr>
            <w:tcW w:w="1420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993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1691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632A0E" w:rsidRPr="005A17DD" w:rsidTr="006B6036">
        <w:trPr>
          <w:cantSplit/>
          <w:trHeight w:val="1118"/>
        </w:trPr>
        <w:tc>
          <w:tcPr>
            <w:tcW w:w="423" w:type="dxa"/>
            <w:vMerge/>
          </w:tcPr>
          <w:p w:rsidR="00632A0E" w:rsidRPr="005A17DD" w:rsidRDefault="00632A0E" w:rsidP="006B6036">
            <w:pPr>
              <w:rPr>
                <w:b/>
                <w:lang w:val="uk-UA" w:eastAsia="uk-UA"/>
              </w:rPr>
            </w:pPr>
          </w:p>
        </w:tc>
        <w:tc>
          <w:tcPr>
            <w:tcW w:w="2550" w:type="dxa"/>
            <w:vMerge/>
            <w:vAlign w:val="center"/>
          </w:tcPr>
          <w:p w:rsidR="00632A0E" w:rsidRPr="005A17DD" w:rsidRDefault="00632A0E" w:rsidP="00D50989"/>
        </w:tc>
        <w:tc>
          <w:tcPr>
            <w:tcW w:w="3244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844" w:type="dxa"/>
            <w:gridSpan w:val="2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5A17DD">
              <w:rPr>
                <w:i/>
                <w:sz w:val="22"/>
                <w:szCs w:val="22"/>
                <w:lang w:val="uk-UA" w:eastAsia="uk-UA"/>
              </w:rPr>
              <w:t>якості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ефективність при гасінні пожеж, проведення рятувальних робіт при дорожньо – транспортних пригодах.</w:t>
            </w:r>
          </w:p>
        </w:tc>
        <w:tc>
          <w:tcPr>
            <w:tcW w:w="1420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993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1691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632A0E" w:rsidRPr="00284F22" w:rsidTr="006B6036">
        <w:trPr>
          <w:cantSplit/>
          <w:trHeight w:val="362"/>
        </w:trPr>
        <w:tc>
          <w:tcPr>
            <w:tcW w:w="423" w:type="dxa"/>
            <w:vMerge w:val="restart"/>
          </w:tcPr>
          <w:p w:rsidR="00632A0E" w:rsidRPr="005A17DD" w:rsidRDefault="00632A0E" w:rsidP="006B6036">
            <w:pPr>
              <w:rPr>
                <w:b/>
                <w:lang w:val="uk-UA" w:eastAsia="uk-UA"/>
              </w:rPr>
            </w:pPr>
            <w:r>
              <w:rPr>
                <w:b/>
                <w:sz w:val="22"/>
                <w:szCs w:val="22"/>
                <w:lang w:val="uk-UA" w:eastAsia="uk-UA"/>
              </w:rPr>
              <w:t>2.</w:t>
            </w:r>
          </w:p>
        </w:tc>
        <w:tc>
          <w:tcPr>
            <w:tcW w:w="2550" w:type="dxa"/>
            <w:vMerge w:val="restart"/>
          </w:tcPr>
          <w:p w:rsidR="00632A0E" w:rsidRPr="005A17DD" w:rsidRDefault="00632A0E" w:rsidP="005A17DD">
            <w:r w:rsidRPr="005A17DD">
              <w:rPr>
                <w:sz w:val="22"/>
                <w:szCs w:val="22"/>
                <w:lang w:val="uk-UA"/>
              </w:rPr>
              <w:t>Інформаційне забезпечення органів місцевого самоврядування підприємств, установ, організацій та населення міста з питань цивільного захисту</w:t>
            </w:r>
          </w:p>
        </w:tc>
        <w:tc>
          <w:tcPr>
            <w:tcW w:w="3244" w:type="dxa"/>
            <w:vMerge w:val="restart"/>
          </w:tcPr>
          <w:p w:rsidR="00632A0E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5A17DD">
              <w:rPr>
                <w:b/>
                <w:sz w:val="22"/>
                <w:szCs w:val="22"/>
                <w:lang w:val="uk-UA" w:eastAsia="uk-UA"/>
              </w:rPr>
              <w:t xml:space="preserve">Захід 2 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5A17DD">
              <w:rPr>
                <w:sz w:val="22"/>
                <w:szCs w:val="22"/>
              </w:rPr>
              <w:t xml:space="preserve">Пропаганда безпеки життєдіяльності населення </w:t>
            </w:r>
            <w:r w:rsidRPr="005A17DD">
              <w:rPr>
                <w:sz w:val="22"/>
                <w:szCs w:val="22"/>
                <w:lang w:val="uk-UA"/>
              </w:rPr>
              <w:t>міста</w:t>
            </w:r>
          </w:p>
        </w:tc>
        <w:tc>
          <w:tcPr>
            <w:tcW w:w="3844" w:type="dxa"/>
            <w:gridSpan w:val="2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5A17DD">
              <w:rPr>
                <w:i/>
                <w:sz w:val="22"/>
                <w:szCs w:val="22"/>
                <w:lang w:val="uk-UA" w:eastAsia="uk-UA"/>
              </w:rPr>
              <w:t>затрат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420" w:type="dxa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11 ДПРЧ ГУ ДСНС України у Львівській області</w:t>
            </w:r>
          </w:p>
        </w:tc>
        <w:tc>
          <w:tcPr>
            <w:tcW w:w="1277" w:type="dxa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Не потребує фінансування</w:t>
            </w:r>
          </w:p>
        </w:tc>
        <w:tc>
          <w:tcPr>
            <w:tcW w:w="993" w:type="dxa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0</w:t>
            </w:r>
          </w:p>
        </w:tc>
        <w:tc>
          <w:tcPr>
            <w:tcW w:w="1691" w:type="dxa"/>
            <w:vMerge w:val="restart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/>
              </w:rPr>
              <w:t>Підвищення обізнаності населення в порядку дій при надзвичайних ситуаціях, зменшення кількості постраждалих від пожеж та НС</w:t>
            </w:r>
          </w:p>
        </w:tc>
      </w:tr>
      <w:tr w:rsidR="00632A0E" w:rsidRPr="005A17DD" w:rsidTr="005A17DD">
        <w:trPr>
          <w:cantSplit/>
          <w:trHeight w:val="390"/>
        </w:trPr>
        <w:tc>
          <w:tcPr>
            <w:tcW w:w="423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2550" w:type="dxa"/>
            <w:vMerge/>
            <w:vAlign w:val="center"/>
          </w:tcPr>
          <w:p w:rsidR="00632A0E" w:rsidRPr="005A17DD" w:rsidRDefault="00632A0E" w:rsidP="00D50989">
            <w:pPr>
              <w:jc w:val="center"/>
              <w:rPr>
                <w:lang w:val="uk-UA"/>
              </w:rPr>
            </w:pPr>
          </w:p>
        </w:tc>
        <w:tc>
          <w:tcPr>
            <w:tcW w:w="3244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844" w:type="dxa"/>
            <w:gridSpan w:val="2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5A17DD">
              <w:rPr>
                <w:i/>
                <w:sz w:val="22"/>
                <w:szCs w:val="22"/>
                <w:lang w:val="uk-UA" w:eastAsia="uk-UA"/>
              </w:rPr>
              <w:t xml:space="preserve">продукту 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420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993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1691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</w:tr>
      <w:tr w:rsidR="00632A0E" w:rsidRPr="005A17DD" w:rsidTr="005A17DD">
        <w:trPr>
          <w:cantSplit/>
          <w:trHeight w:val="585"/>
        </w:trPr>
        <w:tc>
          <w:tcPr>
            <w:tcW w:w="423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2550" w:type="dxa"/>
            <w:vMerge/>
            <w:vAlign w:val="center"/>
          </w:tcPr>
          <w:p w:rsidR="00632A0E" w:rsidRPr="005A17DD" w:rsidRDefault="00632A0E" w:rsidP="00D50989">
            <w:pPr>
              <w:jc w:val="center"/>
              <w:rPr>
                <w:lang w:val="uk-UA"/>
              </w:rPr>
            </w:pPr>
          </w:p>
        </w:tc>
        <w:tc>
          <w:tcPr>
            <w:tcW w:w="3244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844" w:type="dxa"/>
            <w:gridSpan w:val="2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5A17DD">
              <w:rPr>
                <w:i/>
                <w:sz w:val="22"/>
                <w:szCs w:val="22"/>
                <w:lang w:val="uk-UA" w:eastAsia="uk-UA"/>
              </w:rPr>
              <w:t>ефективності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 w:eastAsia="uk-UA"/>
              </w:rPr>
              <w:t>100%</w:t>
            </w:r>
          </w:p>
        </w:tc>
        <w:tc>
          <w:tcPr>
            <w:tcW w:w="1420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993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1691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</w:tr>
      <w:tr w:rsidR="00632A0E" w:rsidRPr="005A17DD" w:rsidTr="005A17DD">
        <w:trPr>
          <w:cantSplit/>
          <w:trHeight w:val="960"/>
        </w:trPr>
        <w:tc>
          <w:tcPr>
            <w:tcW w:w="423" w:type="dxa"/>
            <w:vMerge/>
            <w:vAlign w:val="center"/>
          </w:tcPr>
          <w:p w:rsidR="00632A0E" w:rsidRPr="005A17DD" w:rsidRDefault="00632A0E" w:rsidP="00D50989">
            <w:pPr>
              <w:rPr>
                <w:b/>
                <w:lang w:val="uk-UA" w:eastAsia="uk-UA"/>
              </w:rPr>
            </w:pPr>
          </w:p>
        </w:tc>
        <w:tc>
          <w:tcPr>
            <w:tcW w:w="2550" w:type="dxa"/>
            <w:vMerge/>
            <w:vAlign w:val="center"/>
          </w:tcPr>
          <w:p w:rsidR="00632A0E" w:rsidRPr="005A17DD" w:rsidRDefault="00632A0E" w:rsidP="00D50989">
            <w:pPr>
              <w:jc w:val="center"/>
              <w:rPr>
                <w:lang w:val="uk-UA"/>
              </w:rPr>
            </w:pPr>
          </w:p>
        </w:tc>
        <w:tc>
          <w:tcPr>
            <w:tcW w:w="3244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3844" w:type="dxa"/>
            <w:gridSpan w:val="2"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5A17DD">
              <w:rPr>
                <w:i/>
                <w:sz w:val="22"/>
                <w:szCs w:val="22"/>
                <w:lang w:val="uk-UA" w:eastAsia="uk-UA"/>
              </w:rPr>
              <w:t>якості</w:t>
            </w:r>
          </w:p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5A17DD">
              <w:rPr>
                <w:sz w:val="22"/>
                <w:szCs w:val="22"/>
                <w:lang w:val="uk-UA"/>
              </w:rPr>
              <w:t>Інформування населення про дотримання правил пожежної безпеки.</w:t>
            </w:r>
          </w:p>
        </w:tc>
        <w:tc>
          <w:tcPr>
            <w:tcW w:w="1420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1277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993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  <w:tc>
          <w:tcPr>
            <w:tcW w:w="1691" w:type="dxa"/>
            <w:vMerge/>
          </w:tcPr>
          <w:p w:rsidR="00632A0E" w:rsidRPr="005A17DD" w:rsidRDefault="00632A0E" w:rsidP="00D5098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</w:tr>
    </w:tbl>
    <w:p w:rsidR="00632A0E" w:rsidRDefault="00632A0E" w:rsidP="005A1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632A0E" w:rsidRPr="00860B88" w:rsidRDefault="00632A0E" w:rsidP="006B6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bookmarkStart w:id="0" w:name="_GoBack"/>
      <w:bookmarkEnd w:id="0"/>
      <w:r>
        <w:rPr>
          <w:b/>
          <w:lang w:val="uk-UA" w:eastAsia="uk-UA"/>
        </w:rPr>
        <w:t>МІСЬКИЙ ГОЛОВА                                                                                                                           МЕЛЕШКО А.Р.</w:t>
      </w:r>
    </w:p>
    <w:sectPr w:rsidR="00632A0E" w:rsidRPr="00860B88" w:rsidSect="006B6036">
      <w:pgSz w:w="16838" w:h="11906" w:orient="landscape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A0E" w:rsidRDefault="00632A0E">
      <w:r>
        <w:separator/>
      </w:r>
    </w:p>
  </w:endnote>
  <w:endnote w:type="continuationSeparator" w:id="0">
    <w:p w:rsidR="00632A0E" w:rsidRDefault="00632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A0E" w:rsidRDefault="00632A0E">
      <w:r>
        <w:separator/>
      </w:r>
    </w:p>
  </w:footnote>
  <w:footnote w:type="continuationSeparator" w:id="0">
    <w:p w:rsidR="00632A0E" w:rsidRDefault="00632A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0A3C18"/>
    <w:multiLevelType w:val="hybridMultilevel"/>
    <w:tmpl w:val="21B8D6AA"/>
    <w:lvl w:ilvl="0" w:tplc="F946A65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5FA653E"/>
    <w:multiLevelType w:val="hybridMultilevel"/>
    <w:tmpl w:val="41EE9A4E"/>
    <w:lvl w:ilvl="0" w:tplc="161A2FB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B38229C"/>
    <w:multiLevelType w:val="hybridMultilevel"/>
    <w:tmpl w:val="E50E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222D71"/>
    <w:multiLevelType w:val="multilevel"/>
    <w:tmpl w:val="1D48C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5CD0188"/>
    <w:multiLevelType w:val="hybridMultilevel"/>
    <w:tmpl w:val="DB90ACDC"/>
    <w:lvl w:ilvl="0" w:tplc="E23E1C8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490B56"/>
    <w:multiLevelType w:val="hybridMultilevel"/>
    <w:tmpl w:val="18AE268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336BE5"/>
    <w:multiLevelType w:val="hybridMultilevel"/>
    <w:tmpl w:val="5F5A6D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C5304C0"/>
    <w:multiLevelType w:val="hybridMultilevel"/>
    <w:tmpl w:val="B07AD63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02636A1"/>
    <w:multiLevelType w:val="hybridMultilevel"/>
    <w:tmpl w:val="6A2454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2B610FD"/>
    <w:multiLevelType w:val="hybridMultilevel"/>
    <w:tmpl w:val="F4A893CA"/>
    <w:lvl w:ilvl="0" w:tplc="88581528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51C53E74"/>
    <w:multiLevelType w:val="multilevel"/>
    <w:tmpl w:val="3EEE7F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556FA3"/>
    <w:multiLevelType w:val="hybridMultilevel"/>
    <w:tmpl w:val="86AC1596"/>
    <w:lvl w:ilvl="0" w:tplc="8BC44E54">
      <w:start w:val="1"/>
      <w:numFmt w:val="decimal"/>
      <w:lvlText w:val="%1."/>
      <w:lvlJc w:val="left"/>
      <w:pPr>
        <w:ind w:left="2403" w:hanging="169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69B346BC"/>
    <w:multiLevelType w:val="hybridMultilevel"/>
    <w:tmpl w:val="480E9A5C"/>
    <w:lvl w:ilvl="0" w:tplc="74B6C4F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6C7B7A31"/>
    <w:multiLevelType w:val="hybridMultilevel"/>
    <w:tmpl w:val="C7B60784"/>
    <w:lvl w:ilvl="0" w:tplc="41A279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6E1D256C"/>
    <w:multiLevelType w:val="hybridMultilevel"/>
    <w:tmpl w:val="460ED43C"/>
    <w:lvl w:ilvl="0" w:tplc="B18CC9C0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7571393A"/>
    <w:multiLevelType w:val="hybridMultilevel"/>
    <w:tmpl w:val="D57EE438"/>
    <w:lvl w:ilvl="0" w:tplc="C15EC50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7AF02F71"/>
    <w:multiLevelType w:val="hybridMultilevel"/>
    <w:tmpl w:val="D7C08B64"/>
    <w:lvl w:ilvl="0" w:tplc="F918BF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5741DA"/>
    <w:multiLevelType w:val="hybridMultilevel"/>
    <w:tmpl w:val="910CF4D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D5C006D"/>
    <w:multiLevelType w:val="multilevel"/>
    <w:tmpl w:val="8ED0337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6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6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65" w:hanging="1800"/>
      </w:pPr>
      <w:rPr>
        <w:rFonts w:cs="Times New Roman" w:hint="default"/>
      </w:rPr>
    </w:lvl>
  </w:abstractNum>
  <w:abstractNum w:abstractNumId="25">
    <w:nsid w:val="7F7F7C1D"/>
    <w:multiLevelType w:val="hybridMultilevel"/>
    <w:tmpl w:val="F1C23552"/>
    <w:lvl w:ilvl="0" w:tplc="5F72183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23"/>
  </w:num>
  <w:num w:numId="6">
    <w:abstractNumId w:val="8"/>
  </w:num>
  <w:num w:numId="7">
    <w:abstractNumId w:val="5"/>
  </w:num>
  <w:num w:numId="8">
    <w:abstractNumId w:val="15"/>
  </w:num>
  <w:num w:numId="9">
    <w:abstractNumId w:val="9"/>
  </w:num>
  <w:num w:numId="10">
    <w:abstractNumId w:val="22"/>
  </w:num>
  <w:num w:numId="11">
    <w:abstractNumId w:val="10"/>
  </w:num>
  <w:num w:numId="12">
    <w:abstractNumId w:val="20"/>
  </w:num>
  <w:num w:numId="13">
    <w:abstractNumId w:val="3"/>
  </w:num>
  <w:num w:numId="14">
    <w:abstractNumId w:val="1"/>
  </w:num>
  <w:num w:numId="15">
    <w:abstractNumId w:val="17"/>
  </w:num>
  <w:num w:numId="16">
    <w:abstractNumId w:val="21"/>
  </w:num>
  <w:num w:numId="17">
    <w:abstractNumId w:val="25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9"/>
  </w:num>
  <w:num w:numId="23">
    <w:abstractNumId w:val="18"/>
  </w:num>
  <w:num w:numId="24">
    <w:abstractNumId w:val="24"/>
  </w:num>
  <w:num w:numId="25">
    <w:abstractNumId w:val="1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9F8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94A24"/>
    <w:rsid w:val="000A0006"/>
    <w:rsid w:val="000A0F2E"/>
    <w:rsid w:val="000A4D7E"/>
    <w:rsid w:val="000A5AE0"/>
    <w:rsid w:val="000B00BB"/>
    <w:rsid w:val="000B24B2"/>
    <w:rsid w:val="000B3191"/>
    <w:rsid w:val="000C0C7C"/>
    <w:rsid w:val="000C2DC3"/>
    <w:rsid w:val="000C5866"/>
    <w:rsid w:val="000D06D1"/>
    <w:rsid w:val="000D711D"/>
    <w:rsid w:val="000E2C3B"/>
    <w:rsid w:val="000E4864"/>
    <w:rsid w:val="000F40A6"/>
    <w:rsid w:val="000F40AA"/>
    <w:rsid w:val="00100712"/>
    <w:rsid w:val="00102DB2"/>
    <w:rsid w:val="0010300D"/>
    <w:rsid w:val="00103CEA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E484D"/>
    <w:rsid w:val="001F11BE"/>
    <w:rsid w:val="001F3009"/>
    <w:rsid w:val="001F38FA"/>
    <w:rsid w:val="001F5004"/>
    <w:rsid w:val="001F53EF"/>
    <w:rsid w:val="001F541C"/>
    <w:rsid w:val="002008FA"/>
    <w:rsid w:val="00203F07"/>
    <w:rsid w:val="00205148"/>
    <w:rsid w:val="00207A8E"/>
    <w:rsid w:val="00213A79"/>
    <w:rsid w:val="00216A23"/>
    <w:rsid w:val="00217B67"/>
    <w:rsid w:val="00220EE9"/>
    <w:rsid w:val="002216AF"/>
    <w:rsid w:val="00222054"/>
    <w:rsid w:val="00227E62"/>
    <w:rsid w:val="00230DA7"/>
    <w:rsid w:val="00232031"/>
    <w:rsid w:val="00232861"/>
    <w:rsid w:val="002332DC"/>
    <w:rsid w:val="00234CD1"/>
    <w:rsid w:val="002352EF"/>
    <w:rsid w:val="00235B25"/>
    <w:rsid w:val="00235EC6"/>
    <w:rsid w:val="0023784F"/>
    <w:rsid w:val="002410C3"/>
    <w:rsid w:val="00242603"/>
    <w:rsid w:val="00242D7F"/>
    <w:rsid w:val="002433A4"/>
    <w:rsid w:val="0024778E"/>
    <w:rsid w:val="00247E70"/>
    <w:rsid w:val="00250455"/>
    <w:rsid w:val="00254405"/>
    <w:rsid w:val="00256356"/>
    <w:rsid w:val="00257815"/>
    <w:rsid w:val="00271B78"/>
    <w:rsid w:val="002732F1"/>
    <w:rsid w:val="002808E0"/>
    <w:rsid w:val="002813D5"/>
    <w:rsid w:val="00281E07"/>
    <w:rsid w:val="00284E38"/>
    <w:rsid w:val="00284F22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B7936"/>
    <w:rsid w:val="002C3027"/>
    <w:rsid w:val="002C50E5"/>
    <w:rsid w:val="002C5885"/>
    <w:rsid w:val="002D2E89"/>
    <w:rsid w:val="002D6D79"/>
    <w:rsid w:val="002E30CE"/>
    <w:rsid w:val="002E6D40"/>
    <w:rsid w:val="002F7DC4"/>
    <w:rsid w:val="003036E1"/>
    <w:rsid w:val="003135CB"/>
    <w:rsid w:val="00313718"/>
    <w:rsid w:val="00316FE5"/>
    <w:rsid w:val="00322AEA"/>
    <w:rsid w:val="003245EC"/>
    <w:rsid w:val="0032481D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46067"/>
    <w:rsid w:val="00350A85"/>
    <w:rsid w:val="00350BCC"/>
    <w:rsid w:val="00350EB5"/>
    <w:rsid w:val="0036223E"/>
    <w:rsid w:val="003622C6"/>
    <w:rsid w:val="0036427C"/>
    <w:rsid w:val="003710D5"/>
    <w:rsid w:val="00373AD1"/>
    <w:rsid w:val="00377057"/>
    <w:rsid w:val="00380A41"/>
    <w:rsid w:val="003824C1"/>
    <w:rsid w:val="003877C2"/>
    <w:rsid w:val="00390225"/>
    <w:rsid w:val="00392BCE"/>
    <w:rsid w:val="00396E01"/>
    <w:rsid w:val="003A1F83"/>
    <w:rsid w:val="003A4D7E"/>
    <w:rsid w:val="003B1276"/>
    <w:rsid w:val="003B1D50"/>
    <w:rsid w:val="003B39B7"/>
    <w:rsid w:val="003B6DF4"/>
    <w:rsid w:val="003C006D"/>
    <w:rsid w:val="003C24AE"/>
    <w:rsid w:val="003C26B4"/>
    <w:rsid w:val="003C6169"/>
    <w:rsid w:val="003D3BB9"/>
    <w:rsid w:val="003D3FE6"/>
    <w:rsid w:val="003E01B2"/>
    <w:rsid w:val="003E1B04"/>
    <w:rsid w:val="003E1D6F"/>
    <w:rsid w:val="003E3BFC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4A9A"/>
    <w:rsid w:val="00445FE1"/>
    <w:rsid w:val="004526B6"/>
    <w:rsid w:val="0045620D"/>
    <w:rsid w:val="00460E70"/>
    <w:rsid w:val="0046496A"/>
    <w:rsid w:val="00470C39"/>
    <w:rsid w:val="0047193D"/>
    <w:rsid w:val="0047274B"/>
    <w:rsid w:val="0047444F"/>
    <w:rsid w:val="00474E87"/>
    <w:rsid w:val="00475D1B"/>
    <w:rsid w:val="00476732"/>
    <w:rsid w:val="00477882"/>
    <w:rsid w:val="004830FB"/>
    <w:rsid w:val="004831C0"/>
    <w:rsid w:val="00484BDD"/>
    <w:rsid w:val="0048667A"/>
    <w:rsid w:val="0048695F"/>
    <w:rsid w:val="00494B37"/>
    <w:rsid w:val="00496ABD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1A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382B"/>
    <w:rsid w:val="00524900"/>
    <w:rsid w:val="0052498F"/>
    <w:rsid w:val="005308A7"/>
    <w:rsid w:val="00533048"/>
    <w:rsid w:val="00541C2F"/>
    <w:rsid w:val="0054269C"/>
    <w:rsid w:val="0054634B"/>
    <w:rsid w:val="0054684F"/>
    <w:rsid w:val="00553424"/>
    <w:rsid w:val="0055725B"/>
    <w:rsid w:val="0056000A"/>
    <w:rsid w:val="005620AD"/>
    <w:rsid w:val="00570282"/>
    <w:rsid w:val="005731E1"/>
    <w:rsid w:val="005737B3"/>
    <w:rsid w:val="00575E14"/>
    <w:rsid w:val="005772D0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A17DD"/>
    <w:rsid w:val="005B2408"/>
    <w:rsid w:val="005B43A8"/>
    <w:rsid w:val="005B597B"/>
    <w:rsid w:val="005B5E19"/>
    <w:rsid w:val="005C0DF2"/>
    <w:rsid w:val="005C1FB3"/>
    <w:rsid w:val="005C3B0E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325E"/>
    <w:rsid w:val="006044F0"/>
    <w:rsid w:val="00605339"/>
    <w:rsid w:val="0061329E"/>
    <w:rsid w:val="0061459E"/>
    <w:rsid w:val="00622E76"/>
    <w:rsid w:val="00623886"/>
    <w:rsid w:val="0062411C"/>
    <w:rsid w:val="00631986"/>
    <w:rsid w:val="00632A0E"/>
    <w:rsid w:val="0063454C"/>
    <w:rsid w:val="006365C1"/>
    <w:rsid w:val="00637358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6427"/>
    <w:rsid w:val="0066795A"/>
    <w:rsid w:val="0067043C"/>
    <w:rsid w:val="00670528"/>
    <w:rsid w:val="00670A5B"/>
    <w:rsid w:val="00671063"/>
    <w:rsid w:val="0067228A"/>
    <w:rsid w:val="006800D2"/>
    <w:rsid w:val="00681BCD"/>
    <w:rsid w:val="0068208D"/>
    <w:rsid w:val="0068504F"/>
    <w:rsid w:val="00685A42"/>
    <w:rsid w:val="006869CA"/>
    <w:rsid w:val="00690A88"/>
    <w:rsid w:val="0069292C"/>
    <w:rsid w:val="0069372B"/>
    <w:rsid w:val="00695D38"/>
    <w:rsid w:val="0069699F"/>
    <w:rsid w:val="006A0217"/>
    <w:rsid w:val="006A7727"/>
    <w:rsid w:val="006B0C43"/>
    <w:rsid w:val="006B16C8"/>
    <w:rsid w:val="006B3CCF"/>
    <w:rsid w:val="006B6036"/>
    <w:rsid w:val="006B7C63"/>
    <w:rsid w:val="006C430C"/>
    <w:rsid w:val="006C48D6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52FD"/>
    <w:rsid w:val="007568AE"/>
    <w:rsid w:val="00756B34"/>
    <w:rsid w:val="00756D17"/>
    <w:rsid w:val="007608A2"/>
    <w:rsid w:val="00760B03"/>
    <w:rsid w:val="0076238C"/>
    <w:rsid w:val="00766B81"/>
    <w:rsid w:val="00767096"/>
    <w:rsid w:val="00767775"/>
    <w:rsid w:val="0077706A"/>
    <w:rsid w:val="007866D1"/>
    <w:rsid w:val="00786ECD"/>
    <w:rsid w:val="007876AD"/>
    <w:rsid w:val="00792354"/>
    <w:rsid w:val="00794907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E7B94"/>
    <w:rsid w:val="007F1BDA"/>
    <w:rsid w:val="007F3917"/>
    <w:rsid w:val="00803E0F"/>
    <w:rsid w:val="008068AE"/>
    <w:rsid w:val="0081223C"/>
    <w:rsid w:val="0081426D"/>
    <w:rsid w:val="008202FB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0B88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0C8"/>
    <w:rsid w:val="008A22A5"/>
    <w:rsid w:val="008A4D55"/>
    <w:rsid w:val="008A5FB3"/>
    <w:rsid w:val="008A64FB"/>
    <w:rsid w:val="008B485A"/>
    <w:rsid w:val="008C2A30"/>
    <w:rsid w:val="008C745F"/>
    <w:rsid w:val="008D01C9"/>
    <w:rsid w:val="008D7932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3EEB"/>
    <w:rsid w:val="00947A15"/>
    <w:rsid w:val="0095025A"/>
    <w:rsid w:val="00957CC0"/>
    <w:rsid w:val="009648F2"/>
    <w:rsid w:val="00966A5D"/>
    <w:rsid w:val="009707C0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472E"/>
    <w:rsid w:val="00995024"/>
    <w:rsid w:val="00997B4A"/>
    <w:rsid w:val="00997BFA"/>
    <w:rsid w:val="009A0489"/>
    <w:rsid w:val="009A12A8"/>
    <w:rsid w:val="009A2774"/>
    <w:rsid w:val="009A2CC1"/>
    <w:rsid w:val="009A5B32"/>
    <w:rsid w:val="009A645B"/>
    <w:rsid w:val="009A673D"/>
    <w:rsid w:val="009B6803"/>
    <w:rsid w:val="009C1C77"/>
    <w:rsid w:val="009C2D49"/>
    <w:rsid w:val="009C47EB"/>
    <w:rsid w:val="009C57C4"/>
    <w:rsid w:val="009D2840"/>
    <w:rsid w:val="009D5090"/>
    <w:rsid w:val="009D5117"/>
    <w:rsid w:val="009F38B1"/>
    <w:rsid w:val="009F55B4"/>
    <w:rsid w:val="009F5641"/>
    <w:rsid w:val="009F6FC1"/>
    <w:rsid w:val="009F7DD1"/>
    <w:rsid w:val="00A01CCF"/>
    <w:rsid w:val="00A0271E"/>
    <w:rsid w:val="00A04336"/>
    <w:rsid w:val="00A05EA7"/>
    <w:rsid w:val="00A06F2C"/>
    <w:rsid w:val="00A110FF"/>
    <w:rsid w:val="00A17B45"/>
    <w:rsid w:val="00A220C4"/>
    <w:rsid w:val="00A319C8"/>
    <w:rsid w:val="00A321B6"/>
    <w:rsid w:val="00A338F8"/>
    <w:rsid w:val="00A33F51"/>
    <w:rsid w:val="00A3654E"/>
    <w:rsid w:val="00A365C7"/>
    <w:rsid w:val="00A36FF2"/>
    <w:rsid w:val="00A42BE9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3408"/>
    <w:rsid w:val="00AA6323"/>
    <w:rsid w:val="00AA6B95"/>
    <w:rsid w:val="00AB0335"/>
    <w:rsid w:val="00AB10DB"/>
    <w:rsid w:val="00AC2486"/>
    <w:rsid w:val="00AC557F"/>
    <w:rsid w:val="00AC5A56"/>
    <w:rsid w:val="00AC6A25"/>
    <w:rsid w:val="00AD2C99"/>
    <w:rsid w:val="00AE0FC9"/>
    <w:rsid w:val="00AF13C1"/>
    <w:rsid w:val="00AF7213"/>
    <w:rsid w:val="00AF77AA"/>
    <w:rsid w:val="00B00D89"/>
    <w:rsid w:val="00B02BA1"/>
    <w:rsid w:val="00B02C01"/>
    <w:rsid w:val="00B038A4"/>
    <w:rsid w:val="00B03967"/>
    <w:rsid w:val="00B06804"/>
    <w:rsid w:val="00B14F44"/>
    <w:rsid w:val="00B2286C"/>
    <w:rsid w:val="00B42584"/>
    <w:rsid w:val="00B45501"/>
    <w:rsid w:val="00B53114"/>
    <w:rsid w:val="00B53D10"/>
    <w:rsid w:val="00B601FF"/>
    <w:rsid w:val="00B62622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0D8A"/>
    <w:rsid w:val="00BB15CD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2682F"/>
    <w:rsid w:val="00C27B01"/>
    <w:rsid w:val="00C318C1"/>
    <w:rsid w:val="00C323E5"/>
    <w:rsid w:val="00C32D89"/>
    <w:rsid w:val="00C3460C"/>
    <w:rsid w:val="00C37F7C"/>
    <w:rsid w:val="00C424ED"/>
    <w:rsid w:val="00C45452"/>
    <w:rsid w:val="00C50860"/>
    <w:rsid w:val="00C50B35"/>
    <w:rsid w:val="00C54888"/>
    <w:rsid w:val="00C55BCD"/>
    <w:rsid w:val="00C55F94"/>
    <w:rsid w:val="00C63335"/>
    <w:rsid w:val="00C63F19"/>
    <w:rsid w:val="00C768B8"/>
    <w:rsid w:val="00C76C01"/>
    <w:rsid w:val="00C836D5"/>
    <w:rsid w:val="00C90EEC"/>
    <w:rsid w:val="00C94655"/>
    <w:rsid w:val="00C95424"/>
    <w:rsid w:val="00C968C7"/>
    <w:rsid w:val="00CA049D"/>
    <w:rsid w:val="00CA10F9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4A04"/>
    <w:rsid w:val="00CD5543"/>
    <w:rsid w:val="00CD60FC"/>
    <w:rsid w:val="00CD6A44"/>
    <w:rsid w:val="00CE3CF4"/>
    <w:rsid w:val="00CE4965"/>
    <w:rsid w:val="00CF1A01"/>
    <w:rsid w:val="00CF1A23"/>
    <w:rsid w:val="00CF1C58"/>
    <w:rsid w:val="00CF67D8"/>
    <w:rsid w:val="00CF6C5E"/>
    <w:rsid w:val="00D04A0C"/>
    <w:rsid w:val="00D055FF"/>
    <w:rsid w:val="00D057EF"/>
    <w:rsid w:val="00D07FC9"/>
    <w:rsid w:val="00D1163D"/>
    <w:rsid w:val="00D140A4"/>
    <w:rsid w:val="00D16047"/>
    <w:rsid w:val="00D17922"/>
    <w:rsid w:val="00D20178"/>
    <w:rsid w:val="00D203F1"/>
    <w:rsid w:val="00D23D6E"/>
    <w:rsid w:val="00D24A81"/>
    <w:rsid w:val="00D30902"/>
    <w:rsid w:val="00D30FFB"/>
    <w:rsid w:val="00D31BF8"/>
    <w:rsid w:val="00D3260A"/>
    <w:rsid w:val="00D32861"/>
    <w:rsid w:val="00D34AD2"/>
    <w:rsid w:val="00D372EF"/>
    <w:rsid w:val="00D42142"/>
    <w:rsid w:val="00D43472"/>
    <w:rsid w:val="00D45708"/>
    <w:rsid w:val="00D46CC5"/>
    <w:rsid w:val="00D50989"/>
    <w:rsid w:val="00D50D35"/>
    <w:rsid w:val="00D528E0"/>
    <w:rsid w:val="00D551BA"/>
    <w:rsid w:val="00D57F1C"/>
    <w:rsid w:val="00D62EA1"/>
    <w:rsid w:val="00D631AF"/>
    <w:rsid w:val="00D73E5C"/>
    <w:rsid w:val="00D8258F"/>
    <w:rsid w:val="00D83493"/>
    <w:rsid w:val="00D872A2"/>
    <w:rsid w:val="00D93A0C"/>
    <w:rsid w:val="00D93D94"/>
    <w:rsid w:val="00D95DBB"/>
    <w:rsid w:val="00DA19BD"/>
    <w:rsid w:val="00DA6F75"/>
    <w:rsid w:val="00DB1587"/>
    <w:rsid w:val="00DD1C20"/>
    <w:rsid w:val="00DD4244"/>
    <w:rsid w:val="00DD469A"/>
    <w:rsid w:val="00DE0F05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1C72"/>
    <w:rsid w:val="00E02AF0"/>
    <w:rsid w:val="00E03B12"/>
    <w:rsid w:val="00E05C71"/>
    <w:rsid w:val="00E0685D"/>
    <w:rsid w:val="00E10956"/>
    <w:rsid w:val="00E12AA0"/>
    <w:rsid w:val="00E14F75"/>
    <w:rsid w:val="00E17682"/>
    <w:rsid w:val="00E23E7D"/>
    <w:rsid w:val="00E25BDB"/>
    <w:rsid w:val="00E27803"/>
    <w:rsid w:val="00E31F96"/>
    <w:rsid w:val="00E323C0"/>
    <w:rsid w:val="00E37610"/>
    <w:rsid w:val="00E44BC2"/>
    <w:rsid w:val="00E50792"/>
    <w:rsid w:val="00E526AA"/>
    <w:rsid w:val="00E54401"/>
    <w:rsid w:val="00E546B6"/>
    <w:rsid w:val="00E57994"/>
    <w:rsid w:val="00E6193B"/>
    <w:rsid w:val="00E6234C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A5BD3"/>
    <w:rsid w:val="00EB249C"/>
    <w:rsid w:val="00EB4B23"/>
    <w:rsid w:val="00EB7C23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E796E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12F4"/>
    <w:rsid w:val="00F53963"/>
    <w:rsid w:val="00F53A7D"/>
    <w:rsid w:val="00F54D0A"/>
    <w:rsid w:val="00F55DAA"/>
    <w:rsid w:val="00F5602C"/>
    <w:rsid w:val="00F610EB"/>
    <w:rsid w:val="00F6264D"/>
    <w:rsid w:val="00F643D0"/>
    <w:rsid w:val="00F66982"/>
    <w:rsid w:val="00F73EB9"/>
    <w:rsid w:val="00F756DD"/>
    <w:rsid w:val="00F76A6A"/>
    <w:rsid w:val="00F77CEA"/>
    <w:rsid w:val="00F80F2B"/>
    <w:rsid w:val="00F82FDD"/>
    <w:rsid w:val="00F85D6E"/>
    <w:rsid w:val="00F92D77"/>
    <w:rsid w:val="00F9318C"/>
    <w:rsid w:val="00F978C8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294E"/>
    <w:rsid w:val="00FC46DA"/>
    <w:rsid w:val="00FC7CF0"/>
    <w:rsid w:val="00FD0FA0"/>
    <w:rsid w:val="00FD22A5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50FF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3358CC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05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3351</Words>
  <Characters>1911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 до рішення ХХХІХ сесії Новороздільської міської ради</dc:title>
  <dc:subject/>
  <dc:creator>RePack by Diakov</dc:creator>
  <cp:keywords/>
  <dc:description/>
  <cp:lastModifiedBy>Фокс</cp:lastModifiedBy>
  <cp:revision>2</cp:revision>
  <cp:lastPrinted>2018-11-23T10:02:00Z</cp:lastPrinted>
  <dcterms:created xsi:type="dcterms:W3CDTF">2018-11-26T16:56:00Z</dcterms:created>
  <dcterms:modified xsi:type="dcterms:W3CDTF">2018-11-26T16:56:00Z</dcterms:modified>
</cp:coreProperties>
</file>