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0A0"/>
      </w:tblPr>
      <w:tblGrid>
        <w:gridCol w:w="5495"/>
        <w:gridCol w:w="4111"/>
      </w:tblGrid>
      <w:tr w:rsidR="00C70E84" w:rsidRPr="007C5AE4" w:rsidTr="00BF62C5">
        <w:tc>
          <w:tcPr>
            <w:tcW w:w="5495" w:type="dxa"/>
          </w:tcPr>
          <w:p w:rsidR="00C70E84" w:rsidRPr="00BF62C5" w:rsidRDefault="00C70E84" w:rsidP="00BF62C5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2"/>
              </w:rPr>
            </w:pPr>
          </w:p>
        </w:tc>
        <w:tc>
          <w:tcPr>
            <w:tcW w:w="4111" w:type="dxa"/>
          </w:tcPr>
          <w:p w:rsidR="00C70E84" w:rsidRPr="00BF62C5" w:rsidRDefault="00C70E84" w:rsidP="00BF62C5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2"/>
              </w:rPr>
            </w:pPr>
            <w:r w:rsidRPr="00BF62C5">
              <w:rPr>
                <w:sz w:val="24"/>
                <w:szCs w:val="22"/>
              </w:rPr>
              <w:t xml:space="preserve">ДОДОТОК до рішення </w:t>
            </w:r>
            <w:r w:rsidRPr="00BF62C5">
              <w:rPr>
                <w:sz w:val="24"/>
                <w:szCs w:val="22"/>
                <w:lang w:val="en-US"/>
              </w:rPr>
              <w:t>L</w:t>
            </w:r>
            <w:r w:rsidRPr="00BF62C5">
              <w:rPr>
                <w:sz w:val="24"/>
                <w:szCs w:val="22"/>
              </w:rPr>
              <w:t>ІІІ</w:t>
            </w:r>
          </w:p>
          <w:p w:rsidR="00C70E84" w:rsidRPr="00BF62C5" w:rsidRDefault="00C70E84" w:rsidP="00BF62C5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2"/>
              </w:rPr>
            </w:pPr>
            <w:r w:rsidRPr="00BF62C5">
              <w:rPr>
                <w:sz w:val="24"/>
                <w:szCs w:val="22"/>
              </w:rPr>
              <w:t xml:space="preserve">сесії Новороздільської міської ради </w:t>
            </w:r>
          </w:p>
          <w:p w:rsidR="00C70E84" w:rsidRPr="00BF62C5" w:rsidRDefault="00C70E84" w:rsidP="00BF62C5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2"/>
              </w:rPr>
            </w:pPr>
            <w:r w:rsidRPr="00BF62C5">
              <w:rPr>
                <w:sz w:val="24"/>
                <w:szCs w:val="22"/>
                <w:lang w:val="en-US"/>
              </w:rPr>
              <w:t>V</w:t>
            </w:r>
            <w:r w:rsidRPr="00BF62C5">
              <w:rPr>
                <w:sz w:val="24"/>
                <w:szCs w:val="22"/>
              </w:rPr>
              <w:t xml:space="preserve">ІІ демократичного скликання </w:t>
            </w:r>
          </w:p>
          <w:p w:rsidR="00C70E84" w:rsidRPr="00BF62C5" w:rsidRDefault="00C70E84" w:rsidP="00BF62C5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2"/>
              </w:rPr>
            </w:pPr>
            <w:r w:rsidRPr="00BF62C5">
              <w:rPr>
                <w:sz w:val="24"/>
                <w:szCs w:val="22"/>
              </w:rPr>
              <w:t>№ 1246 від 17.12.2019 року</w:t>
            </w:r>
          </w:p>
        </w:tc>
      </w:tr>
    </w:tbl>
    <w:p w:rsidR="00C70E84" w:rsidRPr="007C5AE4" w:rsidRDefault="00C70E84" w:rsidP="0072058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4"/>
        </w:rPr>
      </w:pPr>
    </w:p>
    <w:p w:rsidR="00C70E84" w:rsidRPr="007C5AE4" w:rsidRDefault="00C70E84" w:rsidP="0072058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4"/>
        </w:rPr>
      </w:pPr>
    </w:p>
    <w:tbl>
      <w:tblPr>
        <w:tblW w:w="9497" w:type="dxa"/>
        <w:tblInd w:w="-34" w:type="dxa"/>
        <w:tblLayout w:type="fixed"/>
        <w:tblLook w:val="01E0"/>
      </w:tblPr>
      <w:tblGrid>
        <w:gridCol w:w="5103"/>
        <w:gridCol w:w="4394"/>
      </w:tblGrid>
      <w:tr w:rsidR="00C70E84" w:rsidRPr="007C5AE4" w:rsidTr="008F00AA">
        <w:tc>
          <w:tcPr>
            <w:tcW w:w="5103" w:type="dxa"/>
          </w:tcPr>
          <w:p w:rsidR="00C70E84" w:rsidRPr="007C5AE4" w:rsidRDefault="00C70E84" w:rsidP="008F00AA">
            <w:pPr>
              <w:shd w:val="clear" w:color="auto" w:fill="FFFFFF"/>
              <w:spacing w:line="317" w:lineRule="exact"/>
              <w:rPr>
                <w:rFonts w:eastAsia="MS Mincho"/>
                <w:b/>
                <w:sz w:val="24"/>
              </w:rPr>
            </w:pPr>
            <w:r w:rsidRPr="007C5AE4">
              <w:rPr>
                <w:b/>
                <w:sz w:val="24"/>
              </w:rPr>
              <w:t>ПОГОДЖЕНО</w:t>
            </w:r>
          </w:p>
          <w:p w:rsidR="00C70E84" w:rsidRPr="007C5AE4" w:rsidRDefault="00C70E84" w:rsidP="008F00AA">
            <w:pPr>
              <w:shd w:val="clear" w:color="auto" w:fill="FFFFFF"/>
              <w:spacing w:line="317" w:lineRule="exact"/>
              <w:rPr>
                <w:sz w:val="24"/>
              </w:rPr>
            </w:pPr>
            <w:r w:rsidRPr="007C5AE4">
              <w:rPr>
                <w:sz w:val="24"/>
              </w:rPr>
              <w:t xml:space="preserve">Рішенням виконавчого комітету </w:t>
            </w:r>
          </w:p>
          <w:p w:rsidR="00C70E84" w:rsidRPr="007C5AE4" w:rsidRDefault="00C70E84" w:rsidP="008F00AA">
            <w:pPr>
              <w:shd w:val="clear" w:color="auto" w:fill="FFFFFF"/>
              <w:spacing w:line="317" w:lineRule="exact"/>
              <w:rPr>
                <w:sz w:val="24"/>
              </w:rPr>
            </w:pPr>
            <w:r w:rsidRPr="007C5AE4">
              <w:rPr>
                <w:sz w:val="24"/>
              </w:rPr>
              <w:t>Новороздільської міської ради</w:t>
            </w:r>
          </w:p>
          <w:p w:rsidR="00C70E84" w:rsidRPr="007C5AE4" w:rsidRDefault="00C70E84" w:rsidP="008F00AA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sz w:val="24"/>
              </w:rPr>
            </w:pPr>
            <w:r w:rsidRPr="007C5AE4">
              <w:rPr>
                <w:sz w:val="24"/>
              </w:rPr>
              <w:t>від 13.12.2019 року № 378</w:t>
            </w:r>
          </w:p>
          <w:p w:rsidR="00C70E84" w:rsidRPr="007C5AE4" w:rsidRDefault="00C70E84" w:rsidP="008F00AA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sz w:val="24"/>
              </w:rPr>
            </w:pPr>
          </w:p>
          <w:p w:rsidR="00C70E84" w:rsidRPr="007C5AE4" w:rsidRDefault="00C70E84" w:rsidP="008F00AA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sz w:val="24"/>
              </w:rPr>
            </w:pPr>
            <w:r w:rsidRPr="007C5AE4">
              <w:rPr>
                <w:sz w:val="24"/>
              </w:rPr>
              <w:t>Секретар ради</w:t>
            </w:r>
            <w:r w:rsidRPr="007C5AE4">
              <w:rPr>
                <w:sz w:val="24"/>
              </w:rPr>
              <w:br/>
              <w:t>_________________ І.Д. Кравець</w:t>
            </w:r>
          </w:p>
          <w:p w:rsidR="00C70E84" w:rsidRPr="007C5AE4" w:rsidRDefault="00C70E84" w:rsidP="008F00AA">
            <w:pPr>
              <w:spacing w:line="317" w:lineRule="exact"/>
              <w:rPr>
                <w:rFonts w:eastAsia="MS Mincho"/>
                <w:sz w:val="24"/>
              </w:rPr>
            </w:pPr>
          </w:p>
        </w:tc>
        <w:tc>
          <w:tcPr>
            <w:tcW w:w="4394" w:type="dxa"/>
          </w:tcPr>
          <w:p w:rsidR="00C70E84" w:rsidRPr="007C5AE4" w:rsidRDefault="00C70E84" w:rsidP="008F00AA">
            <w:pPr>
              <w:shd w:val="clear" w:color="auto" w:fill="FFFFFF"/>
              <w:spacing w:line="317" w:lineRule="exact"/>
              <w:rPr>
                <w:rFonts w:eastAsia="MS Mincho"/>
                <w:b/>
                <w:sz w:val="24"/>
              </w:rPr>
            </w:pPr>
            <w:r w:rsidRPr="007C5AE4">
              <w:rPr>
                <w:b/>
                <w:sz w:val="24"/>
              </w:rPr>
              <w:t>ЗАТВЕРДЖЕНО</w:t>
            </w:r>
          </w:p>
          <w:p w:rsidR="00C70E84" w:rsidRPr="007C5AE4" w:rsidRDefault="00C70E84" w:rsidP="008F00AA">
            <w:pPr>
              <w:shd w:val="clear" w:color="auto" w:fill="FFFFFF"/>
              <w:spacing w:line="317" w:lineRule="exact"/>
              <w:rPr>
                <w:sz w:val="24"/>
              </w:rPr>
            </w:pPr>
            <w:r w:rsidRPr="007C5AE4">
              <w:rPr>
                <w:sz w:val="24"/>
              </w:rPr>
              <w:t>Рішенням сесії Новороздільської міської ради</w:t>
            </w:r>
          </w:p>
          <w:p w:rsidR="00C70E84" w:rsidRPr="007C5AE4" w:rsidRDefault="00C70E84" w:rsidP="008F00AA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sz w:val="24"/>
              </w:rPr>
            </w:pPr>
            <w:r w:rsidRPr="007C5AE4">
              <w:rPr>
                <w:sz w:val="24"/>
              </w:rPr>
              <w:t>від 17.12.2019 року №  1246</w:t>
            </w:r>
          </w:p>
          <w:p w:rsidR="00C70E84" w:rsidRPr="007C5AE4" w:rsidRDefault="00C70E84" w:rsidP="008F00AA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sz w:val="24"/>
              </w:rPr>
            </w:pPr>
          </w:p>
          <w:p w:rsidR="00C70E84" w:rsidRPr="007C5AE4" w:rsidRDefault="00C70E84" w:rsidP="008F00AA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sz w:val="24"/>
              </w:rPr>
            </w:pPr>
            <w:r w:rsidRPr="007C5AE4">
              <w:rPr>
                <w:sz w:val="24"/>
              </w:rPr>
              <w:t>Секретар ради</w:t>
            </w:r>
            <w:r w:rsidRPr="007C5AE4">
              <w:rPr>
                <w:sz w:val="24"/>
              </w:rPr>
              <w:br/>
              <w:t>_________________ І.Д. Кравець</w:t>
            </w:r>
          </w:p>
          <w:p w:rsidR="00C70E84" w:rsidRPr="007C5AE4" w:rsidRDefault="00C70E84" w:rsidP="008F00AA">
            <w:pPr>
              <w:spacing w:line="317" w:lineRule="exact"/>
              <w:ind w:right="432"/>
              <w:rPr>
                <w:rFonts w:eastAsia="MS Mincho"/>
                <w:sz w:val="24"/>
              </w:rPr>
            </w:pPr>
          </w:p>
        </w:tc>
      </w:tr>
    </w:tbl>
    <w:p w:rsidR="00C70E84" w:rsidRPr="00EC104D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Pr="00EC104D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Pr="00EC104D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Pr="00415237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Pr="00EC104D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Pr="00EC104D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Pr="00EC104D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Pr="00EC104D" w:rsidRDefault="00C70E84" w:rsidP="00720583">
      <w:pPr>
        <w:shd w:val="clear" w:color="auto" w:fill="FFFFFF"/>
        <w:spacing w:line="317" w:lineRule="exact"/>
        <w:rPr>
          <w:color w:val="FF0000"/>
        </w:rPr>
      </w:pPr>
    </w:p>
    <w:p w:rsidR="00C70E84" w:rsidRPr="00EC104D" w:rsidRDefault="00C70E84" w:rsidP="00720583">
      <w:pPr>
        <w:shd w:val="clear" w:color="auto" w:fill="FFFFFF"/>
        <w:spacing w:line="317" w:lineRule="exact"/>
        <w:ind w:left="4709"/>
        <w:rPr>
          <w:color w:val="FF0000"/>
        </w:rPr>
      </w:pPr>
    </w:p>
    <w:p w:rsidR="00C70E84" w:rsidRPr="00A7687A" w:rsidRDefault="00C70E84" w:rsidP="00720583">
      <w:pPr>
        <w:shd w:val="clear" w:color="auto" w:fill="FFFFFF"/>
        <w:spacing w:line="322" w:lineRule="exact"/>
        <w:ind w:left="709"/>
        <w:jc w:val="center"/>
        <w:rPr>
          <w:b/>
          <w:szCs w:val="28"/>
        </w:rPr>
      </w:pPr>
      <w:r w:rsidRPr="00A7687A">
        <w:rPr>
          <w:b/>
          <w:szCs w:val="28"/>
        </w:rPr>
        <w:t>ПРОГРАМА</w:t>
      </w:r>
    </w:p>
    <w:p w:rsidR="00C70E84" w:rsidRPr="00A7687A" w:rsidRDefault="00C70E84" w:rsidP="00720583">
      <w:pPr>
        <w:shd w:val="clear" w:color="auto" w:fill="FFFFFF"/>
        <w:spacing w:line="322" w:lineRule="exact"/>
        <w:ind w:left="709"/>
        <w:jc w:val="center"/>
        <w:rPr>
          <w:b/>
          <w:szCs w:val="28"/>
        </w:rPr>
      </w:pPr>
      <w:r w:rsidRPr="00A7687A">
        <w:rPr>
          <w:b/>
          <w:szCs w:val="28"/>
        </w:rPr>
        <w:t>РОЗРОБЛЕННЯ МІСТОБУДІВНОЇ ДОКУМЕНТАЦІЇ</w:t>
      </w:r>
    </w:p>
    <w:p w:rsidR="00C70E84" w:rsidRDefault="00C70E84" w:rsidP="00720583">
      <w:pPr>
        <w:shd w:val="clear" w:color="auto" w:fill="FFFFFF"/>
        <w:spacing w:line="322" w:lineRule="exact"/>
        <w:ind w:left="709"/>
        <w:jc w:val="center"/>
        <w:rPr>
          <w:b/>
          <w:szCs w:val="28"/>
        </w:rPr>
      </w:pPr>
      <w:r w:rsidRPr="00A7687A">
        <w:rPr>
          <w:b/>
          <w:szCs w:val="28"/>
        </w:rPr>
        <w:t>МІСТА НОВИЙ РОЗДІЛ</w:t>
      </w:r>
    </w:p>
    <w:p w:rsidR="00C70E84" w:rsidRPr="00A7687A" w:rsidRDefault="00C70E84" w:rsidP="00720583">
      <w:pPr>
        <w:shd w:val="clear" w:color="auto" w:fill="FFFFFF"/>
        <w:spacing w:line="322" w:lineRule="exact"/>
        <w:ind w:left="709"/>
        <w:jc w:val="center"/>
        <w:rPr>
          <w:b/>
          <w:szCs w:val="28"/>
        </w:rPr>
      </w:pPr>
      <w:r w:rsidRPr="00A7687A">
        <w:rPr>
          <w:b/>
          <w:szCs w:val="28"/>
          <w:lang w:eastAsia="ru-RU"/>
        </w:rPr>
        <w:t>на 2020 рік та прогноз на 2021-2022 роки</w:t>
      </w:r>
    </w:p>
    <w:p w:rsidR="00C70E84" w:rsidRPr="00A7687A" w:rsidRDefault="00C70E84" w:rsidP="00720583">
      <w:pPr>
        <w:jc w:val="center"/>
        <w:rPr>
          <w:b/>
          <w:szCs w:val="28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Default="00C70E84" w:rsidP="00720583">
      <w:pPr>
        <w:jc w:val="center"/>
        <w:rPr>
          <w:b/>
          <w:sz w:val="26"/>
          <w:szCs w:val="26"/>
        </w:rPr>
      </w:pPr>
    </w:p>
    <w:p w:rsidR="00C70E84" w:rsidRDefault="00C70E84" w:rsidP="00720583">
      <w:pPr>
        <w:jc w:val="center"/>
        <w:rPr>
          <w:b/>
          <w:sz w:val="26"/>
          <w:szCs w:val="26"/>
        </w:rPr>
      </w:pPr>
    </w:p>
    <w:p w:rsidR="00C70E84" w:rsidRDefault="00C70E84" w:rsidP="00720583">
      <w:pPr>
        <w:jc w:val="center"/>
        <w:rPr>
          <w:b/>
          <w:sz w:val="26"/>
          <w:szCs w:val="26"/>
        </w:rPr>
      </w:pPr>
    </w:p>
    <w:p w:rsidR="00C70E84" w:rsidRDefault="00C70E84" w:rsidP="00720583">
      <w:pPr>
        <w:jc w:val="center"/>
        <w:rPr>
          <w:b/>
          <w:sz w:val="26"/>
          <w:szCs w:val="26"/>
        </w:rPr>
      </w:pPr>
    </w:p>
    <w:p w:rsidR="00C70E84" w:rsidRPr="005034CE" w:rsidRDefault="00C70E84" w:rsidP="00720583">
      <w:pPr>
        <w:jc w:val="center"/>
        <w:rPr>
          <w:b/>
          <w:sz w:val="26"/>
          <w:szCs w:val="26"/>
        </w:rPr>
      </w:pPr>
    </w:p>
    <w:p w:rsidR="00C70E84" w:rsidRPr="00A7687A" w:rsidRDefault="00C70E84" w:rsidP="00720583">
      <w:pPr>
        <w:jc w:val="center"/>
        <w:rPr>
          <w:b/>
          <w:sz w:val="24"/>
        </w:rPr>
      </w:pPr>
      <w:r w:rsidRPr="00A7687A">
        <w:rPr>
          <w:b/>
          <w:sz w:val="24"/>
        </w:rPr>
        <w:t>м. Новий Розділ</w:t>
      </w:r>
    </w:p>
    <w:p w:rsidR="00C70E84" w:rsidRPr="00A7687A" w:rsidRDefault="00C70E84" w:rsidP="00720583">
      <w:pPr>
        <w:jc w:val="center"/>
        <w:rPr>
          <w:b/>
          <w:sz w:val="24"/>
        </w:rPr>
      </w:pPr>
      <w:r w:rsidRPr="00A7687A">
        <w:rPr>
          <w:b/>
          <w:sz w:val="24"/>
        </w:rPr>
        <w:t>2019</w:t>
      </w:r>
      <w:r>
        <w:rPr>
          <w:b/>
          <w:sz w:val="24"/>
        </w:rPr>
        <w:t xml:space="preserve"> рік</w:t>
      </w:r>
    </w:p>
    <w:p w:rsidR="00C70E84" w:rsidRPr="004B2881" w:rsidRDefault="00C70E84" w:rsidP="00E32F8E">
      <w:pPr>
        <w:jc w:val="center"/>
        <w:rPr>
          <w:b/>
          <w:sz w:val="24"/>
        </w:rPr>
      </w:pPr>
    </w:p>
    <w:p w:rsidR="00C70E84" w:rsidRPr="005034CE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Pr="00AF34E0" w:rsidRDefault="00C70E84" w:rsidP="00E32F8E">
      <w:pPr>
        <w:autoSpaceDE w:val="0"/>
        <w:autoSpaceDN w:val="0"/>
        <w:adjustRightInd w:val="0"/>
        <w:spacing w:line="240" w:lineRule="auto"/>
        <w:jc w:val="center"/>
        <w:rPr>
          <w:b/>
          <w:sz w:val="24"/>
        </w:rPr>
      </w:pPr>
      <w:r w:rsidRPr="00AF34E0">
        <w:rPr>
          <w:b/>
          <w:sz w:val="24"/>
        </w:rPr>
        <w:t>ПАСПОРТ  ПРОГРАМИ</w:t>
      </w:r>
    </w:p>
    <w:p w:rsidR="00C70E84" w:rsidRPr="00AF34E0" w:rsidRDefault="00C70E84" w:rsidP="00E32F8E">
      <w:pPr>
        <w:spacing w:line="240" w:lineRule="auto"/>
        <w:jc w:val="center"/>
        <w:rPr>
          <w:b/>
          <w:sz w:val="24"/>
        </w:rPr>
      </w:pPr>
      <w:r w:rsidRPr="00AF34E0">
        <w:rPr>
          <w:b/>
          <w:sz w:val="24"/>
        </w:rPr>
        <w:t>розроблення містобудівної документації</w:t>
      </w:r>
    </w:p>
    <w:p w:rsidR="00C70E84" w:rsidRDefault="00C70E84" w:rsidP="00E32F8E">
      <w:pPr>
        <w:autoSpaceDE w:val="0"/>
        <w:autoSpaceDN w:val="0"/>
        <w:adjustRightInd w:val="0"/>
        <w:spacing w:line="240" w:lineRule="auto"/>
        <w:jc w:val="center"/>
        <w:rPr>
          <w:b/>
          <w:sz w:val="24"/>
        </w:rPr>
      </w:pPr>
      <w:r w:rsidRPr="00AF34E0">
        <w:rPr>
          <w:b/>
          <w:sz w:val="24"/>
        </w:rPr>
        <w:t>м. Новий Розділ на 2019 рік та прогноз 2020-2021 роки</w:t>
      </w:r>
    </w:p>
    <w:p w:rsidR="00C70E84" w:rsidRPr="00AF34E0" w:rsidRDefault="00C70E84" w:rsidP="00E32F8E">
      <w:pPr>
        <w:autoSpaceDE w:val="0"/>
        <w:autoSpaceDN w:val="0"/>
        <w:adjustRightInd w:val="0"/>
        <w:spacing w:line="240" w:lineRule="auto"/>
        <w:jc w:val="center"/>
        <w:rPr>
          <w:b/>
          <w:sz w:val="24"/>
        </w:rPr>
      </w:pPr>
    </w:p>
    <w:tbl>
      <w:tblPr>
        <w:tblW w:w="0" w:type="auto"/>
        <w:tblLook w:val="0000"/>
      </w:tblPr>
      <w:tblGrid>
        <w:gridCol w:w="9822"/>
      </w:tblGrid>
      <w:tr w:rsidR="00C70E84" w:rsidRPr="005034CE" w:rsidTr="008B6105">
        <w:tc>
          <w:tcPr>
            <w:tcW w:w="9571" w:type="dxa"/>
          </w:tcPr>
          <w:tbl>
            <w:tblPr>
              <w:tblW w:w="9606" w:type="dxa"/>
              <w:tblLook w:val="01E0"/>
            </w:tblPr>
            <w:tblGrid>
              <w:gridCol w:w="108"/>
              <w:gridCol w:w="3855"/>
              <w:gridCol w:w="5535"/>
              <w:gridCol w:w="108"/>
            </w:tblGrid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1. Ініціатор розроблення Програми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>
                    <w:t>відділ містобудування та</w:t>
                  </w:r>
                  <w:r w:rsidRPr="005034CE">
                    <w:t xml:space="preserve"> архітектури  Новороздільської міської ради</w:t>
                  </w:r>
                </w:p>
                <w:p w:rsidR="00C70E84" w:rsidRPr="005034CE" w:rsidRDefault="00C70E84" w:rsidP="008B6105">
                  <w:pPr>
                    <w:pStyle w:val="BodyTextIndent"/>
                    <w:ind w:firstLine="0"/>
                  </w:pP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Pr="005034CE" w:rsidRDefault="00C70E84" w:rsidP="008B6105">
                  <w:pPr>
                    <w:pStyle w:val="BodyTextIndent"/>
                    <w:ind w:left="4245" w:hanging="4245"/>
                  </w:pPr>
                  <w:r w:rsidRPr="005034CE">
                    <w:t xml:space="preserve">2. Дата, номер </w:t>
                  </w:r>
                </w:p>
                <w:p w:rsidR="00C70E84" w:rsidRPr="005034CE" w:rsidRDefault="00C70E84" w:rsidP="008B6105">
                  <w:pPr>
                    <w:pStyle w:val="BodyTextIndent"/>
                    <w:ind w:left="4245" w:hanging="4245"/>
                  </w:pPr>
                  <w:r w:rsidRPr="005034CE">
                    <w:t xml:space="preserve">документа </w:t>
                  </w:r>
                </w:p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 xml:space="preserve">про </w:t>
                  </w:r>
                  <w:r>
                    <w:rPr>
                      <w:bCs/>
                      <w:lang w:val="ru-RU" w:eastAsia="uk-UA"/>
                    </w:rPr>
                    <w:t>затвердження</w:t>
                  </w:r>
                  <w:r w:rsidRPr="005034CE">
                    <w:t xml:space="preserve"> Програми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Default="00C70E84" w:rsidP="008B6105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р</w:t>
                  </w:r>
                  <w:r w:rsidRPr="00E72846">
                    <w:rPr>
                      <w:sz w:val="24"/>
                    </w:rPr>
                    <w:t xml:space="preserve">ішення </w:t>
                  </w:r>
                  <w:r w:rsidRPr="00AF34E0">
                    <w:rPr>
                      <w:sz w:val="24"/>
                    </w:rPr>
                    <w:t xml:space="preserve">Новороздільської міської   ради </w:t>
                  </w:r>
                </w:p>
                <w:p w:rsidR="00C70E84" w:rsidRPr="00E72846" w:rsidRDefault="00C70E84" w:rsidP="008B6105">
                  <w:pPr>
                    <w:jc w:val="both"/>
                    <w:rPr>
                      <w:sz w:val="24"/>
                    </w:rPr>
                  </w:pPr>
                  <w:r w:rsidRPr="00E72846">
                    <w:rPr>
                      <w:sz w:val="24"/>
                    </w:rPr>
                    <w:t>№</w:t>
                  </w:r>
                  <w:r>
                    <w:rPr>
                      <w:sz w:val="24"/>
                    </w:rPr>
                    <w:t xml:space="preserve"> 378</w:t>
                  </w:r>
                  <w:r w:rsidRPr="00E72846">
                    <w:rPr>
                      <w:sz w:val="24"/>
                    </w:rPr>
                    <w:t xml:space="preserve"> від </w:t>
                  </w:r>
                  <w:r>
                    <w:rPr>
                      <w:sz w:val="24"/>
                    </w:rPr>
                    <w:t>13.12.</w:t>
                  </w:r>
                  <w:r w:rsidRPr="00E72846">
                    <w:rPr>
                      <w:sz w:val="24"/>
                    </w:rPr>
                    <w:t>20</w:t>
                  </w:r>
                  <w:r>
                    <w:rPr>
                      <w:sz w:val="24"/>
                    </w:rPr>
                    <w:t>19</w:t>
                  </w:r>
                  <w:r>
                    <w:t xml:space="preserve"> </w:t>
                  </w:r>
                  <w:r w:rsidRPr="00AF34E0">
                    <w:rPr>
                      <w:sz w:val="24"/>
                    </w:rPr>
                    <w:t>року</w:t>
                  </w:r>
                </w:p>
                <w:p w:rsidR="00C70E84" w:rsidRPr="000E3CAC" w:rsidRDefault="00C70E84" w:rsidP="008B6105">
                  <w:pPr>
                    <w:jc w:val="both"/>
                    <w:rPr>
                      <w:sz w:val="24"/>
                    </w:rPr>
                  </w:pPr>
                  <w:r w:rsidRPr="00E72846">
                    <w:rPr>
                      <w:sz w:val="24"/>
                    </w:rPr>
                    <w:t xml:space="preserve"> </w:t>
                  </w: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3. Розробник Програми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виконавчий  комітет Новороздільської міської ради</w:t>
                  </w: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4. Співрозробники Програми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-</w:t>
                  </w: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Pr="005034CE" w:rsidRDefault="00C70E84" w:rsidP="008B6105">
                  <w:pPr>
                    <w:pStyle w:val="BodyTextIndent"/>
                    <w:ind w:left="4245" w:hanging="4245"/>
                  </w:pPr>
                  <w:r w:rsidRPr="005034CE">
                    <w:t xml:space="preserve">5. Відповідальний виконавець </w:t>
                  </w:r>
                </w:p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Програми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виконавчий  комітет Новороздільської міської ради</w:t>
                  </w: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6. Учасники Програми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виконавчий  комітет Новороздільської місь</w:t>
                  </w:r>
                  <w:r>
                    <w:t xml:space="preserve">кої ради </w:t>
                  </w: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rPr>
                      <w:lang w:eastAsia="uk-UA"/>
                    </w:rPr>
                    <w:t>7. Термін реалізації програми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t>20</w:t>
                  </w:r>
                  <w:r>
                    <w:t>20</w:t>
                  </w:r>
                  <w:r w:rsidRPr="005034CE">
                    <w:t xml:space="preserve"> – 20</w:t>
                  </w:r>
                  <w:r>
                    <w:t>22</w:t>
                  </w:r>
                  <w:r w:rsidRPr="005034CE">
                    <w:t xml:space="preserve"> роки</w:t>
                  </w: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  <w:r w:rsidRPr="005034CE">
                    <w:rPr>
                      <w:lang w:eastAsia="uk-UA"/>
                    </w:rPr>
                    <w:t xml:space="preserve">7.1. Етапи виконання програми </w:t>
                  </w:r>
                  <w:r w:rsidRPr="005034CE">
                    <w:rPr>
                      <w:lang w:eastAsia="uk-UA"/>
                    </w:rPr>
                    <w:br/>
                    <w:t xml:space="preserve"> (для довгострокових програм)  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5034CE" w:rsidRDefault="00C70E84" w:rsidP="008B6105">
                  <w:pPr>
                    <w:pStyle w:val="BodyTextIndent"/>
                    <w:ind w:firstLine="0"/>
                  </w:pPr>
                </w:p>
                <w:p w:rsidR="00C70E84" w:rsidRPr="005034CE" w:rsidRDefault="00C70E84" w:rsidP="008B6105">
                  <w:pPr>
                    <w:pStyle w:val="BodyTextIndent"/>
                    <w:ind w:firstLine="0"/>
                  </w:pPr>
                </w:p>
              </w:tc>
            </w:tr>
            <w:tr w:rsidR="00C70E84" w:rsidRPr="00E72846" w:rsidTr="003B01DB">
              <w:trPr>
                <w:gridBefore w:val="1"/>
                <w:wBefore w:w="108" w:type="dxa"/>
                <w:trHeight w:val="2196"/>
              </w:trPr>
              <w:tc>
                <w:tcPr>
                  <w:tcW w:w="3855" w:type="dxa"/>
                </w:tcPr>
                <w:p w:rsidR="00C70E84" w:rsidRDefault="00C70E84" w:rsidP="008B6105">
                  <w:pPr>
                    <w:autoSpaceDE w:val="0"/>
                    <w:autoSpaceDN w:val="0"/>
                    <w:adjustRightInd w:val="0"/>
                    <w:spacing w:line="240" w:lineRule="auto"/>
                    <w:ind w:left="308" w:hanging="308"/>
                    <w:rPr>
                      <w:sz w:val="24"/>
                    </w:rPr>
                  </w:pPr>
                  <w:r w:rsidRPr="00E72846">
                    <w:rPr>
                      <w:sz w:val="24"/>
                    </w:rPr>
                    <w:t xml:space="preserve">8. Загальний обсяг фінансових </w:t>
                  </w:r>
                  <w:r w:rsidRPr="00E72846">
                    <w:rPr>
                      <w:sz w:val="24"/>
                    </w:rPr>
                    <w:br/>
                    <w:t>ресурсів, необхідних для р</w:t>
                  </w:r>
                  <w:r>
                    <w:rPr>
                      <w:sz w:val="24"/>
                    </w:rPr>
                    <w:t>еалізації  програми, тис. грн.:</w:t>
                  </w:r>
                </w:p>
                <w:p w:rsidR="00C70E84" w:rsidRPr="005034CE" w:rsidRDefault="00C70E84" w:rsidP="008B6105">
                  <w:pPr>
                    <w:autoSpaceDE w:val="0"/>
                    <w:autoSpaceDN w:val="0"/>
                    <w:adjustRightInd w:val="0"/>
                    <w:ind w:left="308" w:hanging="308"/>
                  </w:pPr>
                  <w:r w:rsidRPr="00B57EEF">
                    <w:rPr>
                      <w:sz w:val="24"/>
                    </w:rPr>
                    <w:t xml:space="preserve">                    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0E3CAC" w:rsidRDefault="00C70E84" w:rsidP="008B6105">
                  <w:pPr>
                    <w:rPr>
                      <w:sz w:val="24"/>
                      <w:lang w:eastAsia="ru-RU"/>
                    </w:rPr>
                  </w:pPr>
                </w:p>
                <w:p w:rsidR="00C70E84" w:rsidRPr="000E3CAC" w:rsidRDefault="00C70E84" w:rsidP="008B6105">
                  <w:pPr>
                    <w:rPr>
                      <w:sz w:val="24"/>
                      <w:lang w:eastAsia="ru-RU"/>
                    </w:rPr>
                  </w:pPr>
                </w:p>
                <w:p w:rsidR="00C70E84" w:rsidRDefault="00C70E84" w:rsidP="008B6105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500,00</w:t>
                  </w:r>
                </w:p>
                <w:p w:rsidR="00C70E84" w:rsidRPr="000E3CAC" w:rsidRDefault="00C70E84" w:rsidP="008B6105">
                  <w:pPr>
                    <w:rPr>
                      <w:sz w:val="24"/>
                    </w:rPr>
                  </w:pP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3855" w:type="dxa"/>
                </w:tcPr>
                <w:p w:rsidR="00C70E84" w:rsidRDefault="00C70E84" w:rsidP="008B6105">
                  <w:pPr>
                    <w:pStyle w:val="BodyTextIndent"/>
                    <w:ind w:firstLine="0"/>
                    <w:rPr>
                      <w:lang w:eastAsia="uk-UA"/>
                    </w:rPr>
                  </w:pPr>
                  <w:r>
                    <w:rPr>
                      <w:lang w:eastAsia="uk-UA"/>
                    </w:rPr>
                    <w:t xml:space="preserve">8.1. коштів міського бюджету, тис.грн.   </w:t>
                  </w:r>
                </w:p>
                <w:p w:rsidR="00C70E84" w:rsidRPr="008B6FEF" w:rsidRDefault="00C70E84" w:rsidP="008B6105">
                  <w:pPr>
                    <w:autoSpaceDE w:val="0"/>
                    <w:autoSpaceDN w:val="0"/>
                    <w:adjustRightInd w:val="0"/>
                    <w:ind w:left="308" w:hanging="308"/>
                    <w:rPr>
                      <w:sz w:val="24"/>
                    </w:rPr>
                  </w:pPr>
                  <w:r w:rsidRPr="00B57EEF">
                    <w:rPr>
                      <w:sz w:val="24"/>
                    </w:rPr>
                    <w:t xml:space="preserve">                                         </w:t>
                  </w:r>
                </w:p>
              </w:tc>
              <w:tc>
                <w:tcPr>
                  <w:tcW w:w="5643" w:type="dxa"/>
                  <w:gridSpan w:val="2"/>
                </w:tcPr>
                <w:p w:rsidR="00C70E84" w:rsidRPr="000E3CAC" w:rsidRDefault="00C70E84" w:rsidP="008B6105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500,00</w:t>
                  </w:r>
                </w:p>
                <w:p w:rsidR="00C70E84" w:rsidRPr="000E3CAC" w:rsidRDefault="00C70E84" w:rsidP="008B6105"/>
              </w:tc>
            </w:tr>
            <w:tr w:rsidR="00C70E84" w:rsidRPr="00332D43" w:rsidTr="003B01DB">
              <w:trPr>
                <w:gridAfter w:val="1"/>
                <w:wAfter w:w="108" w:type="dxa"/>
              </w:trPr>
              <w:tc>
                <w:tcPr>
                  <w:tcW w:w="9498" w:type="dxa"/>
                  <w:gridSpan w:val="3"/>
                </w:tcPr>
                <w:p w:rsidR="00C70E84" w:rsidRDefault="00C70E84" w:rsidP="00AA1264">
                  <w:pPr>
                    <w:pStyle w:val="Header"/>
                    <w:tabs>
                      <w:tab w:val="left" w:pos="708"/>
                    </w:tabs>
                    <w:jc w:val="left"/>
                    <w:rPr>
                      <w:b/>
                      <w:noProof w:val="0"/>
                      <w:sz w:val="24"/>
                      <w:szCs w:val="24"/>
                    </w:rPr>
                  </w:pPr>
                </w:p>
                <w:p w:rsidR="00C70E84" w:rsidRPr="00332D43" w:rsidRDefault="00C70E84" w:rsidP="00AA1264">
                  <w:pPr>
                    <w:pStyle w:val="Header"/>
                    <w:tabs>
                      <w:tab w:val="left" w:pos="708"/>
                    </w:tabs>
                    <w:jc w:val="left"/>
                    <w:rPr>
                      <w:b/>
                      <w:noProof w:val="0"/>
                      <w:sz w:val="24"/>
                      <w:szCs w:val="24"/>
                    </w:rPr>
                  </w:pPr>
                </w:p>
                <w:p w:rsidR="00C70E84" w:rsidRPr="00332D43" w:rsidRDefault="00C70E84" w:rsidP="00AA1264">
                  <w:pPr>
                    <w:pStyle w:val="Header"/>
                    <w:tabs>
                      <w:tab w:val="left" w:pos="708"/>
                    </w:tabs>
                    <w:jc w:val="left"/>
                    <w:rPr>
                      <w:b/>
                      <w:sz w:val="24"/>
                      <w:szCs w:val="24"/>
                    </w:rPr>
                  </w:pP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 xml:space="preserve">Керівник установи - </w:t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br/>
                    <w:t>головного</w:t>
                  </w:r>
                  <w:r w:rsidRPr="00332D43">
                    <w:rPr>
                      <w:b/>
                      <w:sz w:val="24"/>
                      <w:szCs w:val="24"/>
                    </w:rPr>
                    <w:t xml:space="preserve"> розпорядник</w:t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>а</w:t>
                  </w:r>
                  <w:r w:rsidRPr="00332D43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C70E84" w:rsidRPr="00332D43" w:rsidRDefault="00C70E84" w:rsidP="00AA1264">
                  <w:pPr>
                    <w:pStyle w:val="Header"/>
                    <w:tabs>
                      <w:tab w:val="clear" w:pos="4320"/>
                      <w:tab w:val="left" w:pos="708"/>
                      <w:tab w:val="left" w:pos="1416"/>
                      <w:tab w:val="left" w:pos="2124"/>
                      <w:tab w:val="left" w:pos="2832"/>
                      <w:tab w:val="left" w:pos="3420"/>
                      <w:tab w:val="left" w:pos="3540"/>
                      <w:tab w:val="center" w:pos="4564"/>
                    </w:tabs>
                    <w:jc w:val="left"/>
                    <w:rPr>
                      <w:b/>
                      <w:noProof w:val="0"/>
                      <w:sz w:val="24"/>
                      <w:szCs w:val="24"/>
                    </w:rPr>
                  </w:pPr>
                  <w:r w:rsidRPr="00332D43">
                    <w:rPr>
                      <w:b/>
                      <w:sz w:val="24"/>
                      <w:szCs w:val="24"/>
                    </w:rPr>
                    <w:t>коштів</w:t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 xml:space="preserve"> </w:t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  <w:t xml:space="preserve">_____________________          </w:t>
                  </w:r>
                  <w:r w:rsidRPr="00332D43">
                    <w:rPr>
                      <w:b/>
                      <w:sz w:val="24"/>
                      <w:szCs w:val="24"/>
                      <w:lang w:val="ru-RU"/>
                    </w:rPr>
                    <w:t>Кравець І.Д.</w:t>
                  </w:r>
                </w:p>
                <w:p w:rsidR="00C70E84" w:rsidRPr="00332D43" w:rsidRDefault="00C70E84" w:rsidP="00AA1264">
                  <w:pPr>
                    <w:pStyle w:val="Header"/>
                    <w:tabs>
                      <w:tab w:val="left" w:pos="708"/>
                    </w:tabs>
                    <w:ind w:left="567"/>
                    <w:rPr>
                      <w:b/>
                      <w:noProof w:val="0"/>
                      <w:sz w:val="24"/>
                      <w:szCs w:val="24"/>
                    </w:rPr>
                  </w:pP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ab/>
                    <w:t xml:space="preserve">                                         </w:t>
                  </w:r>
                </w:p>
                <w:p w:rsidR="00C70E84" w:rsidRPr="00332D43" w:rsidRDefault="00C70E84" w:rsidP="00AA1264">
                  <w:pPr>
                    <w:pStyle w:val="Header"/>
                    <w:tabs>
                      <w:tab w:val="left" w:pos="708"/>
                    </w:tabs>
                    <w:rPr>
                      <w:b/>
                      <w:noProof w:val="0"/>
                      <w:sz w:val="24"/>
                      <w:szCs w:val="24"/>
                      <w:lang w:val="ru-RU"/>
                    </w:rPr>
                  </w:pP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 xml:space="preserve">Відповідальний </w:t>
                  </w: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br/>
                    <w:t>виконавець Програми</w:t>
                  </w:r>
                  <w:r w:rsidRPr="00332D43">
                    <w:rPr>
                      <w:b/>
                      <w:noProof w:val="0"/>
                      <w:sz w:val="24"/>
                      <w:szCs w:val="24"/>
                      <w:lang w:val="ru-RU"/>
                    </w:rPr>
                    <w:tab/>
                    <w:t xml:space="preserve">           </w:t>
                  </w:r>
                  <w:r>
                    <w:rPr>
                      <w:b/>
                      <w:noProof w:val="0"/>
                      <w:sz w:val="24"/>
                      <w:szCs w:val="24"/>
                      <w:lang w:val="ru-RU"/>
                    </w:rPr>
                    <w:t xml:space="preserve">       </w:t>
                  </w:r>
                  <w:r w:rsidRPr="00332D43">
                    <w:rPr>
                      <w:b/>
                      <w:noProof w:val="0"/>
                      <w:sz w:val="24"/>
                      <w:szCs w:val="24"/>
                      <w:lang w:val="ru-RU"/>
                    </w:rPr>
                    <w:t>______</w:t>
                  </w:r>
                  <w:r>
                    <w:rPr>
                      <w:b/>
                      <w:noProof w:val="0"/>
                      <w:sz w:val="24"/>
                      <w:szCs w:val="24"/>
                      <w:lang w:val="ru-RU"/>
                    </w:rPr>
                    <w:t xml:space="preserve">_______________           </w:t>
                  </w:r>
                  <w:r w:rsidRPr="00332D43">
                    <w:rPr>
                      <w:b/>
                      <w:sz w:val="24"/>
                      <w:szCs w:val="24"/>
                      <w:lang w:val="ru-RU"/>
                    </w:rPr>
                    <w:t>Кравець І.Д.</w:t>
                  </w:r>
                </w:p>
                <w:p w:rsidR="00C70E84" w:rsidRPr="00332D43" w:rsidRDefault="00C70E84" w:rsidP="00AA1264">
                  <w:pPr>
                    <w:pStyle w:val="Header"/>
                    <w:tabs>
                      <w:tab w:val="left" w:pos="708"/>
                    </w:tabs>
                    <w:ind w:left="567"/>
                    <w:rPr>
                      <w:b/>
                      <w:noProof w:val="0"/>
                      <w:sz w:val="24"/>
                      <w:szCs w:val="24"/>
                    </w:rPr>
                  </w:pPr>
                  <w:r w:rsidRPr="00332D43">
                    <w:rPr>
                      <w:b/>
                      <w:noProof w:val="0"/>
                      <w:sz w:val="24"/>
                      <w:szCs w:val="24"/>
                    </w:rPr>
                    <w:t xml:space="preserve"> </w:t>
                  </w:r>
                </w:p>
                <w:p w:rsidR="00C70E84" w:rsidRPr="00332D43" w:rsidRDefault="00C70E84" w:rsidP="00AA1264">
                  <w:pPr>
                    <w:pStyle w:val="Header"/>
                    <w:tabs>
                      <w:tab w:val="left" w:pos="708"/>
                    </w:tabs>
                    <w:ind w:left="567"/>
                    <w:rPr>
                      <w:b/>
                      <w:noProof w:val="0"/>
                      <w:sz w:val="24"/>
                      <w:szCs w:val="24"/>
                    </w:rPr>
                  </w:pPr>
                </w:p>
                <w:p w:rsidR="00C70E84" w:rsidRPr="00332D43" w:rsidRDefault="00C70E84" w:rsidP="00AA1264">
                  <w:pPr>
                    <w:pStyle w:val="Header"/>
                    <w:tabs>
                      <w:tab w:val="left" w:pos="708"/>
                    </w:tabs>
                    <w:ind w:left="567"/>
                    <w:rPr>
                      <w:sz w:val="24"/>
                      <w:szCs w:val="24"/>
                      <w:lang w:eastAsia="uk-UA"/>
                    </w:rPr>
                  </w:pPr>
                  <w:r w:rsidRPr="00332D43">
                    <w:rPr>
                      <w:noProof w:val="0"/>
                      <w:sz w:val="24"/>
                      <w:szCs w:val="24"/>
                      <w:lang w:val="ru-RU"/>
                    </w:rPr>
                    <w:t>тел.2-61-82</w:t>
                  </w:r>
                </w:p>
              </w:tc>
            </w:tr>
            <w:tr w:rsidR="00C70E84" w:rsidRPr="00E72846" w:rsidTr="003B01DB">
              <w:trPr>
                <w:gridBefore w:val="1"/>
                <w:wBefore w:w="108" w:type="dxa"/>
              </w:trPr>
              <w:tc>
                <w:tcPr>
                  <w:tcW w:w="9498" w:type="dxa"/>
                  <w:gridSpan w:val="3"/>
                </w:tcPr>
                <w:p w:rsidR="00C70E84" w:rsidRPr="00E72846" w:rsidRDefault="00C70E84" w:rsidP="008B6105">
                  <w:pPr>
                    <w:pStyle w:val="Header"/>
                    <w:tabs>
                      <w:tab w:val="left" w:pos="708"/>
                    </w:tabs>
                    <w:spacing w:line="192" w:lineRule="auto"/>
                    <w:jc w:val="left"/>
                    <w:rPr>
                      <w:b/>
                      <w:noProof w:val="0"/>
                      <w:sz w:val="24"/>
                      <w:szCs w:val="24"/>
                    </w:rPr>
                  </w:pPr>
                </w:p>
                <w:p w:rsidR="00C70E84" w:rsidRPr="00E72846" w:rsidRDefault="00C70E84" w:rsidP="008B6105">
                  <w:pPr>
                    <w:pStyle w:val="Header"/>
                    <w:tabs>
                      <w:tab w:val="left" w:pos="708"/>
                    </w:tabs>
                    <w:ind w:left="567"/>
                    <w:rPr>
                      <w:sz w:val="24"/>
                      <w:szCs w:val="24"/>
                      <w:lang w:eastAsia="uk-UA"/>
                    </w:rPr>
                  </w:pPr>
                </w:p>
              </w:tc>
            </w:tr>
          </w:tbl>
          <w:p w:rsidR="00C70E84" w:rsidRPr="005034CE" w:rsidRDefault="00C70E84" w:rsidP="008B6105">
            <w:pPr>
              <w:rPr>
                <w:sz w:val="24"/>
              </w:rPr>
            </w:pPr>
          </w:p>
        </w:tc>
      </w:tr>
    </w:tbl>
    <w:p w:rsidR="00C70E84" w:rsidRPr="005034CE" w:rsidRDefault="00C70E84" w:rsidP="00E32F8E">
      <w:pPr>
        <w:jc w:val="center"/>
        <w:rPr>
          <w:b/>
          <w:sz w:val="24"/>
        </w:rPr>
      </w:pPr>
      <w:r w:rsidRPr="005034CE">
        <w:rPr>
          <w:b/>
          <w:sz w:val="24"/>
        </w:rPr>
        <w:t xml:space="preserve">  </w:t>
      </w:r>
      <w:r w:rsidRPr="005034CE">
        <w:rPr>
          <w:b/>
          <w:sz w:val="24"/>
        </w:rPr>
        <w:tab/>
        <w:t xml:space="preserve">  </w:t>
      </w:r>
      <w:r w:rsidRPr="005034CE">
        <w:rPr>
          <w:b/>
          <w:sz w:val="24"/>
        </w:rPr>
        <w:tab/>
      </w:r>
    </w:p>
    <w:p w:rsidR="00C70E84" w:rsidRPr="005034CE" w:rsidRDefault="00C70E84" w:rsidP="00E32F8E">
      <w:pPr>
        <w:autoSpaceDE w:val="0"/>
        <w:autoSpaceDN w:val="0"/>
        <w:adjustRightInd w:val="0"/>
        <w:jc w:val="center"/>
        <w:rPr>
          <w:b/>
          <w:sz w:val="24"/>
        </w:rPr>
        <w:sectPr w:rsidR="00C70E84" w:rsidRPr="005034CE" w:rsidSect="00AF34E0">
          <w:pgSz w:w="11906" w:h="16838"/>
          <w:pgMar w:top="284" w:right="567" w:bottom="568" w:left="1701" w:header="709" w:footer="709" w:gutter="0"/>
          <w:cols w:space="720"/>
        </w:sectPr>
      </w:pPr>
    </w:p>
    <w:p w:rsidR="00C70E84" w:rsidRDefault="00C70E84" w:rsidP="00E32F8E">
      <w:pPr>
        <w:spacing w:line="240" w:lineRule="auto"/>
        <w:jc w:val="center"/>
        <w:rPr>
          <w:b/>
          <w:sz w:val="26"/>
          <w:szCs w:val="26"/>
        </w:rPr>
      </w:pPr>
    </w:p>
    <w:p w:rsidR="00C70E84" w:rsidRPr="0078430E" w:rsidRDefault="00C70E84" w:rsidP="00E32F8E">
      <w:pPr>
        <w:spacing w:line="240" w:lineRule="auto"/>
        <w:jc w:val="center"/>
        <w:rPr>
          <w:b/>
          <w:sz w:val="24"/>
        </w:rPr>
      </w:pPr>
      <w:r w:rsidRPr="0078430E">
        <w:rPr>
          <w:b/>
          <w:sz w:val="24"/>
        </w:rPr>
        <w:t>Проблеми на розв’язання якої спрямована Програма</w:t>
      </w:r>
    </w:p>
    <w:p w:rsidR="00C70E84" w:rsidRPr="0078430E" w:rsidRDefault="00C70E84" w:rsidP="00E32F8E">
      <w:pPr>
        <w:spacing w:line="240" w:lineRule="auto"/>
        <w:ind w:firstLine="708"/>
        <w:jc w:val="both"/>
        <w:rPr>
          <w:sz w:val="24"/>
        </w:rPr>
      </w:pPr>
      <w:r w:rsidRPr="0078430E">
        <w:rPr>
          <w:sz w:val="24"/>
        </w:rPr>
        <w:t xml:space="preserve">Програма спрямована на розроблення актуальної містобудівної документації міста. Генеральний план міста Нового Роздолу розроблений у 1983 році на розрахунковий строк 2000 рік, термін дії генерального плану фактично закінчився. За період дії минулого генерального плану міста неодноразово відбувалися зміни в законодавстві держави та у соціально-економічному розвитку країни. З огляду на вимоги Закону України «Про регулювання містобудівної діяльності», питання </w:t>
      </w:r>
      <w:r w:rsidRPr="0078430E">
        <w:rPr>
          <w:spacing w:val="-2"/>
          <w:sz w:val="24"/>
        </w:rPr>
        <w:t>розроблення</w:t>
      </w:r>
      <w:r w:rsidRPr="0078430E">
        <w:rPr>
          <w:sz w:val="24"/>
        </w:rPr>
        <w:t xml:space="preserve"> містобудівної документації міста набуло актуальності і підлягає невідкладному вирішенню.</w:t>
      </w:r>
    </w:p>
    <w:p w:rsidR="00C70E84" w:rsidRPr="0078430E" w:rsidRDefault="00C70E84" w:rsidP="00E32F8E">
      <w:pPr>
        <w:spacing w:line="240" w:lineRule="auto"/>
        <w:ind w:firstLine="708"/>
        <w:jc w:val="both"/>
        <w:rPr>
          <w:sz w:val="24"/>
        </w:rPr>
      </w:pPr>
      <w:r w:rsidRPr="0078430E">
        <w:rPr>
          <w:sz w:val="24"/>
        </w:rPr>
        <w:t xml:space="preserve">Крім того розроблення актуальної містобудівної документації викликане змінами до законодавства у сфері містобудівної діяльності, у зв’язку з якими для здійснення планування і забудови територій на місцевому рівні необхідно розроблення такої містобудівної документації як план зонування та детальний план території населених пунктів. Відповідно до ст. 24 Закону України «Про регулювання містобудівної діяльності» з 01.01.2013 року набирає чинність положення заборони щодо передачі (наданні) земельних ділянок із земель державної або комунальної власності у власність чи користування фізичним та юридичним особам для містобудівних потреб та зміна цільового призначення ділянки у разі відсутності плану зонування або детального плану території. </w:t>
      </w:r>
    </w:p>
    <w:p w:rsidR="00C70E84" w:rsidRPr="0078430E" w:rsidRDefault="00C70E84" w:rsidP="00E32F8E">
      <w:pPr>
        <w:spacing w:line="240" w:lineRule="auto"/>
        <w:ind w:firstLine="708"/>
        <w:jc w:val="both"/>
        <w:rPr>
          <w:sz w:val="24"/>
        </w:rPr>
      </w:pPr>
      <w:r w:rsidRPr="0078430E">
        <w:rPr>
          <w:sz w:val="24"/>
        </w:rPr>
        <w:t>Одночасно назріла необхідність включення у межі міста виробничої зони та інших територій за межами міста, які знаходяться в межах міської ради.</w:t>
      </w:r>
    </w:p>
    <w:p w:rsidR="00C70E84" w:rsidRPr="0078430E" w:rsidRDefault="00C70E84" w:rsidP="00E32F8E">
      <w:pPr>
        <w:spacing w:line="240" w:lineRule="auto"/>
        <w:rPr>
          <w:sz w:val="24"/>
        </w:rPr>
      </w:pPr>
    </w:p>
    <w:p w:rsidR="00C70E84" w:rsidRPr="0078430E" w:rsidRDefault="00C70E84" w:rsidP="00E32F8E">
      <w:pPr>
        <w:spacing w:line="240" w:lineRule="auto"/>
        <w:jc w:val="center"/>
        <w:rPr>
          <w:b/>
          <w:sz w:val="24"/>
        </w:rPr>
      </w:pPr>
      <w:r w:rsidRPr="0078430E">
        <w:rPr>
          <w:b/>
          <w:sz w:val="24"/>
        </w:rPr>
        <w:t>Мета Програми</w:t>
      </w:r>
    </w:p>
    <w:p w:rsidR="00C70E84" w:rsidRPr="0078430E" w:rsidRDefault="00C70E84" w:rsidP="00E32F8E">
      <w:pPr>
        <w:spacing w:line="240" w:lineRule="auto"/>
        <w:ind w:firstLine="708"/>
        <w:jc w:val="both"/>
        <w:rPr>
          <w:sz w:val="24"/>
        </w:rPr>
      </w:pPr>
      <w:r w:rsidRPr="0078430E">
        <w:rPr>
          <w:sz w:val="24"/>
        </w:rPr>
        <w:t xml:space="preserve">Метою Програми є отримання актуальної містобудівної документації: генерального плану міста,   плану зонування території міста, детального плану всієї території міста. </w:t>
      </w:r>
    </w:p>
    <w:p w:rsidR="00C70E84" w:rsidRPr="0078430E" w:rsidRDefault="00C70E84" w:rsidP="00E32F8E">
      <w:pPr>
        <w:spacing w:line="240" w:lineRule="auto"/>
        <w:ind w:firstLine="539"/>
        <w:jc w:val="both"/>
        <w:rPr>
          <w:sz w:val="24"/>
        </w:rPr>
      </w:pPr>
      <w:r w:rsidRPr="0078430E">
        <w:rPr>
          <w:sz w:val="24"/>
        </w:rPr>
        <w:t>Основними завданнями містобудівної документації є:</w:t>
      </w:r>
    </w:p>
    <w:p w:rsidR="00C70E84" w:rsidRPr="0078430E" w:rsidRDefault="00C70E84" w:rsidP="00E32F8E">
      <w:pPr>
        <w:spacing w:line="240" w:lineRule="auto"/>
        <w:ind w:firstLine="540"/>
        <w:jc w:val="both"/>
        <w:rPr>
          <w:sz w:val="24"/>
        </w:rPr>
      </w:pPr>
      <w:r w:rsidRPr="0078430E">
        <w:rPr>
          <w:sz w:val="24"/>
        </w:rPr>
        <w:t>- прогнозування розвитку території;</w:t>
      </w:r>
    </w:p>
    <w:p w:rsidR="00C70E84" w:rsidRPr="0078430E" w:rsidRDefault="00C70E84" w:rsidP="00E32F8E">
      <w:pPr>
        <w:spacing w:line="240" w:lineRule="auto"/>
        <w:ind w:firstLine="540"/>
        <w:jc w:val="both"/>
        <w:rPr>
          <w:sz w:val="24"/>
        </w:rPr>
      </w:pPr>
      <w:r w:rsidRPr="0078430E">
        <w:rPr>
          <w:sz w:val="24"/>
        </w:rPr>
        <w:t>- забезпечення раціонального розселення і визначення напрямів сталого розвитку територій;</w:t>
      </w:r>
    </w:p>
    <w:p w:rsidR="00C70E84" w:rsidRPr="0078430E" w:rsidRDefault="00C70E84" w:rsidP="00E32F8E">
      <w:pPr>
        <w:spacing w:line="240" w:lineRule="auto"/>
        <w:ind w:firstLine="540"/>
        <w:jc w:val="both"/>
        <w:rPr>
          <w:sz w:val="24"/>
        </w:rPr>
      </w:pPr>
      <w:r w:rsidRPr="0078430E">
        <w:rPr>
          <w:sz w:val="24"/>
        </w:rPr>
        <w:t>- обґрунтування розподілу земель за цільовим призначенням;</w:t>
      </w:r>
    </w:p>
    <w:p w:rsidR="00C70E84" w:rsidRPr="0078430E" w:rsidRDefault="00C70E84" w:rsidP="00E32F8E">
      <w:pPr>
        <w:spacing w:line="240" w:lineRule="auto"/>
        <w:ind w:firstLine="540"/>
        <w:jc w:val="both"/>
        <w:rPr>
          <w:sz w:val="24"/>
        </w:rPr>
      </w:pPr>
      <w:r w:rsidRPr="0078430E">
        <w:rPr>
          <w:sz w:val="24"/>
        </w:rPr>
        <w:t xml:space="preserve">- визначення і раціональне взаємне розташування зон житлової та громадської забудови, виробничих, рекреаційних природоохоронних, оздоровчих, історико-культурних та інших зон і об’єктів; </w:t>
      </w:r>
    </w:p>
    <w:p w:rsidR="00C70E84" w:rsidRPr="0078430E" w:rsidRDefault="00C70E84" w:rsidP="00E32F8E">
      <w:pPr>
        <w:spacing w:line="240" w:lineRule="auto"/>
        <w:ind w:firstLine="540"/>
        <w:jc w:val="both"/>
        <w:rPr>
          <w:sz w:val="24"/>
        </w:rPr>
      </w:pPr>
      <w:r w:rsidRPr="0078430E">
        <w:rPr>
          <w:sz w:val="24"/>
        </w:rPr>
        <w:t>- встановлення режиму забудови територій, на яких передбачено провадження містобудівної діяльності;</w:t>
      </w:r>
    </w:p>
    <w:p w:rsidR="00C70E84" w:rsidRPr="0078430E" w:rsidRDefault="00C70E84" w:rsidP="00E32F8E">
      <w:pPr>
        <w:spacing w:line="240" w:lineRule="auto"/>
        <w:ind w:firstLine="540"/>
        <w:jc w:val="both"/>
        <w:rPr>
          <w:sz w:val="24"/>
        </w:rPr>
      </w:pPr>
      <w:r w:rsidRPr="0078430E">
        <w:rPr>
          <w:sz w:val="24"/>
        </w:rPr>
        <w:t>- збереження, створення та відновлення рекреаційних, природоохоронних, оздоровчих територій та об’єктів, ландшафтів, парків, скверів, окремих зелених насаджень;</w:t>
      </w:r>
    </w:p>
    <w:p w:rsidR="00C70E84" w:rsidRPr="0078430E" w:rsidRDefault="00C70E84" w:rsidP="00E32F8E">
      <w:pPr>
        <w:spacing w:line="240" w:lineRule="auto"/>
        <w:ind w:firstLine="540"/>
        <w:jc w:val="both"/>
        <w:rPr>
          <w:sz w:val="24"/>
        </w:rPr>
      </w:pPr>
      <w:r w:rsidRPr="0078430E">
        <w:rPr>
          <w:sz w:val="24"/>
        </w:rPr>
        <w:t>- створення та розвиток інженерно-транспортної інфраструктури;</w:t>
      </w:r>
    </w:p>
    <w:p w:rsidR="00C70E84" w:rsidRPr="0078430E" w:rsidRDefault="00C70E84" w:rsidP="00E32F8E">
      <w:pPr>
        <w:spacing w:line="240" w:lineRule="auto"/>
        <w:ind w:firstLine="539"/>
        <w:jc w:val="both"/>
        <w:rPr>
          <w:sz w:val="24"/>
        </w:rPr>
      </w:pPr>
      <w:r w:rsidRPr="0078430E">
        <w:rPr>
          <w:sz w:val="24"/>
        </w:rPr>
        <w:t>- проведення моніторингу забудови;</w:t>
      </w:r>
    </w:p>
    <w:p w:rsidR="00C70E84" w:rsidRPr="0078430E" w:rsidRDefault="00C70E84" w:rsidP="00E32F8E">
      <w:pPr>
        <w:spacing w:line="240" w:lineRule="auto"/>
        <w:jc w:val="both"/>
        <w:rPr>
          <w:sz w:val="24"/>
        </w:rPr>
      </w:pPr>
      <w:r w:rsidRPr="0078430E">
        <w:rPr>
          <w:sz w:val="24"/>
        </w:rPr>
        <w:t>що у свою чергу збільшуватиме інвестиційні надходження у розвиток Нового Роздолу та наповнення міського бюджету.</w:t>
      </w:r>
    </w:p>
    <w:p w:rsidR="00C70E84" w:rsidRPr="0078430E" w:rsidRDefault="00C70E84" w:rsidP="00E32F8E">
      <w:pPr>
        <w:spacing w:line="240" w:lineRule="auto"/>
        <w:rPr>
          <w:b/>
          <w:sz w:val="24"/>
        </w:rPr>
      </w:pPr>
      <w:r w:rsidRPr="0078430E">
        <w:rPr>
          <w:b/>
          <w:sz w:val="24"/>
        </w:rPr>
        <w:t xml:space="preserve">                                        </w:t>
      </w:r>
    </w:p>
    <w:p w:rsidR="00C70E84" w:rsidRPr="0078430E" w:rsidRDefault="00C70E84" w:rsidP="00E32F8E">
      <w:pPr>
        <w:spacing w:line="240" w:lineRule="auto"/>
        <w:jc w:val="center"/>
        <w:rPr>
          <w:sz w:val="24"/>
        </w:rPr>
      </w:pPr>
      <w:r w:rsidRPr="0078430E">
        <w:rPr>
          <w:b/>
          <w:sz w:val="24"/>
        </w:rPr>
        <w:t>Шляхи та засоби її вирішення</w:t>
      </w:r>
    </w:p>
    <w:p w:rsidR="00C70E84" w:rsidRPr="0078430E" w:rsidRDefault="00C70E84" w:rsidP="00E32F8E">
      <w:pPr>
        <w:pStyle w:val="NormalWeb"/>
        <w:spacing w:before="0" w:after="0"/>
        <w:ind w:firstLine="709"/>
        <w:jc w:val="both"/>
        <w:rPr>
          <w:lang w:val="uk-UA"/>
        </w:rPr>
      </w:pPr>
      <w:r w:rsidRPr="0078430E">
        <w:rPr>
          <w:lang w:val="uk-UA"/>
        </w:rPr>
        <w:t>Досягнення мети Програми передбачається здійснювати шляхом розроблення та затвердження відповідно до вимог чинного законодавства містобудівної документації з урахуванням результатів громадських слухань.</w:t>
      </w:r>
    </w:p>
    <w:p w:rsidR="00C70E84" w:rsidRPr="0078430E" w:rsidRDefault="00C70E84" w:rsidP="00E32F8E">
      <w:pPr>
        <w:pStyle w:val="NormalWeb"/>
        <w:spacing w:before="0" w:after="0"/>
        <w:ind w:firstLine="709"/>
        <w:jc w:val="both"/>
        <w:rPr>
          <w:lang w:val="uk-UA"/>
        </w:rPr>
      </w:pPr>
      <w:r w:rsidRPr="0078430E">
        <w:rPr>
          <w:lang w:val="uk-UA"/>
        </w:rPr>
        <w:t>Розроблення містобудівної документації здійснюється на оновленій картографічної основи в цифровій формі, тобто топографо-геодезичної зйомки масштабу 1:2000 та 1:5000 території міста Новий Розділ.</w:t>
      </w:r>
    </w:p>
    <w:p w:rsidR="00C70E84" w:rsidRPr="0078430E" w:rsidRDefault="00C70E84" w:rsidP="00E32F8E">
      <w:pPr>
        <w:spacing w:line="240" w:lineRule="auto"/>
        <w:rPr>
          <w:b/>
          <w:sz w:val="24"/>
        </w:rPr>
      </w:pPr>
      <w:r w:rsidRPr="0078430E">
        <w:rPr>
          <w:b/>
          <w:sz w:val="24"/>
        </w:rPr>
        <w:t xml:space="preserve">     </w:t>
      </w:r>
    </w:p>
    <w:p w:rsidR="00C70E84" w:rsidRPr="0078430E" w:rsidRDefault="00C70E84" w:rsidP="00E32F8E">
      <w:pPr>
        <w:spacing w:line="240" w:lineRule="auto"/>
        <w:jc w:val="center"/>
        <w:rPr>
          <w:b/>
          <w:sz w:val="24"/>
        </w:rPr>
      </w:pPr>
      <w:r w:rsidRPr="0078430E">
        <w:rPr>
          <w:b/>
          <w:sz w:val="24"/>
        </w:rPr>
        <w:t>Обсяги та джерела фінансування</w:t>
      </w:r>
    </w:p>
    <w:p w:rsidR="00C70E84" w:rsidRPr="0078430E" w:rsidRDefault="00C70E84" w:rsidP="00E32F8E">
      <w:pPr>
        <w:spacing w:line="240" w:lineRule="auto"/>
        <w:jc w:val="both"/>
        <w:rPr>
          <w:sz w:val="24"/>
        </w:rPr>
      </w:pPr>
      <w:r w:rsidRPr="0078430E">
        <w:rPr>
          <w:sz w:val="24"/>
        </w:rPr>
        <w:tab/>
        <w:t>Чинне законодавство передбачає здійснення фінансування   робіт  з  планування  території  населених пунктів за  рахунок  коштів  відповідних місцевих бюджетів. Фінансування завдань та заходів передбачених у Програмі здійснюється у межах коштів затверджених у міському бюджеті. Одночасно можливе співфінансування  з коштів обласного бюджету.</w:t>
      </w:r>
    </w:p>
    <w:p w:rsidR="00C70E84" w:rsidRPr="0078430E" w:rsidRDefault="00C70E84" w:rsidP="00E32F8E">
      <w:pPr>
        <w:spacing w:line="240" w:lineRule="auto"/>
        <w:rPr>
          <w:b/>
          <w:sz w:val="24"/>
        </w:rPr>
      </w:pPr>
    </w:p>
    <w:p w:rsidR="00C70E84" w:rsidRPr="0078430E" w:rsidRDefault="00C70E84" w:rsidP="00E32F8E">
      <w:pPr>
        <w:spacing w:line="240" w:lineRule="auto"/>
        <w:jc w:val="center"/>
        <w:rPr>
          <w:b/>
          <w:sz w:val="24"/>
        </w:rPr>
      </w:pPr>
    </w:p>
    <w:p w:rsidR="00C70E84" w:rsidRPr="0078430E" w:rsidRDefault="00C70E84" w:rsidP="00E32F8E">
      <w:pPr>
        <w:spacing w:line="240" w:lineRule="auto"/>
        <w:jc w:val="center"/>
        <w:rPr>
          <w:b/>
          <w:sz w:val="24"/>
        </w:rPr>
      </w:pPr>
      <w:r w:rsidRPr="0078430E">
        <w:rPr>
          <w:b/>
          <w:sz w:val="24"/>
        </w:rPr>
        <w:t>Відповідальний виконавець</w:t>
      </w:r>
    </w:p>
    <w:p w:rsidR="00C70E84" w:rsidRPr="0078430E" w:rsidRDefault="00C70E84" w:rsidP="00E32F8E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4"/>
        </w:rPr>
      </w:pPr>
      <w:r w:rsidRPr="0078430E">
        <w:rPr>
          <w:sz w:val="24"/>
        </w:rPr>
        <w:t>Відповідальним виконавцем розроблення Програми  розроблення містобудівної документації м. Новий Розділ на 20</w:t>
      </w:r>
      <w:r>
        <w:rPr>
          <w:sz w:val="24"/>
        </w:rPr>
        <w:t>20</w:t>
      </w:r>
      <w:r w:rsidRPr="0078430E">
        <w:rPr>
          <w:sz w:val="24"/>
        </w:rPr>
        <w:t xml:space="preserve"> та прогноз 202</w:t>
      </w:r>
      <w:r>
        <w:rPr>
          <w:sz w:val="24"/>
        </w:rPr>
        <w:t>1</w:t>
      </w:r>
      <w:r w:rsidRPr="0078430E">
        <w:rPr>
          <w:sz w:val="24"/>
        </w:rPr>
        <w:t>-202</w:t>
      </w:r>
      <w:r>
        <w:rPr>
          <w:sz w:val="24"/>
        </w:rPr>
        <w:t>2</w:t>
      </w:r>
      <w:r w:rsidRPr="0078430E">
        <w:rPr>
          <w:sz w:val="24"/>
        </w:rPr>
        <w:t xml:space="preserve"> роки є виконавчий  комітет Новороздільської міської   ради. </w:t>
      </w:r>
    </w:p>
    <w:p w:rsidR="00C70E84" w:rsidRPr="0078430E" w:rsidRDefault="00C70E84" w:rsidP="00E32F8E">
      <w:pPr>
        <w:autoSpaceDE w:val="0"/>
        <w:autoSpaceDN w:val="0"/>
        <w:adjustRightInd w:val="0"/>
        <w:spacing w:line="240" w:lineRule="auto"/>
        <w:jc w:val="both"/>
        <w:rPr>
          <w:sz w:val="24"/>
        </w:rPr>
      </w:pPr>
    </w:p>
    <w:p w:rsidR="00C70E84" w:rsidRPr="0078430E" w:rsidRDefault="00C70E84" w:rsidP="00E32F8E">
      <w:pPr>
        <w:autoSpaceDE w:val="0"/>
        <w:autoSpaceDN w:val="0"/>
        <w:adjustRightInd w:val="0"/>
        <w:spacing w:line="240" w:lineRule="auto"/>
        <w:jc w:val="center"/>
        <w:rPr>
          <w:b/>
          <w:sz w:val="24"/>
        </w:rPr>
      </w:pPr>
      <w:r w:rsidRPr="0078430E">
        <w:rPr>
          <w:b/>
          <w:sz w:val="24"/>
        </w:rPr>
        <w:t>Строки виконання завдань, заходів</w:t>
      </w:r>
    </w:p>
    <w:p w:rsidR="00C70E84" w:rsidRPr="0078430E" w:rsidRDefault="00C70E84" w:rsidP="00E32F8E">
      <w:pPr>
        <w:autoSpaceDE w:val="0"/>
        <w:autoSpaceDN w:val="0"/>
        <w:adjustRightInd w:val="0"/>
        <w:spacing w:line="240" w:lineRule="auto"/>
        <w:ind w:firstLine="709"/>
        <w:rPr>
          <w:sz w:val="24"/>
        </w:rPr>
      </w:pPr>
      <w:r w:rsidRPr="0078430E">
        <w:rPr>
          <w:sz w:val="24"/>
        </w:rPr>
        <w:t>Виконання завдань та заходів Програми розраховано  строком на три роки.</w:t>
      </w:r>
    </w:p>
    <w:p w:rsidR="00C70E84" w:rsidRPr="0078430E" w:rsidRDefault="00C70E84" w:rsidP="00E32F8E">
      <w:pPr>
        <w:autoSpaceDE w:val="0"/>
        <w:autoSpaceDN w:val="0"/>
        <w:adjustRightInd w:val="0"/>
        <w:spacing w:line="240" w:lineRule="auto"/>
        <w:rPr>
          <w:sz w:val="24"/>
        </w:rPr>
      </w:pPr>
    </w:p>
    <w:p w:rsidR="00C70E84" w:rsidRPr="0078430E" w:rsidRDefault="00C70E84" w:rsidP="00E32F8E">
      <w:pPr>
        <w:spacing w:line="240" w:lineRule="auto"/>
        <w:jc w:val="center"/>
        <w:rPr>
          <w:sz w:val="24"/>
        </w:rPr>
      </w:pPr>
      <w:bookmarkStart w:id="0" w:name="_GoBack"/>
      <w:bookmarkEnd w:id="0"/>
      <w:r w:rsidRPr="0078430E">
        <w:rPr>
          <w:b/>
          <w:sz w:val="24"/>
        </w:rPr>
        <w:t>Координація та контроль за виконанням програми</w:t>
      </w:r>
    </w:p>
    <w:p w:rsidR="00C70E84" w:rsidRPr="0078430E" w:rsidRDefault="00C70E84" w:rsidP="00E32F8E">
      <w:pPr>
        <w:pStyle w:val="BodyTextIndent"/>
        <w:ind w:firstLine="709"/>
        <w:jc w:val="both"/>
      </w:pPr>
      <w:r w:rsidRPr="0078430E">
        <w:t>Координацію виконання заходів Програми здійснює виконавчий комітет Новороздільської місько</w:t>
      </w:r>
      <w:r>
        <w:t>ї   ради, відділ містобудування та</w:t>
      </w:r>
      <w:r w:rsidRPr="0078430E">
        <w:t xml:space="preserve"> архітектури</w:t>
      </w:r>
      <w:r>
        <w:t>,</w:t>
      </w:r>
      <w:r w:rsidRPr="0078430E">
        <w:t xml:space="preserve">  фінансове управління   Новороздільської міської   ради. </w:t>
      </w:r>
    </w:p>
    <w:p w:rsidR="00C70E84" w:rsidRPr="0078430E" w:rsidRDefault="00C70E84" w:rsidP="00E32F8E">
      <w:pPr>
        <w:pStyle w:val="BodyTextIndent"/>
        <w:ind w:firstLine="709"/>
        <w:jc w:val="both"/>
      </w:pPr>
      <w:r w:rsidRPr="0078430E">
        <w:t>Контроль  за виконанням Програми здійснює міський голова, фінансове управління, постійна депутатська комісія  з питань комунальної власності Новороздільської міської ради, постійна депутатська комісія   з питань планування, бюджету, фінансів та регуляторної політики  міської ради.</w:t>
      </w:r>
    </w:p>
    <w:p w:rsidR="00C70E84" w:rsidRPr="0078430E" w:rsidRDefault="00C70E84" w:rsidP="00E32F8E">
      <w:pPr>
        <w:pStyle w:val="BodyTextIndent"/>
        <w:ind w:firstLine="709"/>
        <w:jc w:val="both"/>
      </w:pPr>
      <w:r w:rsidRPr="0078430E">
        <w:t>Щорічний звіт виконання Програми, в</w:t>
      </w:r>
      <w:r>
        <w:t>ідділом містобудування та</w:t>
      </w:r>
      <w:r w:rsidRPr="0078430E">
        <w:t xml:space="preserve"> архітектури  виноситься на розгляд виконавчого комітету Новороздільської міської ради.</w:t>
      </w:r>
    </w:p>
    <w:p w:rsidR="00C70E84" w:rsidRPr="0078430E" w:rsidRDefault="00C70E84" w:rsidP="00E32F8E">
      <w:pPr>
        <w:spacing w:line="240" w:lineRule="auto"/>
        <w:jc w:val="both"/>
        <w:rPr>
          <w:sz w:val="24"/>
        </w:rPr>
      </w:pPr>
    </w:p>
    <w:p w:rsidR="00C70E84" w:rsidRPr="002B745E" w:rsidRDefault="00C70E84" w:rsidP="00E32F8E">
      <w:pPr>
        <w:rPr>
          <w:szCs w:val="26"/>
        </w:rPr>
      </w:pPr>
    </w:p>
    <w:p w:rsidR="00C70E84" w:rsidRPr="002B745E" w:rsidRDefault="00C70E84" w:rsidP="00E32F8E">
      <w:pPr>
        <w:rPr>
          <w:szCs w:val="26"/>
        </w:rPr>
      </w:pPr>
    </w:p>
    <w:p w:rsidR="00C70E84" w:rsidRPr="005034CE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  <w:r w:rsidRPr="00022BA2">
        <w:rPr>
          <w:b/>
        </w:rPr>
        <w:t>СЕКРЕТАР РАДИ                                                                        І.Д.КРАВЕЦЬ</w:t>
      </w:r>
    </w:p>
    <w:p w:rsidR="00C70E84" w:rsidRPr="005034CE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Pr="005034CE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Pr="005034CE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Pr="005034CE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Pr="005034CE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Default="00C70E84" w:rsidP="00E32F8E">
      <w:pPr>
        <w:pStyle w:val="BodyTextIndent"/>
        <w:ind w:firstLine="708"/>
        <w:jc w:val="both"/>
        <w:rPr>
          <w:sz w:val="26"/>
          <w:szCs w:val="26"/>
        </w:rPr>
      </w:pPr>
    </w:p>
    <w:p w:rsidR="00C70E84" w:rsidRPr="005034CE" w:rsidRDefault="00C70E84" w:rsidP="00E32F8E">
      <w:pPr>
        <w:jc w:val="center"/>
        <w:rPr>
          <w:b/>
          <w:sz w:val="24"/>
        </w:rPr>
      </w:pPr>
      <w:r w:rsidRPr="005034CE">
        <w:rPr>
          <w:b/>
          <w:sz w:val="24"/>
        </w:rPr>
        <w:t xml:space="preserve">  </w:t>
      </w:r>
      <w:r w:rsidRPr="005034CE">
        <w:rPr>
          <w:b/>
          <w:sz w:val="24"/>
        </w:rPr>
        <w:tab/>
      </w:r>
    </w:p>
    <w:p w:rsidR="00C70E84" w:rsidRPr="005034CE" w:rsidRDefault="00C70E84" w:rsidP="00E32F8E">
      <w:pPr>
        <w:autoSpaceDE w:val="0"/>
        <w:autoSpaceDN w:val="0"/>
        <w:adjustRightInd w:val="0"/>
        <w:jc w:val="center"/>
        <w:rPr>
          <w:b/>
          <w:sz w:val="24"/>
        </w:rPr>
        <w:sectPr w:rsidR="00C70E84" w:rsidRPr="005034CE" w:rsidSect="00AF34E0">
          <w:pgSz w:w="11906" w:h="16838"/>
          <w:pgMar w:top="284" w:right="567" w:bottom="568" w:left="1701" w:header="709" w:footer="709" w:gutter="0"/>
          <w:cols w:space="720"/>
        </w:sectPr>
      </w:pPr>
    </w:p>
    <w:p w:rsidR="00C70E84" w:rsidRPr="005034CE" w:rsidRDefault="00C70E84" w:rsidP="00E32F8E">
      <w:pPr>
        <w:autoSpaceDE w:val="0"/>
        <w:autoSpaceDN w:val="0"/>
        <w:adjustRightInd w:val="0"/>
        <w:jc w:val="center"/>
        <w:rPr>
          <w:b/>
          <w:sz w:val="24"/>
        </w:rPr>
      </w:pPr>
    </w:p>
    <w:p w:rsidR="00C70E84" w:rsidRPr="006E0E3D" w:rsidRDefault="00C70E84" w:rsidP="007C5AE4">
      <w:pPr>
        <w:autoSpaceDE w:val="0"/>
        <w:autoSpaceDN w:val="0"/>
        <w:adjustRightInd w:val="0"/>
        <w:spacing w:line="240" w:lineRule="auto"/>
        <w:jc w:val="center"/>
        <w:rPr>
          <w:b/>
          <w:sz w:val="24"/>
        </w:rPr>
      </w:pPr>
      <w:r w:rsidRPr="006E0E3D">
        <w:rPr>
          <w:b/>
          <w:sz w:val="24"/>
        </w:rPr>
        <w:t xml:space="preserve">Перелік завдань, заходів та показників міської (бюджетної) цільової програми  </w:t>
      </w:r>
    </w:p>
    <w:p w:rsidR="00C70E84" w:rsidRPr="006E0E3D" w:rsidRDefault="00C70E84" w:rsidP="007C5AE4">
      <w:pPr>
        <w:spacing w:line="240" w:lineRule="auto"/>
        <w:jc w:val="center"/>
        <w:rPr>
          <w:b/>
          <w:sz w:val="24"/>
        </w:rPr>
      </w:pPr>
      <w:r w:rsidRPr="006E0E3D">
        <w:rPr>
          <w:b/>
          <w:sz w:val="24"/>
        </w:rPr>
        <w:t xml:space="preserve">Розроблення містобудівної документації м. Новий Розділ </w:t>
      </w:r>
      <w:r w:rsidRPr="006E0E3D">
        <w:rPr>
          <w:b/>
          <w:sz w:val="24"/>
          <w:lang w:eastAsia="ru-RU"/>
        </w:rPr>
        <w:t>на 2020 рік та прогноз на 2021-2022 роки</w:t>
      </w:r>
    </w:p>
    <w:p w:rsidR="00C70E84" w:rsidRPr="005034CE" w:rsidRDefault="00C70E84" w:rsidP="007C5AE4">
      <w:pPr>
        <w:autoSpaceDE w:val="0"/>
        <w:autoSpaceDN w:val="0"/>
        <w:adjustRightInd w:val="0"/>
        <w:spacing w:line="240" w:lineRule="auto"/>
        <w:jc w:val="center"/>
        <w:rPr>
          <w:sz w:val="24"/>
        </w:rPr>
      </w:pPr>
    </w:p>
    <w:tbl>
      <w:tblPr>
        <w:tblW w:w="2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2400"/>
        <w:gridCol w:w="2160"/>
        <w:gridCol w:w="2400"/>
        <w:gridCol w:w="1920"/>
        <w:gridCol w:w="1800"/>
        <w:gridCol w:w="1990"/>
        <w:gridCol w:w="2450"/>
        <w:gridCol w:w="2400"/>
        <w:gridCol w:w="2400"/>
      </w:tblGrid>
      <w:tr w:rsidR="00C70E84" w:rsidRPr="009D140A" w:rsidTr="008B6105">
        <w:trPr>
          <w:gridAfter w:val="2"/>
          <w:wAfter w:w="4800" w:type="dxa"/>
          <w:trHeight w:val="240"/>
        </w:trPr>
        <w:tc>
          <w:tcPr>
            <w:tcW w:w="708" w:type="dxa"/>
            <w:vMerge w:val="restart"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№ з/п</w:t>
            </w:r>
          </w:p>
        </w:tc>
        <w:tc>
          <w:tcPr>
            <w:tcW w:w="2400" w:type="dxa"/>
            <w:vMerge w:val="restart"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 xml:space="preserve">Назва завдання </w:t>
            </w:r>
          </w:p>
        </w:tc>
        <w:tc>
          <w:tcPr>
            <w:tcW w:w="2160" w:type="dxa"/>
            <w:vMerge w:val="restart"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 xml:space="preserve">Перелік заходів завдання </w:t>
            </w:r>
          </w:p>
        </w:tc>
        <w:tc>
          <w:tcPr>
            <w:tcW w:w="2400" w:type="dxa"/>
            <w:vMerge w:val="restart"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 xml:space="preserve">Показники виконання заходу, один. виміру </w:t>
            </w:r>
          </w:p>
        </w:tc>
        <w:tc>
          <w:tcPr>
            <w:tcW w:w="1920" w:type="dxa"/>
            <w:vMerge w:val="restart"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Виконавець заходу, показника</w:t>
            </w:r>
          </w:p>
        </w:tc>
        <w:tc>
          <w:tcPr>
            <w:tcW w:w="3790" w:type="dxa"/>
            <w:gridSpan w:val="2"/>
            <w:vAlign w:val="center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  <w:r w:rsidRPr="009D140A">
              <w:rPr>
                <w:b/>
                <w:sz w:val="24"/>
              </w:rPr>
              <w:t>Фінансування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 w:val="24"/>
              </w:rPr>
            </w:pPr>
          </w:p>
        </w:tc>
        <w:tc>
          <w:tcPr>
            <w:tcW w:w="2450" w:type="dxa"/>
            <w:vMerge w:val="restart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  <w:r w:rsidRPr="009D140A">
              <w:rPr>
                <w:b/>
                <w:sz w:val="24"/>
              </w:rPr>
              <w:t>Очікуваний результат</w:t>
            </w:r>
          </w:p>
        </w:tc>
      </w:tr>
      <w:tr w:rsidR="00C70E84" w:rsidRPr="009D140A" w:rsidTr="008B6105">
        <w:trPr>
          <w:gridAfter w:val="2"/>
          <w:wAfter w:w="4800" w:type="dxa"/>
          <w:trHeight w:val="405"/>
        </w:trPr>
        <w:tc>
          <w:tcPr>
            <w:tcW w:w="708" w:type="dxa"/>
            <w:vMerge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 w:val="24"/>
              </w:rPr>
            </w:pPr>
          </w:p>
        </w:tc>
        <w:tc>
          <w:tcPr>
            <w:tcW w:w="2400" w:type="dxa"/>
            <w:vMerge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 w:val="24"/>
              </w:rPr>
            </w:pPr>
          </w:p>
        </w:tc>
        <w:tc>
          <w:tcPr>
            <w:tcW w:w="2400" w:type="dxa"/>
            <w:vMerge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 w:val="24"/>
              </w:rPr>
            </w:pPr>
          </w:p>
        </w:tc>
        <w:tc>
          <w:tcPr>
            <w:tcW w:w="1800" w:type="dxa"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 xml:space="preserve">Джерела** </w:t>
            </w:r>
          </w:p>
        </w:tc>
        <w:tc>
          <w:tcPr>
            <w:tcW w:w="1990" w:type="dxa"/>
            <w:vAlign w:val="center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Обсяги, тис. грн.</w:t>
            </w: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jc w:val="center"/>
              <w:rPr>
                <w:b/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</w:trPr>
        <w:tc>
          <w:tcPr>
            <w:tcW w:w="15828" w:type="dxa"/>
            <w:gridSpan w:val="8"/>
          </w:tcPr>
          <w:p w:rsidR="00C70E84" w:rsidRPr="009D140A" w:rsidRDefault="00C70E84" w:rsidP="008B6105">
            <w:pPr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2020</w:t>
            </w:r>
            <w:r>
              <w:rPr>
                <w:b/>
                <w:sz w:val="24"/>
              </w:rPr>
              <w:t xml:space="preserve"> </w:t>
            </w:r>
            <w:r w:rsidRPr="009D140A">
              <w:rPr>
                <w:b/>
                <w:sz w:val="24"/>
              </w:rPr>
              <w:t>рік***</w:t>
            </w:r>
          </w:p>
        </w:tc>
      </w:tr>
      <w:tr w:rsidR="00C70E84" w:rsidRPr="009D140A" w:rsidTr="003B01DB">
        <w:trPr>
          <w:gridAfter w:val="2"/>
          <w:wAfter w:w="4800" w:type="dxa"/>
          <w:trHeight w:val="330"/>
        </w:trPr>
        <w:tc>
          <w:tcPr>
            <w:tcW w:w="708" w:type="dxa"/>
            <w:vMerge w:val="restart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  <w:r w:rsidRPr="009D140A">
              <w:rPr>
                <w:sz w:val="24"/>
              </w:rPr>
              <w:t>1</w:t>
            </w:r>
          </w:p>
        </w:tc>
        <w:tc>
          <w:tcPr>
            <w:tcW w:w="2400" w:type="dxa"/>
            <w:vMerge w:val="restart"/>
          </w:tcPr>
          <w:p w:rsidR="00C70E84" w:rsidRPr="009D140A" w:rsidRDefault="00C70E84" w:rsidP="008B6105">
            <w:pPr>
              <w:spacing w:line="240" w:lineRule="auto"/>
              <w:jc w:val="both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Завдання 1</w:t>
            </w:r>
          </w:p>
          <w:p w:rsidR="00C70E84" w:rsidRPr="009D140A" w:rsidRDefault="00C70E84" w:rsidP="008B6105">
            <w:pPr>
              <w:spacing w:line="240" w:lineRule="auto"/>
              <w:jc w:val="both"/>
              <w:rPr>
                <w:sz w:val="24"/>
              </w:rPr>
            </w:pPr>
            <w:r w:rsidRPr="009D140A">
              <w:rPr>
                <w:sz w:val="24"/>
              </w:rPr>
              <w:t>Розроблення містобудівної документації</w:t>
            </w:r>
          </w:p>
        </w:tc>
        <w:tc>
          <w:tcPr>
            <w:tcW w:w="2160" w:type="dxa"/>
            <w:vMerge w:val="restart"/>
          </w:tcPr>
          <w:p w:rsidR="00C70E84" w:rsidRPr="009D140A" w:rsidRDefault="00C70E84" w:rsidP="007C5AE4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Захід 1</w:t>
            </w:r>
          </w:p>
          <w:p w:rsidR="00C70E84" w:rsidRPr="009D140A" w:rsidRDefault="00C70E84" w:rsidP="008B6105">
            <w:pPr>
              <w:spacing w:line="240" w:lineRule="auto"/>
              <w:jc w:val="both"/>
              <w:rPr>
                <w:sz w:val="24"/>
              </w:rPr>
            </w:pPr>
            <w:r w:rsidRPr="009D140A">
              <w:rPr>
                <w:sz w:val="24"/>
              </w:rPr>
              <w:t>виготовлення топографо-геодезичної зйомки території М 1:5000</w:t>
            </w:r>
          </w:p>
          <w:p w:rsidR="00C70E84" w:rsidRPr="009D140A" w:rsidRDefault="00C70E84" w:rsidP="008B6105">
            <w:pPr>
              <w:spacing w:line="240" w:lineRule="auto"/>
              <w:jc w:val="both"/>
              <w:rPr>
                <w:sz w:val="24"/>
              </w:rPr>
            </w:pPr>
            <w:r w:rsidRPr="009D140A">
              <w:rPr>
                <w:sz w:val="24"/>
              </w:rPr>
              <w:t>(дозйомка території)</w:t>
            </w:r>
          </w:p>
        </w:tc>
        <w:tc>
          <w:tcPr>
            <w:tcW w:w="2400" w:type="dxa"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затрат -40,0тис.грн.</w:t>
            </w:r>
          </w:p>
        </w:tc>
        <w:tc>
          <w:tcPr>
            <w:tcW w:w="192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</w:rPr>
            </w:pPr>
            <w:r w:rsidRPr="009D140A">
              <w:rPr>
                <w:sz w:val="24"/>
              </w:rPr>
              <w:t>Виконавчий комітет</w:t>
            </w:r>
          </w:p>
        </w:tc>
        <w:tc>
          <w:tcPr>
            <w:tcW w:w="1800" w:type="dxa"/>
            <w:vMerge w:val="restart"/>
          </w:tcPr>
          <w:p w:rsidR="00C70E84" w:rsidRPr="007C5AE4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  <w:r w:rsidRPr="007C5AE4">
              <w:rPr>
                <w:sz w:val="24"/>
              </w:rPr>
              <w:t>Міський бюджет</w:t>
            </w:r>
          </w:p>
          <w:p w:rsidR="00C70E84" w:rsidRPr="007C5AE4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990" w:type="dxa"/>
            <w:vMerge w:val="restart"/>
          </w:tcPr>
          <w:p w:rsidR="00C70E84" w:rsidRPr="009D140A" w:rsidRDefault="00C70E84" w:rsidP="003B01DB">
            <w:pPr>
              <w:spacing w:line="240" w:lineRule="auto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40,0</w:t>
            </w:r>
          </w:p>
        </w:tc>
        <w:tc>
          <w:tcPr>
            <w:tcW w:w="245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Отримання містобудівної документації – генплану міста ,</w:t>
            </w:r>
          </w:p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що вирішить питання ефективного планування території, розвитку інфраструктури, збільшення інвестицій в розвиток міста та наповнення бюджету</w:t>
            </w:r>
          </w:p>
        </w:tc>
      </w:tr>
      <w:tr w:rsidR="00C70E84" w:rsidRPr="009D140A" w:rsidTr="003B01DB">
        <w:trPr>
          <w:gridAfter w:val="2"/>
          <w:wAfter w:w="4800" w:type="dxa"/>
          <w:trHeight w:val="330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rPr>
                <w:sz w:val="24"/>
              </w:rPr>
            </w:pPr>
            <w:r w:rsidRPr="009D140A">
              <w:rPr>
                <w:sz w:val="24"/>
              </w:rPr>
              <w:t>ефективності-33,333тис.грн. /га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7C5AE4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</w:tcPr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3B01DB">
        <w:trPr>
          <w:gridAfter w:val="2"/>
          <w:wAfter w:w="4800" w:type="dxa"/>
          <w:trHeight w:val="345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продукту</w:t>
            </w:r>
            <w:r w:rsidRPr="009D140A">
              <w:rPr>
                <w:b/>
                <w:sz w:val="24"/>
              </w:rPr>
              <w:t xml:space="preserve"> -</w:t>
            </w:r>
            <w:r w:rsidRPr="009D140A">
              <w:rPr>
                <w:sz w:val="24"/>
              </w:rPr>
              <w:t>1.20 га,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топозйомка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7C5AE4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</w:tcPr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3B01DB">
        <w:trPr>
          <w:gridAfter w:val="2"/>
          <w:wAfter w:w="4800" w:type="dxa"/>
          <w:trHeight w:val="615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якості – 100%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7C5AE4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</w:tcPr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3B01DB">
        <w:trPr>
          <w:gridAfter w:val="2"/>
          <w:wAfter w:w="4800" w:type="dxa"/>
          <w:trHeight w:val="180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 w:val="restart"/>
          </w:tcPr>
          <w:p w:rsidR="00C70E84" w:rsidRPr="009D140A" w:rsidRDefault="00C70E84" w:rsidP="007C5AE4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Захід 2</w:t>
            </w:r>
          </w:p>
          <w:p w:rsidR="00C70E84" w:rsidRPr="009D140A" w:rsidRDefault="00C70E84" w:rsidP="008B6105">
            <w:pPr>
              <w:spacing w:line="240" w:lineRule="auto"/>
              <w:jc w:val="both"/>
              <w:rPr>
                <w:sz w:val="24"/>
              </w:rPr>
            </w:pPr>
            <w:r w:rsidRPr="009D140A">
              <w:rPr>
                <w:sz w:val="24"/>
              </w:rPr>
              <w:t>Розроблення генерального плану</w:t>
            </w:r>
          </w:p>
          <w:p w:rsidR="00C70E84" w:rsidRPr="009D140A" w:rsidRDefault="00C70E84" w:rsidP="008B6105">
            <w:pPr>
              <w:spacing w:line="240" w:lineRule="auto"/>
              <w:jc w:val="both"/>
              <w:rPr>
                <w:sz w:val="24"/>
              </w:rPr>
            </w:pPr>
            <w:r w:rsidRPr="009D140A">
              <w:rPr>
                <w:sz w:val="24"/>
              </w:rPr>
              <w:t>(другий заключний етап)</w:t>
            </w:r>
          </w:p>
        </w:tc>
        <w:tc>
          <w:tcPr>
            <w:tcW w:w="2400" w:type="dxa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  <w:r w:rsidRPr="009D140A">
              <w:rPr>
                <w:sz w:val="24"/>
              </w:rPr>
              <w:t>затрат -340,0тис.грн.</w:t>
            </w:r>
          </w:p>
        </w:tc>
        <w:tc>
          <w:tcPr>
            <w:tcW w:w="192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9D140A">
              <w:rPr>
                <w:sz w:val="24"/>
              </w:rPr>
              <w:t>Виконавчий комітет</w:t>
            </w:r>
          </w:p>
        </w:tc>
        <w:tc>
          <w:tcPr>
            <w:tcW w:w="1800" w:type="dxa"/>
            <w:vMerge w:val="restart"/>
          </w:tcPr>
          <w:p w:rsidR="00C70E84" w:rsidRPr="007C5AE4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C5AE4">
              <w:rPr>
                <w:sz w:val="24"/>
              </w:rPr>
              <w:t>Міський бюджет</w:t>
            </w:r>
          </w:p>
          <w:p w:rsidR="00C70E84" w:rsidRPr="007C5AE4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 w:val="restart"/>
          </w:tcPr>
          <w:p w:rsidR="00C70E84" w:rsidRPr="009D140A" w:rsidRDefault="00C70E84" w:rsidP="003B01DB">
            <w:pPr>
              <w:jc w:val="center"/>
              <w:rPr>
                <w:sz w:val="24"/>
              </w:rPr>
            </w:pPr>
            <w:r w:rsidRPr="009D140A">
              <w:rPr>
                <w:sz w:val="24"/>
              </w:rPr>
              <w:t>340,0</w:t>
            </w:r>
          </w:p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3B01DB">
        <w:trPr>
          <w:gridAfter w:val="2"/>
          <w:wAfter w:w="4800" w:type="dxa"/>
          <w:trHeight w:val="585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rPr>
                <w:sz w:val="24"/>
              </w:rPr>
            </w:pPr>
            <w:r w:rsidRPr="009D140A">
              <w:rPr>
                <w:sz w:val="24"/>
              </w:rPr>
              <w:t>ефективності-86.20грн. /га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</w:tcPr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3B01DB">
        <w:trPr>
          <w:gridAfter w:val="2"/>
          <w:wAfter w:w="4800" w:type="dxa"/>
          <w:trHeight w:val="495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продукту</w:t>
            </w:r>
            <w:r w:rsidRPr="009D140A">
              <w:rPr>
                <w:b/>
                <w:sz w:val="24"/>
              </w:rPr>
              <w:t xml:space="preserve"> -</w:t>
            </w:r>
            <w:r w:rsidRPr="009D140A">
              <w:rPr>
                <w:sz w:val="24"/>
              </w:rPr>
              <w:t>2366.5 га,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генплан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</w:tcPr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3B01DB">
        <w:trPr>
          <w:gridAfter w:val="2"/>
          <w:wAfter w:w="4800" w:type="dxa"/>
          <w:trHeight w:val="448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якості – 53.15%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</w:tcPr>
          <w:p w:rsidR="00C70E84" w:rsidRPr="009D140A" w:rsidRDefault="00C70E84" w:rsidP="003B01DB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3B01DB">
        <w:trPr>
          <w:gridAfter w:val="2"/>
          <w:wAfter w:w="4800" w:type="dxa"/>
          <w:trHeight w:val="600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 w:val="restart"/>
          </w:tcPr>
          <w:p w:rsidR="00C70E84" w:rsidRPr="009D140A" w:rsidRDefault="00C70E84" w:rsidP="007C5AE4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Захід 3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  <w:r w:rsidRPr="009D140A">
              <w:rPr>
                <w:sz w:val="24"/>
              </w:rPr>
              <w:t>Проведення громадських слухань</w:t>
            </w: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затрат -2366.5 га</w:t>
            </w:r>
          </w:p>
        </w:tc>
        <w:tc>
          <w:tcPr>
            <w:tcW w:w="192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Виконавчий комітет</w:t>
            </w:r>
          </w:p>
        </w:tc>
        <w:tc>
          <w:tcPr>
            <w:tcW w:w="1800" w:type="dxa"/>
            <w:vMerge w:val="restart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  <w:r w:rsidRPr="009D140A">
              <w:rPr>
                <w:sz w:val="24"/>
              </w:rPr>
              <w:t>-</w:t>
            </w:r>
          </w:p>
        </w:tc>
        <w:tc>
          <w:tcPr>
            <w:tcW w:w="1990" w:type="dxa"/>
            <w:vMerge w:val="restart"/>
          </w:tcPr>
          <w:p w:rsidR="00C70E84" w:rsidRPr="009D140A" w:rsidRDefault="00C70E84" w:rsidP="003B01DB">
            <w:pPr>
              <w:jc w:val="center"/>
              <w:rPr>
                <w:sz w:val="24"/>
              </w:rPr>
            </w:pPr>
            <w:r w:rsidRPr="009D140A">
              <w:rPr>
                <w:sz w:val="24"/>
              </w:rPr>
              <w:t>-</w:t>
            </w: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  <w:trHeight w:val="240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rPr>
                <w:sz w:val="24"/>
              </w:rPr>
            </w:pPr>
            <w:r w:rsidRPr="009D140A">
              <w:rPr>
                <w:sz w:val="24"/>
              </w:rPr>
              <w:t>ефективності- якісні громадські слухання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  <w:trHeight w:val="210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продукту</w:t>
            </w:r>
            <w:r w:rsidRPr="009D140A">
              <w:rPr>
                <w:b/>
                <w:sz w:val="24"/>
              </w:rPr>
              <w:t xml:space="preserve"> - </w:t>
            </w:r>
            <w:r w:rsidRPr="009D140A">
              <w:rPr>
                <w:sz w:val="24"/>
              </w:rPr>
              <w:t>генплан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  <w:trHeight w:val="420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jc w:val="both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якості – 100%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C70E84" w:rsidRPr="009D140A" w:rsidTr="008B6105">
        <w:tc>
          <w:tcPr>
            <w:tcW w:w="15828" w:type="dxa"/>
            <w:gridSpan w:val="8"/>
          </w:tcPr>
          <w:p w:rsidR="00C70E84" w:rsidRPr="009D140A" w:rsidRDefault="00C70E84" w:rsidP="008B6105">
            <w:pPr>
              <w:spacing w:line="240" w:lineRule="auto"/>
              <w:jc w:val="center"/>
              <w:rPr>
                <w:b/>
                <w:sz w:val="24"/>
              </w:rPr>
            </w:pPr>
          </w:p>
          <w:p w:rsidR="00C70E84" w:rsidRPr="009D140A" w:rsidRDefault="00C70E84" w:rsidP="008B6105">
            <w:pPr>
              <w:spacing w:line="240" w:lineRule="auto"/>
              <w:jc w:val="center"/>
              <w:rPr>
                <w:b/>
                <w:sz w:val="24"/>
              </w:rPr>
            </w:pPr>
          </w:p>
          <w:p w:rsidR="00C70E84" w:rsidRPr="009D140A" w:rsidRDefault="00C70E84" w:rsidP="008B6105">
            <w:pPr>
              <w:spacing w:line="240" w:lineRule="auto"/>
              <w:jc w:val="center"/>
              <w:rPr>
                <w:b/>
                <w:sz w:val="24"/>
              </w:rPr>
            </w:pPr>
          </w:p>
          <w:p w:rsidR="00C70E84" w:rsidRPr="009D140A" w:rsidRDefault="00C70E84" w:rsidP="008B6105">
            <w:pPr>
              <w:spacing w:line="240" w:lineRule="auto"/>
              <w:jc w:val="center"/>
              <w:rPr>
                <w:b/>
                <w:sz w:val="24"/>
              </w:rPr>
            </w:pPr>
          </w:p>
          <w:p w:rsidR="00C70E84" w:rsidRPr="009D140A" w:rsidRDefault="00C70E84" w:rsidP="008B6105">
            <w:pPr>
              <w:spacing w:line="240" w:lineRule="auto"/>
              <w:jc w:val="center"/>
              <w:rPr>
                <w:b/>
                <w:sz w:val="24"/>
              </w:rPr>
            </w:pPr>
          </w:p>
          <w:p w:rsidR="00C70E84" w:rsidRDefault="00C70E84" w:rsidP="008B6105">
            <w:pPr>
              <w:spacing w:line="240" w:lineRule="auto"/>
              <w:jc w:val="center"/>
              <w:rPr>
                <w:b/>
                <w:sz w:val="24"/>
              </w:rPr>
            </w:pPr>
          </w:p>
          <w:p w:rsidR="00C70E84" w:rsidRDefault="00C70E84" w:rsidP="008B6105">
            <w:pPr>
              <w:spacing w:line="240" w:lineRule="auto"/>
              <w:jc w:val="center"/>
              <w:rPr>
                <w:b/>
                <w:sz w:val="24"/>
              </w:rPr>
            </w:pPr>
          </w:p>
          <w:p w:rsidR="00C70E84" w:rsidRPr="009D140A" w:rsidRDefault="00C70E84" w:rsidP="008B6105">
            <w:pPr>
              <w:spacing w:line="240" w:lineRule="auto"/>
              <w:jc w:val="center"/>
              <w:rPr>
                <w:sz w:val="24"/>
              </w:rPr>
            </w:pPr>
            <w:r w:rsidRPr="009D140A">
              <w:rPr>
                <w:b/>
                <w:sz w:val="24"/>
              </w:rPr>
              <w:t>2021 рік***</w:t>
            </w:r>
          </w:p>
        </w:tc>
        <w:tc>
          <w:tcPr>
            <w:tcW w:w="2400" w:type="dxa"/>
          </w:tcPr>
          <w:p w:rsidR="00C70E84" w:rsidRPr="009D140A" w:rsidRDefault="00C70E84" w:rsidP="008B6105">
            <w:pPr>
              <w:spacing w:line="240" w:lineRule="auto"/>
              <w:rPr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продукту</w:t>
            </w:r>
            <w:r w:rsidRPr="009D140A">
              <w:rPr>
                <w:b/>
                <w:sz w:val="24"/>
              </w:rPr>
              <w:t xml:space="preserve"> -</w:t>
            </w:r>
            <w:r w:rsidRPr="009D140A">
              <w:rPr>
                <w:sz w:val="24"/>
              </w:rPr>
              <w:t xml:space="preserve"> експертиза</w:t>
            </w:r>
          </w:p>
        </w:tc>
      </w:tr>
      <w:tr w:rsidR="00C70E84" w:rsidRPr="009D140A" w:rsidTr="003B01DB">
        <w:trPr>
          <w:gridAfter w:val="2"/>
          <w:wAfter w:w="4800" w:type="dxa"/>
          <w:trHeight w:val="420"/>
        </w:trPr>
        <w:tc>
          <w:tcPr>
            <w:tcW w:w="708" w:type="dxa"/>
            <w:vMerge w:val="restart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  <w:r w:rsidRPr="009D140A">
              <w:rPr>
                <w:sz w:val="24"/>
              </w:rPr>
              <w:t>2</w:t>
            </w:r>
          </w:p>
        </w:tc>
        <w:tc>
          <w:tcPr>
            <w:tcW w:w="2400" w:type="dxa"/>
            <w:vMerge w:val="restart"/>
          </w:tcPr>
          <w:p w:rsidR="00C70E84" w:rsidRPr="009D140A" w:rsidRDefault="00C70E84" w:rsidP="008B6105">
            <w:pPr>
              <w:spacing w:line="240" w:lineRule="auto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Завдання 1</w:t>
            </w:r>
          </w:p>
          <w:p w:rsidR="00C70E84" w:rsidRPr="009D140A" w:rsidRDefault="00C70E84" w:rsidP="008B6105">
            <w:pPr>
              <w:spacing w:line="240" w:lineRule="auto"/>
              <w:rPr>
                <w:b/>
                <w:sz w:val="24"/>
              </w:rPr>
            </w:pPr>
            <w:r w:rsidRPr="009D140A">
              <w:rPr>
                <w:sz w:val="24"/>
              </w:rPr>
              <w:t>Розроблення містобудівної документації</w:t>
            </w:r>
          </w:p>
        </w:tc>
        <w:tc>
          <w:tcPr>
            <w:tcW w:w="216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Захід 1</w:t>
            </w:r>
          </w:p>
          <w:p w:rsidR="00C70E84" w:rsidRPr="009D140A" w:rsidRDefault="00C70E84" w:rsidP="008B6105">
            <w:pPr>
              <w:spacing w:line="240" w:lineRule="auto"/>
              <w:jc w:val="both"/>
              <w:rPr>
                <w:sz w:val="24"/>
              </w:rPr>
            </w:pPr>
            <w:r w:rsidRPr="009D140A">
              <w:rPr>
                <w:sz w:val="24"/>
              </w:rPr>
              <w:t>Проведення експертизи містобудівної документації</w:t>
            </w: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sz w:val="24"/>
              </w:rPr>
            </w:pPr>
            <w:r w:rsidRPr="009D140A">
              <w:rPr>
                <w:sz w:val="24"/>
              </w:rPr>
              <w:t>затрат- 75,0тис.грн.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sz w:val="24"/>
              </w:rPr>
            </w:pPr>
            <w:r w:rsidRPr="009D140A">
              <w:rPr>
                <w:sz w:val="24"/>
              </w:rPr>
              <w:t>проект генплану</w:t>
            </w:r>
          </w:p>
        </w:tc>
        <w:tc>
          <w:tcPr>
            <w:tcW w:w="192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</w:rPr>
            </w:pPr>
            <w:r w:rsidRPr="009D140A">
              <w:rPr>
                <w:sz w:val="24"/>
              </w:rPr>
              <w:t>Виконавчий комітет</w:t>
            </w:r>
          </w:p>
        </w:tc>
        <w:tc>
          <w:tcPr>
            <w:tcW w:w="180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Міський бюджет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990" w:type="dxa"/>
            <w:vMerge w:val="restart"/>
          </w:tcPr>
          <w:p w:rsidR="00C70E84" w:rsidRPr="009D140A" w:rsidRDefault="00C70E84" w:rsidP="003B01DB">
            <w:pPr>
              <w:tabs>
                <w:tab w:val="left" w:pos="5110"/>
              </w:tabs>
              <w:spacing w:line="240" w:lineRule="auto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75,0</w:t>
            </w:r>
          </w:p>
        </w:tc>
        <w:tc>
          <w:tcPr>
            <w:tcW w:w="2450" w:type="dxa"/>
            <w:vMerge w:val="restart"/>
          </w:tcPr>
          <w:p w:rsidR="00C70E84" w:rsidRPr="009D140A" w:rsidRDefault="00C70E84" w:rsidP="008B6105">
            <w:pPr>
              <w:pStyle w:val="HTMLPreformatted"/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14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Позитивний висновок проведеної експертизи проекту містобудівної документації</w:t>
            </w:r>
          </w:p>
        </w:tc>
      </w:tr>
      <w:tr w:rsidR="00C70E84" w:rsidRPr="009D140A" w:rsidTr="008B6105">
        <w:trPr>
          <w:gridAfter w:val="2"/>
          <w:wAfter w:w="4800" w:type="dxa"/>
          <w:trHeight w:val="345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 xml:space="preserve">ефективності- 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31,69грн./га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tabs>
                <w:tab w:val="left" w:pos="5110"/>
              </w:tabs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  <w:trHeight w:val="360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9D140A">
              <w:rPr>
                <w:sz w:val="24"/>
              </w:rPr>
              <w:t>продукту</w:t>
            </w:r>
            <w:r w:rsidRPr="009D140A">
              <w:rPr>
                <w:b/>
                <w:sz w:val="24"/>
              </w:rPr>
              <w:t xml:space="preserve"> – </w:t>
            </w:r>
            <w:r w:rsidRPr="009D140A">
              <w:rPr>
                <w:sz w:val="24"/>
              </w:rPr>
              <w:t>2366.5 га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b/>
                <w:sz w:val="24"/>
              </w:rPr>
              <w:t>п</w:t>
            </w:r>
            <w:r w:rsidRPr="009D140A">
              <w:rPr>
                <w:sz w:val="24"/>
              </w:rPr>
              <w:t>озитивний висновок проекту генплану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tabs>
                <w:tab w:val="left" w:pos="5110"/>
              </w:tabs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  <w:trHeight w:val="488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якості – 100%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tabs>
                <w:tab w:val="left" w:pos="5110"/>
              </w:tabs>
              <w:jc w:val="center"/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</w:trPr>
        <w:tc>
          <w:tcPr>
            <w:tcW w:w="15828" w:type="dxa"/>
            <w:gridSpan w:val="8"/>
          </w:tcPr>
          <w:p w:rsidR="00C70E84" w:rsidRPr="009D140A" w:rsidRDefault="00C70E84" w:rsidP="008B6105">
            <w:pPr>
              <w:jc w:val="center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2022</w:t>
            </w:r>
            <w:r>
              <w:rPr>
                <w:b/>
                <w:sz w:val="24"/>
              </w:rPr>
              <w:t xml:space="preserve"> </w:t>
            </w:r>
            <w:r w:rsidRPr="009D140A">
              <w:rPr>
                <w:b/>
                <w:sz w:val="24"/>
              </w:rPr>
              <w:t>рік***</w:t>
            </w:r>
          </w:p>
        </w:tc>
      </w:tr>
      <w:tr w:rsidR="00C70E84" w:rsidRPr="009D140A" w:rsidTr="003B01DB">
        <w:trPr>
          <w:gridAfter w:val="2"/>
          <w:wAfter w:w="4800" w:type="dxa"/>
          <w:trHeight w:val="270"/>
        </w:trPr>
        <w:tc>
          <w:tcPr>
            <w:tcW w:w="708" w:type="dxa"/>
            <w:vMerge w:val="restart"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  <w:r w:rsidRPr="009D140A">
              <w:rPr>
                <w:sz w:val="24"/>
              </w:rPr>
              <w:t>3</w:t>
            </w:r>
          </w:p>
        </w:tc>
        <w:tc>
          <w:tcPr>
            <w:tcW w:w="2400" w:type="dxa"/>
            <w:vMerge w:val="restart"/>
          </w:tcPr>
          <w:p w:rsidR="00C70E84" w:rsidRPr="009D140A" w:rsidRDefault="00C70E84" w:rsidP="008B6105">
            <w:pPr>
              <w:spacing w:line="240" w:lineRule="auto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Завдання 1</w:t>
            </w:r>
          </w:p>
          <w:p w:rsidR="00C70E84" w:rsidRPr="009D140A" w:rsidRDefault="00C70E84" w:rsidP="008B6105">
            <w:pPr>
              <w:spacing w:line="240" w:lineRule="auto"/>
              <w:rPr>
                <w:sz w:val="24"/>
              </w:rPr>
            </w:pPr>
            <w:r w:rsidRPr="009D140A">
              <w:rPr>
                <w:sz w:val="24"/>
              </w:rPr>
              <w:t>Розроблення містобудівної документації</w:t>
            </w:r>
          </w:p>
        </w:tc>
        <w:tc>
          <w:tcPr>
            <w:tcW w:w="216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</w:rPr>
            </w:pPr>
            <w:r w:rsidRPr="009D140A">
              <w:rPr>
                <w:b/>
                <w:sz w:val="24"/>
              </w:rPr>
              <w:t>Захід 1</w:t>
            </w:r>
          </w:p>
          <w:p w:rsidR="00C70E84" w:rsidRPr="009D140A" w:rsidRDefault="00C70E84" w:rsidP="008B6105">
            <w:pPr>
              <w:spacing w:line="240" w:lineRule="auto"/>
              <w:jc w:val="both"/>
              <w:rPr>
                <w:sz w:val="24"/>
              </w:rPr>
            </w:pPr>
            <w:r w:rsidRPr="009D140A">
              <w:rPr>
                <w:sz w:val="24"/>
              </w:rPr>
              <w:t>Розроблення детального плану території міста</w:t>
            </w: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rPr>
                <w:sz w:val="24"/>
              </w:rPr>
            </w:pPr>
            <w:r w:rsidRPr="009D140A">
              <w:rPr>
                <w:sz w:val="24"/>
              </w:rPr>
              <w:t>затрат – 45.0тис.грн.</w:t>
            </w:r>
          </w:p>
        </w:tc>
        <w:tc>
          <w:tcPr>
            <w:tcW w:w="192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</w:rPr>
            </w:pPr>
            <w:r w:rsidRPr="009D140A">
              <w:rPr>
                <w:sz w:val="24"/>
              </w:rPr>
              <w:t>Виконавчий комітет</w:t>
            </w:r>
          </w:p>
        </w:tc>
        <w:tc>
          <w:tcPr>
            <w:tcW w:w="1800" w:type="dxa"/>
            <w:vMerge w:val="restart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Міський бюджет</w:t>
            </w:r>
          </w:p>
          <w:p w:rsidR="00C70E84" w:rsidRPr="009D140A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990" w:type="dxa"/>
            <w:vMerge w:val="restart"/>
          </w:tcPr>
          <w:p w:rsidR="00C70E84" w:rsidRPr="009D140A" w:rsidRDefault="00C70E84" w:rsidP="007C5AE4">
            <w:pPr>
              <w:tabs>
                <w:tab w:val="left" w:pos="5110"/>
              </w:tabs>
              <w:spacing w:line="240" w:lineRule="auto"/>
              <w:jc w:val="center"/>
              <w:rPr>
                <w:sz w:val="24"/>
              </w:rPr>
            </w:pPr>
            <w:r w:rsidRPr="009D140A">
              <w:rPr>
                <w:sz w:val="24"/>
              </w:rPr>
              <w:t>45</w:t>
            </w:r>
            <w:r>
              <w:rPr>
                <w:sz w:val="24"/>
              </w:rPr>
              <w:t>,</w:t>
            </w:r>
            <w:r w:rsidRPr="009D140A">
              <w:rPr>
                <w:sz w:val="24"/>
              </w:rPr>
              <w:t>0</w:t>
            </w:r>
          </w:p>
        </w:tc>
        <w:tc>
          <w:tcPr>
            <w:tcW w:w="2450" w:type="dxa"/>
            <w:vMerge w:val="restart"/>
          </w:tcPr>
          <w:p w:rsidR="00C70E84" w:rsidRPr="009D140A" w:rsidRDefault="00C70E84" w:rsidP="008B6105">
            <w:pPr>
              <w:pStyle w:val="HTMLPreformatted"/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14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Уточнення у більш крупному масштабі положень генплану, уточнення планувальної структури та функціонального призначення території</w:t>
            </w:r>
          </w:p>
        </w:tc>
      </w:tr>
      <w:tr w:rsidR="00C70E84" w:rsidRPr="009D140A" w:rsidTr="008B6105">
        <w:trPr>
          <w:gridAfter w:val="2"/>
          <w:wAfter w:w="4800" w:type="dxa"/>
          <w:trHeight w:val="300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rPr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продукту</w:t>
            </w:r>
            <w:r w:rsidRPr="009D140A">
              <w:rPr>
                <w:b/>
                <w:sz w:val="24"/>
              </w:rPr>
              <w:t xml:space="preserve"> -</w:t>
            </w:r>
            <w:r w:rsidRPr="009D140A">
              <w:rPr>
                <w:sz w:val="24"/>
              </w:rPr>
              <w:t xml:space="preserve"> 1.0 га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tabs>
                <w:tab w:val="left" w:pos="5110"/>
              </w:tabs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  <w:trHeight w:val="315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rPr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ефективності-45тис.грн./га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tabs>
                <w:tab w:val="left" w:pos="5110"/>
              </w:tabs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</w:tr>
      <w:tr w:rsidR="00C70E84" w:rsidRPr="009D140A" w:rsidTr="008B6105">
        <w:trPr>
          <w:gridAfter w:val="2"/>
          <w:wAfter w:w="4800" w:type="dxa"/>
          <w:trHeight w:val="405"/>
        </w:trPr>
        <w:tc>
          <w:tcPr>
            <w:tcW w:w="708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2400" w:type="dxa"/>
            <w:vMerge/>
          </w:tcPr>
          <w:p w:rsidR="00C70E84" w:rsidRPr="009D140A" w:rsidRDefault="00C70E84" w:rsidP="008B6105">
            <w:pPr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C70E84" w:rsidRPr="009D140A" w:rsidRDefault="00C70E84" w:rsidP="008B6105">
            <w:pPr>
              <w:rPr>
                <w:sz w:val="24"/>
              </w:rPr>
            </w:pPr>
          </w:p>
        </w:tc>
        <w:tc>
          <w:tcPr>
            <w:tcW w:w="2400" w:type="dxa"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D140A">
              <w:rPr>
                <w:sz w:val="24"/>
              </w:rPr>
              <w:t>якості – 100%</w:t>
            </w:r>
          </w:p>
        </w:tc>
        <w:tc>
          <w:tcPr>
            <w:tcW w:w="192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C70E84" w:rsidRPr="009D140A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90" w:type="dxa"/>
            <w:vMerge/>
            <w:vAlign w:val="center"/>
          </w:tcPr>
          <w:p w:rsidR="00C70E84" w:rsidRPr="009D140A" w:rsidRDefault="00C70E84" w:rsidP="008B6105">
            <w:pPr>
              <w:tabs>
                <w:tab w:val="left" w:pos="5110"/>
              </w:tabs>
              <w:rPr>
                <w:sz w:val="24"/>
              </w:rPr>
            </w:pPr>
          </w:p>
        </w:tc>
        <w:tc>
          <w:tcPr>
            <w:tcW w:w="2450" w:type="dxa"/>
            <w:vMerge/>
          </w:tcPr>
          <w:p w:rsidR="00C70E84" w:rsidRPr="009D140A" w:rsidRDefault="00C70E84" w:rsidP="008B6105">
            <w:pPr>
              <w:jc w:val="center"/>
              <w:rPr>
                <w:sz w:val="24"/>
              </w:rPr>
            </w:pPr>
          </w:p>
        </w:tc>
      </w:tr>
    </w:tbl>
    <w:p w:rsidR="00C70E84" w:rsidRPr="005034CE" w:rsidRDefault="00C70E84" w:rsidP="00E32F8E">
      <w:pPr>
        <w:autoSpaceDE w:val="0"/>
        <w:autoSpaceDN w:val="0"/>
        <w:adjustRightInd w:val="0"/>
        <w:ind w:left="1300" w:hanging="650"/>
        <w:rPr>
          <w:sz w:val="24"/>
        </w:rPr>
      </w:pPr>
      <w:r w:rsidRPr="005034CE">
        <w:rPr>
          <w:sz w:val="24"/>
        </w:rPr>
        <w:t xml:space="preserve">* якщо строк виконання програми 5 і більше років, вона поділяється на етапи і таблиця заповнюється на кожний з них окремо. </w:t>
      </w:r>
    </w:p>
    <w:p w:rsidR="00C70E84" w:rsidRPr="005034CE" w:rsidRDefault="00C70E84" w:rsidP="00E32F8E">
      <w:pPr>
        <w:autoSpaceDE w:val="0"/>
        <w:autoSpaceDN w:val="0"/>
        <w:adjustRightInd w:val="0"/>
        <w:spacing w:line="192" w:lineRule="auto"/>
        <w:ind w:left="650"/>
        <w:rPr>
          <w:sz w:val="24"/>
        </w:rPr>
      </w:pPr>
      <w:r w:rsidRPr="005034CE">
        <w:rPr>
          <w:sz w:val="24"/>
        </w:rPr>
        <w:t xml:space="preserve">** вказується кожне джерело окремо. </w:t>
      </w:r>
    </w:p>
    <w:p w:rsidR="00C70E84" w:rsidRPr="005034CE" w:rsidRDefault="00C70E84" w:rsidP="00E32F8E">
      <w:pPr>
        <w:autoSpaceDE w:val="0"/>
        <w:autoSpaceDN w:val="0"/>
        <w:adjustRightInd w:val="0"/>
        <w:spacing w:line="192" w:lineRule="auto"/>
        <w:ind w:left="650"/>
        <w:rPr>
          <w:sz w:val="24"/>
        </w:rPr>
      </w:pPr>
      <w:r w:rsidRPr="005034CE">
        <w:rPr>
          <w:sz w:val="24"/>
        </w:rPr>
        <w:t xml:space="preserve">*** завдання, заходи та показники вказуються на кожний рік програми. </w:t>
      </w:r>
    </w:p>
    <w:p w:rsidR="00C70E84" w:rsidRDefault="00C70E84" w:rsidP="00E32F8E">
      <w:pPr>
        <w:autoSpaceDE w:val="0"/>
        <w:autoSpaceDN w:val="0"/>
        <w:adjustRightInd w:val="0"/>
        <w:spacing w:line="192" w:lineRule="auto"/>
        <w:ind w:left="650"/>
        <w:rPr>
          <w:sz w:val="24"/>
        </w:rPr>
      </w:pPr>
    </w:p>
    <w:p w:rsidR="00C70E84" w:rsidRPr="005034CE" w:rsidRDefault="00C70E84" w:rsidP="00E32F8E">
      <w:pPr>
        <w:autoSpaceDE w:val="0"/>
        <w:autoSpaceDN w:val="0"/>
        <w:adjustRightInd w:val="0"/>
        <w:spacing w:line="192" w:lineRule="auto"/>
        <w:ind w:left="650"/>
        <w:rPr>
          <w:sz w:val="24"/>
        </w:rPr>
      </w:pPr>
    </w:p>
    <w:p w:rsidR="00C70E84" w:rsidRPr="005034CE" w:rsidRDefault="00C70E84" w:rsidP="00E32F8E">
      <w:pPr>
        <w:autoSpaceDE w:val="0"/>
        <w:autoSpaceDN w:val="0"/>
        <w:adjustRightInd w:val="0"/>
        <w:spacing w:line="192" w:lineRule="auto"/>
        <w:ind w:left="650"/>
        <w:rPr>
          <w:sz w:val="24"/>
        </w:rPr>
      </w:pPr>
    </w:p>
    <w:p w:rsidR="00C70E84" w:rsidRPr="005034CE" w:rsidRDefault="00C70E84" w:rsidP="007C5AE4">
      <w:pPr>
        <w:ind w:left="650"/>
      </w:pPr>
      <w:r w:rsidRPr="008F1896">
        <w:rPr>
          <w:b/>
          <w:sz w:val="24"/>
        </w:rPr>
        <w:t xml:space="preserve">Керівник установи - </w:t>
      </w:r>
      <w:r w:rsidRPr="008F1896">
        <w:rPr>
          <w:b/>
          <w:sz w:val="24"/>
        </w:rPr>
        <w:br/>
        <w:t>головного розпорядника коштів</w:t>
      </w:r>
      <w:r w:rsidRPr="005034CE">
        <w:t xml:space="preserve"> </w:t>
      </w:r>
      <w:r w:rsidRPr="005034CE">
        <w:tab/>
      </w:r>
      <w:r w:rsidRPr="005034CE">
        <w:tab/>
        <w:t xml:space="preserve">_____________________           </w:t>
      </w:r>
      <w:r>
        <w:t xml:space="preserve"> </w:t>
      </w:r>
      <w:r w:rsidRPr="00707945">
        <w:t xml:space="preserve"> </w:t>
      </w:r>
      <w:r w:rsidRPr="00D02233">
        <w:rPr>
          <w:b/>
          <w:sz w:val="24"/>
          <w:lang w:val="ru-RU" w:eastAsia="ru-RU"/>
        </w:rPr>
        <w:t>Кравець І.Д.</w:t>
      </w:r>
    </w:p>
    <w:p w:rsidR="00C70E84" w:rsidRPr="005034CE" w:rsidRDefault="00C70E84" w:rsidP="007C5AE4">
      <w:pPr>
        <w:pStyle w:val="Header"/>
        <w:tabs>
          <w:tab w:val="left" w:pos="708"/>
        </w:tabs>
        <w:ind w:left="2730"/>
        <w:rPr>
          <w:noProof w:val="0"/>
          <w:sz w:val="24"/>
          <w:szCs w:val="24"/>
        </w:rPr>
      </w:pPr>
    </w:p>
    <w:p w:rsidR="00C70E84" w:rsidRPr="005034CE" w:rsidRDefault="00C70E84" w:rsidP="007C5AE4">
      <w:pPr>
        <w:pStyle w:val="Header"/>
        <w:tabs>
          <w:tab w:val="clear" w:pos="4320"/>
          <w:tab w:val="left" w:pos="708"/>
          <w:tab w:val="left" w:pos="1416"/>
          <w:tab w:val="left" w:pos="2124"/>
          <w:tab w:val="left" w:pos="2832"/>
          <w:tab w:val="left" w:pos="3540"/>
          <w:tab w:val="center" w:pos="4564"/>
        </w:tabs>
        <w:spacing w:line="192" w:lineRule="auto"/>
        <w:ind w:left="650"/>
        <w:jc w:val="left"/>
        <w:rPr>
          <w:noProof w:val="0"/>
          <w:sz w:val="24"/>
          <w:szCs w:val="24"/>
        </w:rPr>
      </w:pPr>
      <w:r w:rsidRPr="005034CE">
        <w:rPr>
          <w:b/>
          <w:noProof w:val="0"/>
          <w:sz w:val="24"/>
          <w:szCs w:val="24"/>
        </w:rPr>
        <w:t xml:space="preserve">Відповідальний </w:t>
      </w:r>
      <w:r w:rsidRPr="005034CE">
        <w:rPr>
          <w:b/>
          <w:noProof w:val="0"/>
          <w:sz w:val="24"/>
          <w:szCs w:val="24"/>
        </w:rPr>
        <w:br/>
        <w:t>виконавець Програми</w:t>
      </w: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</w:rPr>
        <w:tab/>
        <w:t xml:space="preserve">                      ________________</w:t>
      </w:r>
      <w:r>
        <w:rPr>
          <w:b/>
          <w:noProof w:val="0"/>
          <w:sz w:val="24"/>
          <w:szCs w:val="24"/>
        </w:rPr>
        <w:t xml:space="preserve">_____                        </w:t>
      </w:r>
      <w:r w:rsidRPr="00D02233">
        <w:rPr>
          <w:b/>
          <w:sz w:val="24"/>
          <w:szCs w:val="24"/>
          <w:lang w:val="ru-RU"/>
        </w:rPr>
        <w:t>Кравець І.Д.</w:t>
      </w:r>
    </w:p>
    <w:p w:rsidR="00C70E84" w:rsidRPr="005034CE" w:rsidRDefault="00C70E84" w:rsidP="007C5AE4">
      <w:pPr>
        <w:pStyle w:val="Header"/>
        <w:tabs>
          <w:tab w:val="left" w:pos="708"/>
        </w:tabs>
        <w:ind w:left="1217"/>
        <w:rPr>
          <w:noProof w:val="0"/>
          <w:sz w:val="24"/>
          <w:szCs w:val="24"/>
          <w:lang w:val="ru-RU"/>
        </w:rPr>
      </w:pPr>
    </w:p>
    <w:p w:rsidR="00C70E84" w:rsidRPr="005034CE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Pr="005034CE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Pr="005034CE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Pr="007C5AE4" w:rsidRDefault="00C70E84" w:rsidP="007C5AE4">
      <w:pPr>
        <w:autoSpaceDE w:val="0"/>
        <w:autoSpaceDN w:val="0"/>
        <w:adjustRightInd w:val="0"/>
        <w:spacing w:line="240" w:lineRule="auto"/>
        <w:jc w:val="center"/>
        <w:rPr>
          <w:b/>
          <w:sz w:val="24"/>
        </w:rPr>
      </w:pPr>
      <w:r w:rsidRPr="007C5AE4">
        <w:rPr>
          <w:b/>
          <w:sz w:val="24"/>
        </w:rPr>
        <w:t>Ресурсне забезпечення міської (бюджетної) цільової програми*</w:t>
      </w:r>
    </w:p>
    <w:p w:rsidR="00C70E84" w:rsidRPr="007C5AE4" w:rsidRDefault="00C70E84" w:rsidP="007C5AE4">
      <w:pPr>
        <w:spacing w:line="240" w:lineRule="auto"/>
        <w:jc w:val="center"/>
        <w:rPr>
          <w:b/>
          <w:sz w:val="24"/>
        </w:rPr>
      </w:pPr>
      <w:r w:rsidRPr="007C5AE4">
        <w:rPr>
          <w:b/>
          <w:sz w:val="24"/>
        </w:rPr>
        <w:t xml:space="preserve">Розроблення містобудівної документації м. Новий Розділ  </w:t>
      </w:r>
      <w:r w:rsidRPr="007C5AE4">
        <w:rPr>
          <w:b/>
          <w:sz w:val="24"/>
          <w:lang w:eastAsia="ru-RU"/>
        </w:rPr>
        <w:t>на 2020 рік та прогноз на 2021-2022 роки</w:t>
      </w:r>
    </w:p>
    <w:p w:rsidR="00C70E84" w:rsidRPr="007C5AE4" w:rsidRDefault="00C70E84" w:rsidP="007C5AE4">
      <w:pPr>
        <w:autoSpaceDE w:val="0"/>
        <w:autoSpaceDN w:val="0"/>
        <w:adjustRightInd w:val="0"/>
        <w:spacing w:line="240" w:lineRule="auto"/>
        <w:ind w:firstLine="708"/>
        <w:rPr>
          <w:sz w:val="24"/>
        </w:rPr>
      </w:pPr>
    </w:p>
    <w:p w:rsidR="00C70E84" w:rsidRDefault="00C70E84" w:rsidP="00E32F8E">
      <w:pPr>
        <w:autoSpaceDE w:val="0"/>
        <w:autoSpaceDN w:val="0"/>
        <w:adjustRightInd w:val="0"/>
        <w:ind w:left="10620" w:firstLine="708"/>
        <w:rPr>
          <w:sz w:val="24"/>
        </w:rPr>
      </w:pPr>
    </w:p>
    <w:p w:rsidR="00C70E84" w:rsidRPr="005034CE" w:rsidRDefault="00C70E84" w:rsidP="00E32F8E">
      <w:pPr>
        <w:autoSpaceDE w:val="0"/>
        <w:autoSpaceDN w:val="0"/>
        <w:adjustRightInd w:val="0"/>
        <w:ind w:left="10620" w:firstLine="708"/>
        <w:rPr>
          <w:sz w:val="24"/>
        </w:rPr>
      </w:pPr>
      <w:r w:rsidRPr="005034CE">
        <w:rPr>
          <w:sz w:val="24"/>
        </w:rPr>
        <w:t xml:space="preserve">     тис. грн.</w:t>
      </w:r>
    </w:p>
    <w:tbl>
      <w:tblPr>
        <w:tblW w:w="0" w:type="auto"/>
        <w:tblInd w:w="1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0"/>
        <w:gridCol w:w="1690"/>
        <w:gridCol w:w="1690"/>
        <w:gridCol w:w="1690"/>
        <w:gridCol w:w="2470"/>
      </w:tblGrid>
      <w:tr w:rsidR="00C70E84" w:rsidRPr="005034CE" w:rsidTr="007C5AE4">
        <w:trPr>
          <w:cantSplit/>
          <w:trHeight w:val="722"/>
        </w:trPr>
        <w:tc>
          <w:tcPr>
            <w:tcW w:w="5330" w:type="dxa"/>
            <w:vAlign w:val="center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5034CE">
              <w:rPr>
                <w:b/>
                <w:sz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1690" w:type="dxa"/>
            <w:vAlign w:val="center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 w:val="24"/>
              </w:rPr>
            </w:pPr>
            <w:r w:rsidRPr="005034CE">
              <w:rPr>
                <w:b/>
                <w:sz w:val="24"/>
              </w:rPr>
              <w:t>201</w:t>
            </w:r>
            <w:r>
              <w:rPr>
                <w:b/>
                <w:sz w:val="24"/>
              </w:rPr>
              <w:t>9</w:t>
            </w:r>
            <w:r w:rsidRPr="005034CE">
              <w:rPr>
                <w:b/>
                <w:sz w:val="24"/>
              </w:rPr>
              <w:t>рік</w:t>
            </w:r>
          </w:p>
        </w:tc>
        <w:tc>
          <w:tcPr>
            <w:tcW w:w="1690" w:type="dxa"/>
            <w:vAlign w:val="center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 w:val="24"/>
              </w:rPr>
            </w:pPr>
            <w:r w:rsidRPr="005034CE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20</w:t>
            </w:r>
            <w:r w:rsidRPr="005034CE">
              <w:rPr>
                <w:b/>
                <w:sz w:val="24"/>
              </w:rPr>
              <w:t xml:space="preserve"> рік</w:t>
            </w:r>
          </w:p>
        </w:tc>
        <w:tc>
          <w:tcPr>
            <w:tcW w:w="1690" w:type="dxa"/>
            <w:vAlign w:val="center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 w:val="24"/>
              </w:rPr>
            </w:pPr>
            <w:r w:rsidRPr="005034CE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21</w:t>
            </w:r>
            <w:r w:rsidRPr="005034CE">
              <w:rPr>
                <w:b/>
                <w:sz w:val="24"/>
              </w:rPr>
              <w:t xml:space="preserve"> рік</w:t>
            </w:r>
          </w:p>
        </w:tc>
        <w:tc>
          <w:tcPr>
            <w:tcW w:w="2470" w:type="dxa"/>
            <w:vAlign w:val="center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 w:val="24"/>
              </w:rPr>
            </w:pPr>
            <w:r w:rsidRPr="005034CE">
              <w:rPr>
                <w:b/>
                <w:sz w:val="24"/>
              </w:rPr>
              <w:t>Усього витрат на виконання програми</w:t>
            </w:r>
          </w:p>
        </w:tc>
      </w:tr>
      <w:tr w:rsidR="00C70E84" w:rsidRPr="00935B39" w:rsidTr="007C5AE4">
        <w:tc>
          <w:tcPr>
            <w:tcW w:w="5330" w:type="dxa"/>
          </w:tcPr>
          <w:p w:rsidR="00C70E84" w:rsidRPr="007C5AE4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C5AE4">
              <w:rPr>
                <w:sz w:val="24"/>
              </w:rPr>
              <w:t>Усього,</w:t>
            </w:r>
          </w:p>
        </w:tc>
        <w:tc>
          <w:tcPr>
            <w:tcW w:w="1690" w:type="dxa"/>
          </w:tcPr>
          <w:p w:rsidR="00C70E84" w:rsidRPr="00935B39" w:rsidRDefault="00C70E84" w:rsidP="008B61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380,0</w:t>
            </w:r>
          </w:p>
        </w:tc>
        <w:tc>
          <w:tcPr>
            <w:tcW w:w="1690" w:type="dxa"/>
            <w:vAlign w:val="center"/>
          </w:tcPr>
          <w:p w:rsidR="00C70E84" w:rsidRPr="00935B39" w:rsidRDefault="00C70E84" w:rsidP="007C5AE4">
            <w:pPr>
              <w:tabs>
                <w:tab w:val="left" w:pos="5110"/>
              </w:tabs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75,0</w:t>
            </w:r>
          </w:p>
        </w:tc>
        <w:tc>
          <w:tcPr>
            <w:tcW w:w="1690" w:type="dxa"/>
          </w:tcPr>
          <w:p w:rsidR="00C70E84" w:rsidRPr="00935B39" w:rsidRDefault="00C70E84" w:rsidP="007C5AE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45,0</w:t>
            </w:r>
          </w:p>
        </w:tc>
        <w:tc>
          <w:tcPr>
            <w:tcW w:w="2470" w:type="dxa"/>
          </w:tcPr>
          <w:p w:rsidR="00C70E84" w:rsidRPr="00022BA2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22BA2">
              <w:rPr>
                <w:sz w:val="24"/>
              </w:rPr>
              <w:t>500,0</w:t>
            </w:r>
          </w:p>
        </w:tc>
      </w:tr>
      <w:tr w:rsidR="00C70E84" w:rsidRPr="00935B39" w:rsidTr="007C5AE4">
        <w:tc>
          <w:tcPr>
            <w:tcW w:w="5330" w:type="dxa"/>
          </w:tcPr>
          <w:p w:rsidR="00C70E84" w:rsidRPr="007C5AE4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C5AE4">
              <w:rPr>
                <w:sz w:val="24"/>
              </w:rPr>
              <w:t>у тому числі</w:t>
            </w:r>
          </w:p>
        </w:tc>
        <w:tc>
          <w:tcPr>
            <w:tcW w:w="1690" w:type="dxa"/>
          </w:tcPr>
          <w:p w:rsidR="00C70E84" w:rsidRPr="00935B39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690" w:type="dxa"/>
          </w:tcPr>
          <w:p w:rsidR="00C70E84" w:rsidRPr="00935B39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690" w:type="dxa"/>
          </w:tcPr>
          <w:p w:rsidR="00C70E84" w:rsidRPr="00935B39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470" w:type="dxa"/>
          </w:tcPr>
          <w:p w:rsidR="00C70E84" w:rsidRPr="00022BA2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C70E84" w:rsidRPr="00935B39" w:rsidTr="007C5AE4">
        <w:tc>
          <w:tcPr>
            <w:tcW w:w="5330" w:type="dxa"/>
          </w:tcPr>
          <w:p w:rsidR="00C70E84" w:rsidRPr="007C5AE4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C5AE4">
              <w:rPr>
                <w:sz w:val="24"/>
              </w:rPr>
              <w:t>обласний бюджет</w:t>
            </w:r>
          </w:p>
        </w:tc>
        <w:tc>
          <w:tcPr>
            <w:tcW w:w="1690" w:type="dxa"/>
          </w:tcPr>
          <w:p w:rsidR="00C70E84" w:rsidRPr="00935B39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690" w:type="dxa"/>
          </w:tcPr>
          <w:p w:rsidR="00C70E84" w:rsidRPr="00935B39" w:rsidRDefault="00C70E84" w:rsidP="008B61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690" w:type="dxa"/>
          </w:tcPr>
          <w:p w:rsidR="00C70E84" w:rsidRPr="00935B39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470" w:type="dxa"/>
          </w:tcPr>
          <w:p w:rsidR="00C70E84" w:rsidRPr="00022BA2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C70E84" w:rsidRPr="00935B39" w:rsidTr="007C5AE4">
        <w:tc>
          <w:tcPr>
            <w:tcW w:w="5330" w:type="dxa"/>
          </w:tcPr>
          <w:p w:rsidR="00C70E84" w:rsidRPr="007C5AE4" w:rsidRDefault="00C70E84" w:rsidP="008B6105">
            <w:pPr>
              <w:autoSpaceDE w:val="0"/>
              <w:autoSpaceDN w:val="0"/>
              <w:adjustRightInd w:val="0"/>
              <w:spacing w:line="192" w:lineRule="auto"/>
              <w:rPr>
                <w:sz w:val="24"/>
              </w:rPr>
            </w:pPr>
            <w:r w:rsidRPr="007C5AE4">
              <w:rPr>
                <w:sz w:val="24"/>
              </w:rPr>
              <w:t xml:space="preserve">районні, міські  (міст обласного підпорядкування)  бюджети** </w:t>
            </w:r>
          </w:p>
        </w:tc>
        <w:tc>
          <w:tcPr>
            <w:tcW w:w="1690" w:type="dxa"/>
          </w:tcPr>
          <w:p w:rsidR="00C70E84" w:rsidRPr="00935B39" w:rsidRDefault="00C70E84" w:rsidP="008B61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380,0</w:t>
            </w:r>
          </w:p>
        </w:tc>
        <w:tc>
          <w:tcPr>
            <w:tcW w:w="1690" w:type="dxa"/>
            <w:vAlign w:val="center"/>
          </w:tcPr>
          <w:p w:rsidR="00C70E84" w:rsidRPr="00935B39" w:rsidRDefault="00C70E84" w:rsidP="008B6105">
            <w:pPr>
              <w:tabs>
                <w:tab w:val="left" w:pos="5110"/>
              </w:tabs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75,0</w:t>
            </w:r>
          </w:p>
        </w:tc>
        <w:tc>
          <w:tcPr>
            <w:tcW w:w="1690" w:type="dxa"/>
          </w:tcPr>
          <w:p w:rsidR="00C70E84" w:rsidRPr="00935B39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45,0</w:t>
            </w:r>
          </w:p>
        </w:tc>
        <w:tc>
          <w:tcPr>
            <w:tcW w:w="2470" w:type="dxa"/>
          </w:tcPr>
          <w:p w:rsidR="00C70E84" w:rsidRPr="00022BA2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 w:rsidRPr="00022BA2">
              <w:rPr>
                <w:sz w:val="24"/>
              </w:rPr>
              <w:t>0,0</w:t>
            </w:r>
          </w:p>
        </w:tc>
      </w:tr>
      <w:tr w:rsidR="00C70E84" w:rsidRPr="005034CE" w:rsidTr="007C5AE4">
        <w:tc>
          <w:tcPr>
            <w:tcW w:w="5330" w:type="dxa"/>
          </w:tcPr>
          <w:p w:rsidR="00C70E84" w:rsidRPr="007C5AE4" w:rsidRDefault="00C70E84" w:rsidP="008B6105">
            <w:pPr>
              <w:autoSpaceDE w:val="0"/>
              <w:autoSpaceDN w:val="0"/>
              <w:adjustRightInd w:val="0"/>
              <w:spacing w:line="192" w:lineRule="auto"/>
              <w:rPr>
                <w:sz w:val="24"/>
              </w:rPr>
            </w:pPr>
            <w:r w:rsidRPr="007C5AE4">
              <w:rPr>
                <w:sz w:val="24"/>
              </w:rPr>
              <w:t>бюджети сіл, селищ, міст районного підпорядкування**</w:t>
            </w:r>
          </w:p>
        </w:tc>
        <w:tc>
          <w:tcPr>
            <w:tcW w:w="1690" w:type="dxa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690" w:type="dxa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690" w:type="dxa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470" w:type="dxa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C70E84" w:rsidRPr="005034CE" w:rsidTr="007C5AE4">
        <w:tc>
          <w:tcPr>
            <w:tcW w:w="5330" w:type="dxa"/>
          </w:tcPr>
          <w:p w:rsidR="00C70E84" w:rsidRPr="007C5AE4" w:rsidRDefault="00C70E84" w:rsidP="008B6105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C5AE4">
              <w:rPr>
                <w:sz w:val="24"/>
              </w:rPr>
              <w:t>кошти небюджетних джерел**</w:t>
            </w:r>
          </w:p>
        </w:tc>
        <w:tc>
          <w:tcPr>
            <w:tcW w:w="1690" w:type="dxa"/>
          </w:tcPr>
          <w:p w:rsidR="00C70E84" w:rsidRPr="00935B39" w:rsidRDefault="00C70E84" w:rsidP="008B6105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690" w:type="dxa"/>
          </w:tcPr>
          <w:p w:rsidR="00C70E84" w:rsidRPr="005034CE" w:rsidRDefault="00C70E84" w:rsidP="008B610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470" w:type="dxa"/>
          </w:tcPr>
          <w:p w:rsidR="00C70E84" w:rsidRPr="00935B39" w:rsidRDefault="00C70E84" w:rsidP="008B6105">
            <w:pPr>
              <w:jc w:val="center"/>
              <w:rPr>
                <w:sz w:val="24"/>
              </w:rPr>
            </w:pPr>
          </w:p>
        </w:tc>
      </w:tr>
    </w:tbl>
    <w:p w:rsidR="00C70E84" w:rsidRPr="005034CE" w:rsidRDefault="00C70E84" w:rsidP="00E32F8E">
      <w:pPr>
        <w:autoSpaceDE w:val="0"/>
        <w:autoSpaceDN w:val="0"/>
        <w:adjustRightInd w:val="0"/>
        <w:ind w:left="1300" w:hanging="130"/>
        <w:rPr>
          <w:sz w:val="24"/>
        </w:rPr>
      </w:pPr>
    </w:p>
    <w:p w:rsidR="00C70E84" w:rsidRPr="005034CE" w:rsidRDefault="00C70E84" w:rsidP="00E32F8E">
      <w:pPr>
        <w:autoSpaceDE w:val="0"/>
        <w:autoSpaceDN w:val="0"/>
        <w:adjustRightInd w:val="0"/>
        <w:ind w:left="1300" w:hanging="130"/>
        <w:rPr>
          <w:sz w:val="24"/>
        </w:rPr>
      </w:pPr>
      <w:r w:rsidRPr="005034CE">
        <w:rPr>
          <w:sz w:val="24"/>
        </w:rPr>
        <w:t xml:space="preserve">*якщо строк виконання програми 5 і більше років, вона поділяється на етапи і таблиця оформляється на кожний з них окремо. </w:t>
      </w:r>
    </w:p>
    <w:p w:rsidR="00C70E84" w:rsidRPr="005034CE" w:rsidRDefault="00C70E84" w:rsidP="00E32F8E">
      <w:pPr>
        <w:autoSpaceDE w:val="0"/>
        <w:autoSpaceDN w:val="0"/>
        <w:adjustRightInd w:val="0"/>
        <w:ind w:firstLine="1170"/>
        <w:rPr>
          <w:sz w:val="24"/>
        </w:rPr>
      </w:pPr>
      <w:r w:rsidRPr="005034CE">
        <w:rPr>
          <w:sz w:val="24"/>
        </w:rPr>
        <w:t>**кожний бюджет та кожне джерело вказується окремо</w:t>
      </w:r>
    </w:p>
    <w:p w:rsidR="00C70E84" w:rsidRPr="005034CE" w:rsidRDefault="00C70E84" w:rsidP="00E32F8E">
      <w:pPr>
        <w:autoSpaceDE w:val="0"/>
        <w:autoSpaceDN w:val="0"/>
        <w:adjustRightInd w:val="0"/>
        <w:rPr>
          <w:sz w:val="24"/>
        </w:rPr>
      </w:pPr>
    </w:p>
    <w:p w:rsidR="00C70E84" w:rsidRPr="005034CE" w:rsidRDefault="00C70E84" w:rsidP="007C5AE4">
      <w:pPr>
        <w:pStyle w:val="Header"/>
        <w:tabs>
          <w:tab w:val="clear" w:pos="4320"/>
          <w:tab w:val="left" w:pos="708"/>
          <w:tab w:val="left" w:pos="1416"/>
          <w:tab w:val="left" w:pos="2124"/>
          <w:tab w:val="left" w:pos="2832"/>
          <w:tab w:val="left" w:pos="3540"/>
          <w:tab w:val="center" w:pos="4564"/>
        </w:tabs>
        <w:spacing w:line="192" w:lineRule="auto"/>
        <w:ind w:left="1416"/>
        <w:jc w:val="left"/>
        <w:rPr>
          <w:b/>
          <w:noProof w:val="0"/>
          <w:sz w:val="24"/>
          <w:szCs w:val="24"/>
          <w:lang w:val="ru-RU"/>
        </w:rPr>
      </w:pPr>
      <w:r w:rsidRPr="005034CE">
        <w:rPr>
          <w:b/>
          <w:noProof w:val="0"/>
          <w:sz w:val="24"/>
          <w:szCs w:val="24"/>
        </w:rPr>
        <w:t xml:space="preserve">Керівник установи - </w:t>
      </w:r>
      <w:r w:rsidRPr="005034CE">
        <w:rPr>
          <w:b/>
          <w:noProof w:val="0"/>
          <w:sz w:val="24"/>
          <w:szCs w:val="24"/>
        </w:rPr>
        <w:br/>
        <w:t>головного</w:t>
      </w:r>
      <w:r w:rsidRPr="005034CE">
        <w:rPr>
          <w:b/>
          <w:sz w:val="24"/>
          <w:szCs w:val="24"/>
        </w:rPr>
        <w:t xml:space="preserve"> розпорядник</w:t>
      </w:r>
      <w:r w:rsidRPr="005034CE">
        <w:rPr>
          <w:b/>
          <w:noProof w:val="0"/>
          <w:sz w:val="24"/>
          <w:szCs w:val="24"/>
        </w:rPr>
        <w:t>а</w:t>
      </w:r>
      <w:r w:rsidRPr="005034CE">
        <w:rPr>
          <w:b/>
          <w:sz w:val="24"/>
          <w:szCs w:val="24"/>
        </w:rPr>
        <w:t xml:space="preserve"> коштів</w:t>
      </w:r>
      <w:r w:rsidRPr="005034CE">
        <w:rPr>
          <w:b/>
          <w:noProof w:val="0"/>
          <w:sz w:val="24"/>
          <w:szCs w:val="24"/>
        </w:rPr>
        <w:t xml:space="preserve"> </w:t>
      </w:r>
      <w:r w:rsidRPr="005034CE">
        <w:rPr>
          <w:b/>
          <w:noProof w:val="0"/>
          <w:sz w:val="24"/>
          <w:szCs w:val="24"/>
        </w:rPr>
        <w:tab/>
        <w:t xml:space="preserve">                       ________</w:t>
      </w:r>
      <w:r>
        <w:rPr>
          <w:b/>
          <w:noProof w:val="0"/>
          <w:sz w:val="24"/>
          <w:szCs w:val="24"/>
        </w:rPr>
        <w:t xml:space="preserve">__________               </w:t>
      </w:r>
      <w:r w:rsidRPr="005034CE">
        <w:rPr>
          <w:b/>
          <w:noProof w:val="0"/>
          <w:sz w:val="24"/>
          <w:szCs w:val="24"/>
        </w:rPr>
        <w:t xml:space="preserve">    </w:t>
      </w:r>
      <w:r>
        <w:rPr>
          <w:b/>
          <w:noProof w:val="0"/>
          <w:sz w:val="24"/>
          <w:szCs w:val="24"/>
        </w:rPr>
        <w:t xml:space="preserve">   </w:t>
      </w:r>
      <w:r w:rsidRPr="005034CE">
        <w:rPr>
          <w:b/>
          <w:noProof w:val="0"/>
          <w:sz w:val="24"/>
          <w:szCs w:val="24"/>
        </w:rPr>
        <w:t xml:space="preserve">   </w:t>
      </w:r>
      <w:r w:rsidRPr="00D02233">
        <w:rPr>
          <w:b/>
          <w:sz w:val="24"/>
          <w:szCs w:val="24"/>
          <w:lang w:val="ru-RU"/>
        </w:rPr>
        <w:t>Кравець І.Д.</w:t>
      </w:r>
    </w:p>
    <w:p w:rsidR="00C70E84" w:rsidRPr="005034CE" w:rsidRDefault="00C70E84" w:rsidP="007C5AE4">
      <w:pPr>
        <w:pStyle w:val="Header"/>
        <w:tabs>
          <w:tab w:val="left" w:pos="708"/>
        </w:tabs>
        <w:spacing w:line="192" w:lineRule="auto"/>
        <w:ind w:left="3496"/>
        <w:jc w:val="left"/>
        <w:rPr>
          <w:b/>
          <w:noProof w:val="0"/>
          <w:sz w:val="24"/>
          <w:szCs w:val="24"/>
        </w:rPr>
      </w:pPr>
      <w:r w:rsidRPr="005034CE">
        <w:rPr>
          <w:noProof w:val="0"/>
          <w:sz w:val="24"/>
          <w:szCs w:val="24"/>
        </w:rPr>
        <w:t xml:space="preserve">    </w:t>
      </w:r>
    </w:p>
    <w:p w:rsidR="00C70E84" w:rsidRPr="005034CE" w:rsidRDefault="00C70E84" w:rsidP="007C5AE4">
      <w:pPr>
        <w:pStyle w:val="Header"/>
        <w:tabs>
          <w:tab w:val="left" w:pos="708"/>
        </w:tabs>
        <w:ind w:left="3496"/>
        <w:rPr>
          <w:noProof w:val="0"/>
          <w:sz w:val="24"/>
          <w:szCs w:val="24"/>
        </w:rPr>
      </w:pP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</w:rPr>
        <w:tab/>
        <w:t xml:space="preserve"> </w:t>
      </w:r>
    </w:p>
    <w:p w:rsidR="00C70E84" w:rsidRPr="005034CE" w:rsidRDefault="00C70E84" w:rsidP="007C5AE4">
      <w:pPr>
        <w:pStyle w:val="Header"/>
        <w:tabs>
          <w:tab w:val="clear" w:pos="4320"/>
          <w:tab w:val="left" w:pos="708"/>
          <w:tab w:val="left" w:pos="1416"/>
          <w:tab w:val="left" w:pos="2124"/>
          <w:tab w:val="left" w:pos="2832"/>
          <w:tab w:val="left" w:pos="3540"/>
          <w:tab w:val="center" w:pos="4564"/>
        </w:tabs>
        <w:spacing w:line="192" w:lineRule="auto"/>
        <w:ind w:left="1416"/>
        <w:jc w:val="left"/>
        <w:rPr>
          <w:b/>
          <w:noProof w:val="0"/>
          <w:sz w:val="24"/>
          <w:szCs w:val="24"/>
          <w:lang w:val="ru-RU"/>
        </w:rPr>
      </w:pPr>
      <w:r w:rsidRPr="005034CE">
        <w:rPr>
          <w:b/>
          <w:noProof w:val="0"/>
          <w:sz w:val="24"/>
          <w:szCs w:val="24"/>
        </w:rPr>
        <w:t xml:space="preserve">Відповідальний </w:t>
      </w:r>
      <w:r w:rsidRPr="005034CE">
        <w:rPr>
          <w:b/>
          <w:noProof w:val="0"/>
          <w:sz w:val="24"/>
          <w:szCs w:val="24"/>
        </w:rPr>
        <w:br/>
        <w:t>виконавець Програми</w:t>
      </w:r>
      <w:r w:rsidRPr="005034CE">
        <w:rPr>
          <w:b/>
          <w:noProof w:val="0"/>
          <w:sz w:val="24"/>
          <w:szCs w:val="24"/>
        </w:rPr>
        <w:tab/>
        <w:t xml:space="preserve">                                      </w:t>
      </w:r>
      <w:r>
        <w:rPr>
          <w:b/>
          <w:noProof w:val="0"/>
          <w:sz w:val="24"/>
          <w:szCs w:val="24"/>
        </w:rPr>
        <w:t xml:space="preserve">   </w:t>
      </w:r>
      <w:r w:rsidRPr="005034CE">
        <w:rPr>
          <w:b/>
          <w:noProof w:val="0"/>
          <w:sz w:val="24"/>
          <w:szCs w:val="24"/>
        </w:rPr>
        <w:t xml:space="preserve"> __________________                         </w:t>
      </w:r>
      <w:r w:rsidRPr="00D02233">
        <w:rPr>
          <w:b/>
          <w:sz w:val="24"/>
          <w:szCs w:val="24"/>
          <w:lang w:val="ru-RU"/>
        </w:rPr>
        <w:t>Кравець І.Д.</w:t>
      </w:r>
    </w:p>
    <w:p w:rsidR="00C70E84" w:rsidRPr="005034CE" w:rsidRDefault="00C70E84" w:rsidP="00E32F8E">
      <w:pPr>
        <w:pStyle w:val="Header"/>
        <w:tabs>
          <w:tab w:val="left" w:pos="708"/>
        </w:tabs>
        <w:ind w:left="2080"/>
        <w:rPr>
          <w:noProof w:val="0"/>
          <w:sz w:val="24"/>
          <w:szCs w:val="24"/>
        </w:rPr>
      </w:pPr>
      <w:r w:rsidRPr="005034CE">
        <w:rPr>
          <w:b/>
          <w:noProof w:val="0"/>
          <w:sz w:val="24"/>
          <w:szCs w:val="24"/>
        </w:rPr>
        <w:tab/>
      </w:r>
      <w:r w:rsidRPr="005034CE">
        <w:rPr>
          <w:b/>
          <w:noProof w:val="0"/>
          <w:sz w:val="24"/>
          <w:szCs w:val="24"/>
          <w:lang w:val="ru-RU"/>
        </w:rPr>
        <w:tab/>
        <w:t xml:space="preserve">                         </w:t>
      </w:r>
    </w:p>
    <w:p w:rsidR="00C70E84" w:rsidRPr="005034CE" w:rsidRDefault="00C70E84" w:rsidP="007C5AE4">
      <w:pPr>
        <w:pStyle w:val="Header"/>
        <w:ind w:left="708" w:firstLine="993"/>
        <w:rPr>
          <w:sz w:val="24"/>
          <w:szCs w:val="24"/>
          <w:lang w:val="ru-RU" w:eastAsia="uk-UA"/>
        </w:rPr>
      </w:pPr>
      <w:r w:rsidRPr="005034CE">
        <w:rPr>
          <w:sz w:val="24"/>
          <w:szCs w:val="24"/>
          <w:lang w:val="ru-RU"/>
        </w:rPr>
        <w:t>тел.:</w:t>
      </w:r>
      <w:r w:rsidRPr="005034CE">
        <w:rPr>
          <w:noProof w:val="0"/>
          <w:sz w:val="24"/>
          <w:szCs w:val="24"/>
          <w:lang w:val="ru-RU"/>
        </w:rPr>
        <w:t xml:space="preserve"> 2-</w:t>
      </w:r>
      <w:r>
        <w:rPr>
          <w:noProof w:val="0"/>
          <w:sz w:val="24"/>
          <w:szCs w:val="24"/>
          <w:lang w:val="ru-RU"/>
        </w:rPr>
        <w:t>61</w:t>
      </w:r>
      <w:r w:rsidRPr="005034CE">
        <w:rPr>
          <w:noProof w:val="0"/>
          <w:sz w:val="24"/>
          <w:szCs w:val="24"/>
          <w:lang w:val="ru-RU"/>
        </w:rPr>
        <w:t>-82</w:t>
      </w:r>
    </w:p>
    <w:p w:rsidR="00C70E84" w:rsidRPr="005034CE" w:rsidRDefault="00C70E84" w:rsidP="00E32F8E">
      <w:pPr>
        <w:tabs>
          <w:tab w:val="left" w:pos="12645"/>
        </w:tabs>
        <w:autoSpaceDE w:val="0"/>
        <w:autoSpaceDN w:val="0"/>
        <w:adjustRightInd w:val="0"/>
        <w:jc w:val="right"/>
        <w:rPr>
          <w:sz w:val="24"/>
        </w:rPr>
      </w:pPr>
    </w:p>
    <w:p w:rsidR="00C70E84" w:rsidRDefault="00C70E84"/>
    <w:sectPr w:rsidR="00C70E84" w:rsidSect="001B5674">
      <w:pgSz w:w="16838" w:h="11906" w:orient="landscape" w:code="9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813B6"/>
    <w:multiLevelType w:val="hybridMultilevel"/>
    <w:tmpl w:val="49300DBE"/>
    <w:lvl w:ilvl="0" w:tplc="87680A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E8A5964"/>
    <w:multiLevelType w:val="hybridMultilevel"/>
    <w:tmpl w:val="639CD5D8"/>
    <w:lvl w:ilvl="0" w:tplc="EA204D64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8F6"/>
    <w:rsid w:val="0000081C"/>
    <w:rsid w:val="000019C2"/>
    <w:rsid w:val="00002692"/>
    <w:rsid w:val="00002BC5"/>
    <w:rsid w:val="000038F8"/>
    <w:rsid w:val="00005089"/>
    <w:rsid w:val="00006967"/>
    <w:rsid w:val="00010E96"/>
    <w:rsid w:val="00013B79"/>
    <w:rsid w:val="0001436C"/>
    <w:rsid w:val="00014DD0"/>
    <w:rsid w:val="00015E03"/>
    <w:rsid w:val="00016B20"/>
    <w:rsid w:val="00020B11"/>
    <w:rsid w:val="00020DE4"/>
    <w:rsid w:val="00021247"/>
    <w:rsid w:val="00021796"/>
    <w:rsid w:val="00022BA2"/>
    <w:rsid w:val="0002378B"/>
    <w:rsid w:val="00025FFD"/>
    <w:rsid w:val="0002780B"/>
    <w:rsid w:val="00027A2A"/>
    <w:rsid w:val="000300C7"/>
    <w:rsid w:val="00030443"/>
    <w:rsid w:val="00030BDD"/>
    <w:rsid w:val="000314D9"/>
    <w:rsid w:val="00034B31"/>
    <w:rsid w:val="00034C94"/>
    <w:rsid w:val="00035B66"/>
    <w:rsid w:val="000369F4"/>
    <w:rsid w:val="0003748F"/>
    <w:rsid w:val="0004133C"/>
    <w:rsid w:val="00043764"/>
    <w:rsid w:val="0004566D"/>
    <w:rsid w:val="000523EB"/>
    <w:rsid w:val="00054786"/>
    <w:rsid w:val="00062EF8"/>
    <w:rsid w:val="0007198A"/>
    <w:rsid w:val="00072A38"/>
    <w:rsid w:val="000732B8"/>
    <w:rsid w:val="0007366C"/>
    <w:rsid w:val="00077E51"/>
    <w:rsid w:val="00082267"/>
    <w:rsid w:val="00085E20"/>
    <w:rsid w:val="00086C42"/>
    <w:rsid w:val="00090540"/>
    <w:rsid w:val="00090EC5"/>
    <w:rsid w:val="00092258"/>
    <w:rsid w:val="000960DF"/>
    <w:rsid w:val="00097B2B"/>
    <w:rsid w:val="000A16D1"/>
    <w:rsid w:val="000A291E"/>
    <w:rsid w:val="000A2B05"/>
    <w:rsid w:val="000A3733"/>
    <w:rsid w:val="000A486A"/>
    <w:rsid w:val="000A571C"/>
    <w:rsid w:val="000A6AD0"/>
    <w:rsid w:val="000A74FE"/>
    <w:rsid w:val="000B29B1"/>
    <w:rsid w:val="000B2B52"/>
    <w:rsid w:val="000B3351"/>
    <w:rsid w:val="000B33C4"/>
    <w:rsid w:val="000B4DD2"/>
    <w:rsid w:val="000B593F"/>
    <w:rsid w:val="000B5B53"/>
    <w:rsid w:val="000B666F"/>
    <w:rsid w:val="000B682A"/>
    <w:rsid w:val="000B7638"/>
    <w:rsid w:val="000B7A81"/>
    <w:rsid w:val="000B7E28"/>
    <w:rsid w:val="000C0C7C"/>
    <w:rsid w:val="000C21E7"/>
    <w:rsid w:val="000C4732"/>
    <w:rsid w:val="000C5A71"/>
    <w:rsid w:val="000D1D58"/>
    <w:rsid w:val="000D2D2C"/>
    <w:rsid w:val="000D487C"/>
    <w:rsid w:val="000D60D4"/>
    <w:rsid w:val="000D6CD3"/>
    <w:rsid w:val="000E18C3"/>
    <w:rsid w:val="000E2D13"/>
    <w:rsid w:val="000E3CAC"/>
    <w:rsid w:val="000E414D"/>
    <w:rsid w:val="000E5821"/>
    <w:rsid w:val="000E71EB"/>
    <w:rsid w:val="000F04EE"/>
    <w:rsid w:val="000F11FC"/>
    <w:rsid w:val="000F292A"/>
    <w:rsid w:val="000F39A2"/>
    <w:rsid w:val="00100FDB"/>
    <w:rsid w:val="00101198"/>
    <w:rsid w:val="00103834"/>
    <w:rsid w:val="001052E8"/>
    <w:rsid w:val="00106272"/>
    <w:rsid w:val="001071E1"/>
    <w:rsid w:val="00107BC6"/>
    <w:rsid w:val="0011046B"/>
    <w:rsid w:val="00110D7D"/>
    <w:rsid w:val="00112DCE"/>
    <w:rsid w:val="00113D5D"/>
    <w:rsid w:val="00114548"/>
    <w:rsid w:val="00114894"/>
    <w:rsid w:val="001156B3"/>
    <w:rsid w:val="00117DDD"/>
    <w:rsid w:val="00124B0E"/>
    <w:rsid w:val="0012672E"/>
    <w:rsid w:val="00127029"/>
    <w:rsid w:val="001273B5"/>
    <w:rsid w:val="0013063B"/>
    <w:rsid w:val="00133A4F"/>
    <w:rsid w:val="00134A25"/>
    <w:rsid w:val="00136FD3"/>
    <w:rsid w:val="001412DA"/>
    <w:rsid w:val="00143F55"/>
    <w:rsid w:val="00144B20"/>
    <w:rsid w:val="00146159"/>
    <w:rsid w:val="00147953"/>
    <w:rsid w:val="00147971"/>
    <w:rsid w:val="0015134C"/>
    <w:rsid w:val="00153526"/>
    <w:rsid w:val="00153656"/>
    <w:rsid w:val="00154069"/>
    <w:rsid w:val="00155070"/>
    <w:rsid w:val="0015618F"/>
    <w:rsid w:val="00156D8E"/>
    <w:rsid w:val="001570E2"/>
    <w:rsid w:val="00157E2D"/>
    <w:rsid w:val="00160CF9"/>
    <w:rsid w:val="0016244D"/>
    <w:rsid w:val="0016424E"/>
    <w:rsid w:val="00164B96"/>
    <w:rsid w:val="00165192"/>
    <w:rsid w:val="001656AC"/>
    <w:rsid w:val="00166AE6"/>
    <w:rsid w:val="001709C4"/>
    <w:rsid w:val="0017739C"/>
    <w:rsid w:val="00181F5E"/>
    <w:rsid w:val="001840C0"/>
    <w:rsid w:val="0018447F"/>
    <w:rsid w:val="001851E5"/>
    <w:rsid w:val="00185655"/>
    <w:rsid w:val="001857B2"/>
    <w:rsid w:val="00185C10"/>
    <w:rsid w:val="00186067"/>
    <w:rsid w:val="00187656"/>
    <w:rsid w:val="00191312"/>
    <w:rsid w:val="001915D0"/>
    <w:rsid w:val="00191F1F"/>
    <w:rsid w:val="00192523"/>
    <w:rsid w:val="00195E08"/>
    <w:rsid w:val="001A0C0B"/>
    <w:rsid w:val="001A1C65"/>
    <w:rsid w:val="001A51D3"/>
    <w:rsid w:val="001A53C4"/>
    <w:rsid w:val="001B08E9"/>
    <w:rsid w:val="001B20CE"/>
    <w:rsid w:val="001B21F6"/>
    <w:rsid w:val="001B26F7"/>
    <w:rsid w:val="001B301F"/>
    <w:rsid w:val="001B361A"/>
    <w:rsid w:val="001B4189"/>
    <w:rsid w:val="001B54C1"/>
    <w:rsid w:val="001B5674"/>
    <w:rsid w:val="001B56F3"/>
    <w:rsid w:val="001B5D81"/>
    <w:rsid w:val="001B63E5"/>
    <w:rsid w:val="001C1600"/>
    <w:rsid w:val="001C1D22"/>
    <w:rsid w:val="001C2EF0"/>
    <w:rsid w:val="001C3B51"/>
    <w:rsid w:val="001C4569"/>
    <w:rsid w:val="001C6836"/>
    <w:rsid w:val="001D1BEC"/>
    <w:rsid w:val="001D2306"/>
    <w:rsid w:val="001D26C5"/>
    <w:rsid w:val="001D5310"/>
    <w:rsid w:val="001E224D"/>
    <w:rsid w:val="001E6397"/>
    <w:rsid w:val="001E6B3A"/>
    <w:rsid w:val="001E7342"/>
    <w:rsid w:val="001E78B9"/>
    <w:rsid w:val="001F1BB1"/>
    <w:rsid w:val="001F1F03"/>
    <w:rsid w:val="001F2046"/>
    <w:rsid w:val="001F281C"/>
    <w:rsid w:val="001F3F0F"/>
    <w:rsid w:val="00203E8F"/>
    <w:rsid w:val="002041F3"/>
    <w:rsid w:val="00204D0E"/>
    <w:rsid w:val="00206E9B"/>
    <w:rsid w:val="002073D3"/>
    <w:rsid w:val="002108EC"/>
    <w:rsid w:val="002121D1"/>
    <w:rsid w:val="00213FE0"/>
    <w:rsid w:val="00214C1C"/>
    <w:rsid w:val="00216A1A"/>
    <w:rsid w:val="00217EAC"/>
    <w:rsid w:val="00221D5A"/>
    <w:rsid w:val="00222502"/>
    <w:rsid w:val="00223424"/>
    <w:rsid w:val="00223D60"/>
    <w:rsid w:val="0022497B"/>
    <w:rsid w:val="00225019"/>
    <w:rsid w:val="00225D17"/>
    <w:rsid w:val="00227782"/>
    <w:rsid w:val="00227E04"/>
    <w:rsid w:val="002301BD"/>
    <w:rsid w:val="002304C3"/>
    <w:rsid w:val="00231BC7"/>
    <w:rsid w:val="00233525"/>
    <w:rsid w:val="0023575B"/>
    <w:rsid w:val="002361D8"/>
    <w:rsid w:val="002409D3"/>
    <w:rsid w:val="00243214"/>
    <w:rsid w:val="0024341E"/>
    <w:rsid w:val="00243E17"/>
    <w:rsid w:val="00244511"/>
    <w:rsid w:val="00244687"/>
    <w:rsid w:val="00244FD9"/>
    <w:rsid w:val="00247E43"/>
    <w:rsid w:val="00254C9B"/>
    <w:rsid w:val="002623D6"/>
    <w:rsid w:val="00262BF9"/>
    <w:rsid w:val="00263DA3"/>
    <w:rsid w:val="00267732"/>
    <w:rsid w:val="002679BB"/>
    <w:rsid w:val="00270084"/>
    <w:rsid w:val="00270A5B"/>
    <w:rsid w:val="00271B88"/>
    <w:rsid w:val="00271E7E"/>
    <w:rsid w:val="0027240B"/>
    <w:rsid w:val="0027399F"/>
    <w:rsid w:val="00273F36"/>
    <w:rsid w:val="00274653"/>
    <w:rsid w:val="0028040A"/>
    <w:rsid w:val="00280711"/>
    <w:rsid w:val="00281126"/>
    <w:rsid w:val="00283B66"/>
    <w:rsid w:val="00284E35"/>
    <w:rsid w:val="00290414"/>
    <w:rsid w:val="00292C31"/>
    <w:rsid w:val="002935FF"/>
    <w:rsid w:val="00293EF6"/>
    <w:rsid w:val="00294B4A"/>
    <w:rsid w:val="00295518"/>
    <w:rsid w:val="00296287"/>
    <w:rsid w:val="00297675"/>
    <w:rsid w:val="002A2F07"/>
    <w:rsid w:val="002A3ACE"/>
    <w:rsid w:val="002A4E2A"/>
    <w:rsid w:val="002A53A9"/>
    <w:rsid w:val="002A5B0A"/>
    <w:rsid w:val="002A655B"/>
    <w:rsid w:val="002A69C1"/>
    <w:rsid w:val="002B028F"/>
    <w:rsid w:val="002B056F"/>
    <w:rsid w:val="002B079E"/>
    <w:rsid w:val="002B0D52"/>
    <w:rsid w:val="002B185B"/>
    <w:rsid w:val="002B32C3"/>
    <w:rsid w:val="002B4186"/>
    <w:rsid w:val="002B4922"/>
    <w:rsid w:val="002B53AB"/>
    <w:rsid w:val="002B745E"/>
    <w:rsid w:val="002B74D1"/>
    <w:rsid w:val="002B7828"/>
    <w:rsid w:val="002C274A"/>
    <w:rsid w:val="002C33FD"/>
    <w:rsid w:val="002C5EE7"/>
    <w:rsid w:val="002C6FBA"/>
    <w:rsid w:val="002C713F"/>
    <w:rsid w:val="002D0EC3"/>
    <w:rsid w:val="002D260F"/>
    <w:rsid w:val="002D629B"/>
    <w:rsid w:val="002D633A"/>
    <w:rsid w:val="002E0A92"/>
    <w:rsid w:val="002E508F"/>
    <w:rsid w:val="002E7D0D"/>
    <w:rsid w:val="002F0837"/>
    <w:rsid w:val="002F09C4"/>
    <w:rsid w:val="002F09EE"/>
    <w:rsid w:val="002F0BEE"/>
    <w:rsid w:val="002F21BC"/>
    <w:rsid w:val="002F355A"/>
    <w:rsid w:val="002F3C81"/>
    <w:rsid w:val="002F6B9A"/>
    <w:rsid w:val="00301534"/>
    <w:rsid w:val="00301DDB"/>
    <w:rsid w:val="0030336F"/>
    <w:rsid w:val="00305B94"/>
    <w:rsid w:val="003062C8"/>
    <w:rsid w:val="0030639E"/>
    <w:rsid w:val="00307F95"/>
    <w:rsid w:val="00310622"/>
    <w:rsid w:val="00317AF0"/>
    <w:rsid w:val="00317C7A"/>
    <w:rsid w:val="00320FFA"/>
    <w:rsid w:val="00325249"/>
    <w:rsid w:val="003262FD"/>
    <w:rsid w:val="0032708A"/>
    <w:rsid w:val="00327827"/>
    <w:rsid w:val="00330508"/>
    <w:rsid w:val="00332D43"/>
    <w:rsid w:val="00333224"/>
    <w:rsid w:val="00333B1A"/>
    <w:rsid w:val="00334643"/>
    <w:rsid w:val="003356EA"/>
    <w:rsid w:val="00336127"/>
    <w:rsid w:val="0033750F"/>
    <w:rsid w:val="00342105"/>
    <w:rsid w:val="00343730"/>
    <w:rsid w:val="00344852"/>
    <w:rsid w:val="00346A48"/>
    <w:rsid w:val="0034757E"/>
    <w:rsid w:val="00347BAB"/>
    <w:rsid w:val="00350184"/>
    <w:rsid w:val="00353FEC"/>
    <w:rsid w:val="00356A50"/>
    <w:rsid w:val="003573BE"/>
    <w:rsid w:val="00357E74"/>
    <w:rsid w:val="0036139A"/>
    <w:rsid w:val="003640DD"/>
    <w:rsid w:val="003650E3"/>
    <w:rsid w:val="0036715A"/>
    <w:rsid w:val="0037006E"/>
    <w:rsid w:val="00374673"/>
    <w:rsid w:val="00383321"/>
    <w:rsid w:val="003839A0"/>
    <w:rsid w:val="003842CC"/>
    <w:rsid w:val="003843E6"/>
    <w:rsid w:val="00384DE6"/>
    <w:rsid w:val="003860C4"/>
    <w:rsid w:val="00386F80"/>
    <w:rsid w:val="00390272"/>
    <w:rsid w:val="00392883"/>
    <w:rsid w:val="00392F83"/>
    <w:rsid w:val="003944B2"/>
    <w:rsid w:val="00394B57"/>
    <w:rsid w:val="00394FBB"/>
    <w:rsid w:val="003A089A"/>
    <w:rsid w:val="003A1D32"/>
    <w:rsid w:val="003A2CB7"/>
    <w:rsid w:val="003A4542"/>
    <w:rsid w:val="003B01DB"/>
    <w:rsid w:val="003B2C8C"/>
    <w:rsid w:val="003B4AEF"/>
    <w:rsid w:val="003B516F"/>
    <w:rsid w:val="003B55ED"/>
    <w:rsid w:val="003B6C21"/>
    <w:rsid w:val="003B7548"/>
    <w:rsid w:val="003C0318"/>
    <w:rsid w:val="003C0755"/>
    <w:rsid w:val="003C1409"/>
    <w:rsid w:val="003C278E"/>
    <w:rsid w:val="003C2C46"/>
    <w:rsid w:val="003C3008"/>
    <w:rsid w:val="003C37B3"/>
    <w:rsid w:val="003C3DE4"/>
    <w:rsid w:val="003C4CE4"/>
    <w:rsid w:val="003C5E09"/>
    <w:rsid w:val="003C7669"/>
    <w:rsid w:val="003C78B9"/>
    <w:rsid w:val="003D0993"/>
    <w:rsid w:val="003D0AA7"/>
    <w:rsid w:val="003D0D0B"/>
    <w:rsid w:val="003D13DD"/>
    <w:rsid w:val="003D4C66"/>
    <w:rsid w:val="003D52E6"/>
    <w:rsid w:val="003D67BA"/>
    <w:rsid w:val="003D777D"/>
    <w:rsid w:val="003E0689"/>
    <w:rsid w:val="003E1FCE"/>
    <w:rsid w:val="003E33CB"/>
    <w:rsid w:val="003E39AB"/>
    <w:rsid w:val="003E5671"/>
    <w:rsid w:val="003E6E02"/>
    <w:rsid w:val="003E75B1"/>
    <w:rsid w:val="003F0A0C"/>
    <w:rsid w:val="003F1573"/>
    <w:rsid w:val="003F3D9C"/>
    <w:rsid w:val="003F5EC5"/>
    <w:rsid w:val="003F6001"/>
    <w:rsid w:val="003F7B86"/>
    <w:rsid w:val="003F7EA5"/>
    <w:rsid w:val="0040063F"/>
    <w:rsid w:val="00403210"/>
    <w:rsid w:val="0040678F"/>
    <w:rsid w:val="00406A47"/>
    <w:rsid w:val="00406CFB"/>
    <w:rsid w:val="00410582"/>
    <w:rsid w:val="0041381A"/>
    <w:rsid w:val="00414899"/>
    <w:rsid w:val="00415237"/>
    <w:rsid w:val="00421FBA"/>
    <w:rsid w:val="004228E4"/>
    <w:rsid w:val="00422916"/>
    <w:rsid w:val="00422DF5"/>
    <w:rsid w:val="00423F81"/>
    <w:rsid w:val="0042453F"/>
    <w:rsid w:val="0042481F"/>
    <w:rsid w:val="0042501E"/>
    <w:rsid w:val="00426AA9"/>
    <w:rsid w:val="004319D7"/>
    <w:rsid w:val="00433E66"/>
    <w:rsid w:val="00434FCF"/>
    <w:rsid w:val="00436DA8"/>
    <w:rsid w:val="00440315"/>
    <w:rsid w:val="00440F53"/>
    <w:rsid w:val="00442C13"/>
    <w:rsid w:val="00443068"/>
    <w:rsid w:val="004437D8"/>
    <w:rsid w:val="00445041"/>
    <w:rsid w:val="004451D6"/>
    <w:rsid w:val="00446FBF"/>
    <w:rsid w:val="00447EB8"/>
    <w:rsid w:val="00452709"/>
    <w:rsid w:val="00454480"/>
    <w:rsid w:val="0045459D"/>
    <w:rsid w:val="00455E7D"/>
    <w:rsid w:val="00460E79"/>
    <w:rsid w:val="00461BF9"/>
    <w:rsid w:val="004620B7"/>
    <w:rsid w:val="004636CA"/>
    <w:rsid w:val="00470A5B"/>
    <w:rsid w:val="00472CEC"/>
    <w:rsid w:val="00474467"/>
    <w:rsid w:val="00475B9B"/>
    <w:rsid w:val="00476CED"/>
    <w:rsid w:val="00477E93"/>
    <w:rsid w:val="00480C0F"/>
    <w:rsid w:val="00481148"/>
    <w:rsid w:val="00482AE3"/>
    <w:rsid w:val="00482C96"/>
    <w:rsid w:val="00483317"/>
    <w:rsid w:val="004855F3"/>
    <w:rsid w:val="00485770"/>
    <w:rsid w:val="004905BF"/>
    <w:rsid w:val="0049074E"/>
    <w:rsid w:val="00490958"/>
    <w:rsid w:val="00491F58"/>
    <w:rsid w:val="004956EB"/>
    <w:rsid w:val="004958DE"/>
    <w:rsid w:val="00495CE4"/>
    <w:rsid w:val="00497E15"/>
    <w:rsid w:val="004A1351"/>
    <w:rsid w:val="004A197A"/>
    <w:rsid w:val="004A1981"/>
    <w:rsid w:val="004A581D"/>
    <w:rsid w:val="004A7613"/>
    <w:rsid w:val="004B0369"/>
    <w:rsid w:val="004B2815"/>
    <w:rsid w:val="004B2881"/>
    <w:rsid w:val="004B4EC5"/>
    <w:rsid w:val="004B4F4F"/>
    <w:rsid w:val="004B6211"/>
    <w:rsid w:val="004C0934"/>
    <w:rsid w:val="004C1870"/>
    <w:rsid w:val="004C6DDB"/>
    <w:rsid w:val="004C71D1"/>
    <w:rsid w:val="004D0468"/>
    <w:rsid w:val="004D1EFC"/>
    <w:rsid w:val="004D5328"/>
    <w:rsid w:val="004D701B"/>
    <w:rsid w:val="004E1E54"/>
    <w:rsid w:val="004E2328"/>
    <w:rsid w:val="004E33E3"/>
    <w:rsid w:val="004E3C95"/>
    <w:rsid w:val="004E50C8"/>
    <w:rsid w:val="004E5F0E"/>
    <w:rsid w:val="004E670A"/>
    <w:rsid w:val="004F21DD"/>
    <w:rsid w:val="004F27F0"/>
    <w:rsid w:val="004F4914"/>
    <w:rsid w:val="00500A69"/>
    <w:rsid w:val="00500AC6"/>
    <w:rsid w:val="00500C3E"/>
    <w:rsid w:val="00500F14"/>
    <w:rsid w:val="005034CE"/>
    <w:rsid w:val="00503CA9"/>
    <w:rsid w:val="00504011"/>
    <w:rsid w:val="00504305"/>
    <w:rsid w:val="00506DC0"/>
    <w:rsid w:val="00514D4E"/>
    <w:rsid w:val="00520763"/>
    <w:rsid w:val="00523736"/>
    <w:rsid w:val="00523918"/>
    <w:rsid w:val="00524381"/>
    <w:rsid w:val="00524872"/>
    <w:rsid w:val="00526983"/>
    <w:rsid w:val="00526B1C"/>
    <w:rsid w:val="00533FA3"/>
    <w:rsid w:val="005350A9"/>
    <w:rsid w:val="00536B84"/>
    <w:rsid w:val="0053762E"/>
    <w:rsid w:val="00540A91"/>
    <w:rsid w:val="00545395"/>
    <w:rsid w:val="00547995"/>
    <w:rsid w:val="00551944"/>
    <w:rsid w:val="0055415E"/>
    <w:rsid w:val="005550CF"/>
    <w:rsid w:val="00555321"/>
    <w:rsid w:val="005561D4"/>
    <w:rsid w:val="005567FA"/>
    <w:rsid w:val="00556CF6"/>
    <w:rsid w:val="005601A8"/>
    <w:rsid w:val="005611AD"/>
    <w:rsid w:val="00564AB5"/>
    <w:rsid w:val="005667AD"/>
    <w:rsid w:val="005678A7"/>
    <w:rsid w:val="005723B8"/>
    <w:rsid w:val="00576347"/>
    <w:rsid w:val="00576CE5"/>
    <w:rsid w:val="00577807"/>
    <w:rsid w:val="00581B17"/>
    <w:rsid w:val="00585735"/>
    <w:rsid w:val="0058607D"/>
    <w:rsid w:val="00590B20"/>
    <w:rsid w:val="005945B7"/>
    <w:rsid w:val="00597179"/>
    <w:rsid w:val="005A0A07"/>
    <w:rsid w:val="005A0AA6"/>
    <w:rsid w:val="005A0DC6"/>
    <w:rsid w:val="005A2952"/>
    <w:rsid w:val="005A5411"/>
    <w:rsid w:val="005A6770"/>
    <w:rsid w:val="005B0423"/>
    <w:rsid w:val="005B0F14"/>
    <w:rsid w:val="005B3A05"/>
    <w:rsid w:val="005B4899"/>
    <w:rsid w:val="005B7A40"/>
    <w:rsid w:val="005C0A02"/>
    <w:rsid w:val="005C22D4"/>
    <w:rsid w:val="005C7016"/>
    <w:rsid w:val="005D5AD1"/>
    <w:rsid w:val="005E3136"/>
    <w:rsid w:val="005E4E03"/>
    <w:rsid w:val="005E6BA0"/>
    <w:rsid w:val="005F06C2"/>
    <w:rsid w:val="005F19E6"/>
    <w:rsid w:val="005F2F0C"/>
    <w:rsid w:val="005F36E5"/>
    <w:rsid w:val="005F39B9"/>
    <w:rsid w:val="005F491A"/>
    <w:rsid w:val="00600A10"/>
    <w:rsid w:val="00601B85"/>
    <w:rsid w:val="00601C02"/>
    <w:rsid w:val="006024A8"/>
    <w:rsid w:val="00603091"/>
    <w:rsid w:val="006052FE"/>
    <w:rsid w:val="006053CA"/>
    <w:rsid w:val="006056A8"/>
    <w:rsid w:val="006116E9"/>
    <w:rsid w:val="00612B3D"/>
    <w:rsid w:val="00612EC5"/>
    <w:rsid w:val="00613E4C"/>
    <w:rsid w:val="00614447"/>
    <w:rsid w:val="00620A74"/>
    <w:rsid w:val="00621017"/>
    <w:rsid w:val="0062160B"/>
    <w:rsid w:val="006220C4"/>
    <w:rsid w:val="006252DC"/>
    <w:rsid w:val="00625536"/>
    <w:rsid w:val="00626BCB"/>
    <w:rsid w:val="00632121"/>
    <w:rsid w:val="006327B9"/>
    <w:rsid w:val="006331F1"/>
    <w:rsid w:val="00634C17"/>
    <w:rsid w:val="00634FF6"/>
    <w:rsid w:val="00636A98"/>
    <w:rsid w:val="00637160"/>
    <w:rsid w:val="00637C73"/>
    <w:rsid w:val="00641DA6"/>
    <w:rsid w:val="00642798"/>
    <w:rsid w:val="00643389"/>
    <w:rsid w:val="00644969"/>
    <w:rsid w:val="0064598F"/>
    <w:rsid w:val="00645BA9"/>
    <w:rsid w:val="00647AAD"/>
    <w:rsid w:val="00652A4A"/>
    <w:rsid w:val="0065349A"/>
    <w:rsid w:val="00653F96"/>
    <w:rsid w:val="00655C2A"/>
    <w:rsid w:val="006567C1"/>
    <w:rsid w:val="006612C8"/>
    <w:rsid w:val="00662735"/>
    <w:rsid w:val="006651FB"/>
    <w:rsid w:val="00665E1C"/>
    <w:rsid w:val="00671CB7"/>
    <w:rsid w:val="0067202A"/>
    <w:rsid w:val="00672AE1"/>
    <w:rsid w:val="006730CB"/>
    <w:rsid w:val="00674F75"/>
    <w:rsid w:val="00676C98"/>
    <w:rsid w:val="00677033"/>
    <w:rsid w:val="00680282"/>
    <w:rsid w:val="00681319"/>
    <w:rsid w:val="006814E9"/>
    <w:rsid w:val="00682A91"/>
    <w:rsid w:val="00683996"/>
    <w:rsid w:val="006845A7"/>
    <w:rsid w:val="006878B6"/>
    <w:rsid w:val="0069404E"/>
    <w:rsid w:val="006955BD"/>
    <w:rsid w:val="00696A73"/>
    <w:rsid w:val="00696D1D"/>
    <w:rsid w:val="006A282E"/>
    <w:rsid w:val="006A3266"/>
    <w:rsid w:val="006A3D44"/>
    <w:rsid w:val="006A4D8F"/>
    <w:rsid w:val="006A5F77"/>
    <w:rsid w:val="006A7747"/>
    <w:rsid w:val="006A77F7"/>
    <w:rsid w:val="006B05C8"/>
    <w:rsid w:val="006B0E58"/>
    <w:rsid w:val="006B27CC"/>
    <w:rsid w:val="006B31D5"/>
    <w:rsid w:val="006B37D5"/>
    <w:rsid w:val="006B459F"/>
    <w:rsid w:val="006B7465"/>
    <w:rsid w:val="006C0AEE"/>
    <w:rsid w:val="006C4623"/>
    <w:rsid w:val="006C50EB"/>
    <w:rsid w:val="006C55FE"/>
    <w:rsid w:val="006D03E6"/>
    <w:rsid w:val="006D0B9B"/>
    <w:rsid w:val="006D1E4E"/>
    <w:rsid w:val="006D247F"/>
    <w:rsid w:val="006D249C"/>
    <w:rsid w:val="006D2690"/>
    <w:rsid w:val="006D31BE"/>
    <w:rsid w:val="006D3771"/>
    <w:rsid w:val="006D4157"/>
    <w:rsid w:val="006D5D33"/>
    <w:rsid w:val="006D708B"/>
    <w:rsid w:val="006D7571"/>
    <w:rsid w:val="006E0E3D"/>
    <w:rsid w:val="006E1B9F"/>
    <w:rsid w:val="006E2240"/>
    <w:rsid w:val="006E2798"/>
    <w:rsid w:val="006E4E55"/>
    <w:rsid w:val="006E5F0A"/>
    <w:rsid w:val="006E7FE3"/>
    <w:rsid w:val="006F06DE"/>
    <w:rsid w:val="006F09CF"/>
    <w:rsid w:val="006F193A"/>
    <w:rsid w:val="006F50C0"/>
    <w:rsid w:val="006F56AA"/>
    <w:rsid w:val="006F7390"/>
    <w:rsid w:val="006F7695"/>
    <w:rsid w:val="006F7BD7"/>
    <w:rsid w:val="007032F7"/>
    <w:rsid w:val="0070612B"/>
    <w:rsid w:val="007072C1"/>
    <w:rsid w:val="007077C9"/>
    <w:rsid w:val="00707945"/>
    <w:rsid w:val="00711601"/>
    <w:rsid w:val="00712883"/>
    <w:rsid w:val="00712BEB"/>
    <w:rsid w:val="00715238"/>
    <w:rsid w:val="007160DB"/>
    <w:rsid w:val="007163EF"/>
    <w:rsid w:val="00716585"/>
    <w:rsid w:val="00720583"/>
    <w:rsid w:val="007210B7"/>
    <w:rsid w:val="00722D3F"/>
    <w:rsid w:val="00724AA9"/>
    <w:rsid w:val="00726A9F"/>
    <w:rsid w:val="0072754F"/>
    <w:rsid w:val="00733526"/>
    <w:rsid w:val="00733DC0"/>
    <w:rsid w:val="007354C7"/>
    <w:rsid w:val="0073656C"/>
    <w:rsid w:val="0074078A"/>
    <w:rsid w:val="00741089"/>
    <w:rsid w:val="00741CFC"/>
    <w:rsid w:val="00741D65"/>
    <w:rsid w:val="00743114"/>
    <w:rsid w:val="00743DB2"/>
    <w:rsid w:val="00744C7D"/>
    <w:rsid w:val="007456A6"/>
    <w:rsid w:val="00745B52"/>
    <w:rsid w:val="00746304"/>
    <w:rsid w:val="007509C6"/>
    <w:rsid w:val="007527FD"/>
    <w:rsid w:val="00754350"/>
    <w:rsid w:val="00754413"/>
    <w:rsid w:val="007552D1"/>
    <w:rsid w:val="0075604F"/>
    <w:rsid w:val="00757B09"/>
    <w:rsid w:val="007603D2"/>
    <w:rsid w:val="00762A12"/>
    <w:rsid w:val="007700C0"/>
    <w:rsid w:val="00770D85"/>
    <w:rsid w:val="00771F1A"/>
    <w:rsid w:val="0077613E"/>
    <w:rsid w:val="00781C00"/>
    <w:rsid w:val="00781DD1"/>
    <w:rsid w:val="007821B7"/>
    <w:rsid w:val="00782A7D"/>
    <w:rsid w:val="00782BE0"/>
    <w:rsid w:val="0078347B"/>
    <w:rsid w:val="0078430E"/>
    <w:rsid w:val="0078460F"/>
    <w:rsid w:val="007847AF"/>
    <w:rsid w:val="00784E46"/>
    <w:rsid w:val="00786684"/>
    <w:rsid w:val="0079415D"/>
    <w:rsid w:val="007945F9"/>
    <w:rsid w:val="00795F37"/>
    <w:rsid w:val="00797E00"/>
    <w:rsid w:val="007A0180"/>
    <w:rsid w:val="007A01DE"/>
    <w:rsid w:val="007A085F"/>
    <w:rsid w:val="007A089F"/>
    <w:rsid w:val="007A17C5"/>
    <w:rsid w:val="007A3583"/>
    <w:rsid w:val="007A67A0"/>
    <w:rsid w:val="007A70C3"/>
    <w:rsid w:val="007A78C7"/>
    <w:rsid w:val="007B159C"/>
    <w:rsid w:val="007B1832"/>
    <w:rsid w:val="007B7557"/>
    <w:rsid w:val="007C135A"/>
    <w:rsid w:val="007C2972"/>
    <w:rsid w:val="007C2B38"/>
    <w:rsid w:val="007C5181"/>
    <w:rsid w:val="007C5AE4"/>
    <w:rsid w:val="007C7C25"/>
    <w:rsid w:val="007C7D93"/>
    <w:rsid w:val="007D112B"/>
    <w:rsid w:val="007D142E"/>
    <w:rsid w:val="007D1589"/>
    <w:rsid w:val="007D4F33"/>
    <w:rsid w:val="007D5FE2"/>
    <w:rsid w:val="007D729A"/>
    <w:rsid w:val="007E0126"/>
    <w:rsid w:val="007E3280"/>
    <w:rsid w:val="007E3C12"/>
    <w:rsid w:val="007E5E67"/>
    <w:rsid w:val="007F3CE3"/>
    <w:rsid w:val="007F4629"/>
    <w:rsid w:val="007F7A18"/>
    <w:rsid w:val="00802789"/>
    <w:rsid w:val="00802862"/>
    <w:rsid w:val="008032FC"/>
    <w:rsid w:val="0080605A"/>
    <w:rsid w:val="0080738D"/>
    <w:rsid w:val="008100A7"/>
    <w:rsid w:val="008109E5"/>
    <w:rsid w:val="00810BB6"/>
    <w:rsid w:val="00811FBD"/>
    <w:rsid w:val="008143D0"/>
    <w:rsid w:val="008157D6"/>
    <w:rsid w:val="008214F6"/>
    <w:rsid w:val="00821FF7"/>
    <w:rsid w:val="00824939"/>
    <w:rsid w:val="00825E37"/>
    <w:rsid w:val="00834706"/>
    <w:rsid w:val="00835145"/>
    <w:rsid w:val="00837859"/>
    <w:rsid w:val="00837C3D"/>
    <w:rsid w:val="0084023E"/>
    <w:rsid w:val="00840F49"/>
    <w:rsid w:val="00842A34"/>
    <w:rsid w:val="00843A37"/>
    <w:rsid w:val="00844D56"/>
    <w:rsid w:val="00846B68"/>
    <w:rsid w:val="0084706B"/>
    <w:rsid w:val="00847A72"/>
    <w:rsid w:val="0085029D"/>
    <w:rsid w:val="00851F2F"/>
    <w:rsid w:val="00853FBE"/>
    <w:rsid w:val="00854AC2"/>
    <w:rsid w:val="00855DD3"/>
    <w:rsid w:val="00855E5A"/>
    <w:rsid w:val="00860359"/>
    <w:rsid w:val="00860CB4"/>
    <w:rsid w:val="0086121D"/>
    <w:rsid w:val="00862FC9"/>
    <w:rsid w:val="0086382E"/>
    <w:rsid w:val="008666AD"/>
    <w:rsid w:val="00866C02"/>
    <w:rsid w:val="00866C34"/>
    <w:rsid w:val="00871B69"/>
    <w:rsid w:val="00876B61"/>
    <w:rsid w:val="00876EB5"/>
    <w:rsid w:val="0087771F"/>
    <w:rsid w:val="00880C23"/>
    <w:rsid w:val="008833A8"/>
    <w:rsid w:val="00884E3E"/>
    <w:rsid w:val="00886E69"/>
    <w:rsid w:val="00890642"/>
    <w:rsid w:val="008918DC"/>
    <w:rsid w:val="008943F0"/>
    <w:rsid w:val="00897D6D"/>
    <w:rsid w:val="008A4B80"/>
    <w:rsid w:val="008A4FBA"/>
    <w:rsid w:val="008A5B64"/>
    <w:rsid w:val="008A691E"/>
    <w:rsid w:val="008A7BB9"/>
    <w:rsid w:val="008B2820"/>
    <w:rsid w:val="008B2B80"/>
    <w:rsid w:val="008B4577"/>
    <w:rsid w:val="008B6105"/>
    <w:rsid w:val="008B6ACA"/>
    <w:rsid w:val="008B6FEF"/>
    <w:rsid w:val="008B70AC"/>
    <w:rsid w:val="008B7A14"/>
    <w:rsid w:val="008C0935"/>
    <w:rsid w:val="008C1AB7"/>
    <w:rsid w:val="008C385E"/>
    <w:rsid w:val="008C3942"/>
    <w:rsid w:val="008C4B3B"/>
    <w:rsid w:val="008C7567"/>
    <w:rsid w:val="008C7877"/>
    <w:rsid w:val="008D0687"/>
    <w:rsid w:val="008D109F"/>
    <w:rsid w:val="008D1A0B"/>
    <w:rsid w:val="008D2284"/>
    <w:rsid w:val="008D27AD"/>
    <w:rsid w:val="008D2AAF"/>
    <w:rsid w:val="008D64FE"/>
    <w:rsid w:val="008E0561"/>
    <w:rsid w:val="008E1EFB"/>
    <w:rsid w:val="008E2024"/>
    <w:rsid w:val="008E2469"/>
    <w:rsid w:val="008E260B"/>
    <w:rsid w:val="008E3048"/>
    <w:rsid w:val="008E5BB0"/>
    <w:rsid w:val="008E7A8A"/>
    <w:rsid w:val="008F00AA"/>
    <w:rsid w:val="008F09C5"/>
    <w:rsid w:val="008F1896"/>
    <w:rsid w:val="008F213B"/>
    <w:rsid w:val="008F6685"/>
    <w:rsid w:val="008F68E0"/>
    <w:rsid w:val="008F73A2"/>
    <w:rsid w:val="009013FC"/>
    <w:rsid w:val="0090216F"/>
    <w:rsid w:val="009044A8"/>
    <w:rsid w:val="00906134"/>
    <w:rsid w:val="009075F4"/>
    <w:rsid w:val="0090765F"/>
    <w:rsid w:val="009104DC"/>
    <w:rsid w:val="0091352C"/>
    <w:rsid w:val="009156C6"/>
    <w:rsid w:val="009229BC"/>
    <w:rsid w:val="0092434C"/>
    <w:rsid w:val="00925894"/>
    <w:rsid w:val="00925B25"/>
    <w:rsid w:val="009263C7"/>
    <w:rsid w:val="009300C7"/>
    <w:rsid w:val="00931025"/>
    <w:rsid w:val="00932C3C"/>
    <w:rsid w:val="00933589"/>
    <w:rsid w:val="00934D1B"/>
    <w:rsid w:val="00935B39"/>
    <w:rsid w:val="00940115"/>
    <w:rsid w:val="00943B9D"/>
    <w:rsid w:val="0094431D"/>
    <w:rsid w:val="00944C5A"/>
    <w:rsid w:val="00944F55"/>
    <w:rsid w:val="00950B2F"/>
    <w:rsid w:val="009514C8"/>
    <w:rsid w:val="0095314B"/>
    <w:rsid w:val="009532D9"/>
    <w:rsid w:val="009540C3"/>
    <w:rsid w:val="00955F1D"/>
    <w:rsid w:val="009628DD"/>
    <w:rsid w:val="00964048"/>
    <w:rsid w:val="00965506"/>
    <w:rsid w:val="009677F7"/>
    <w:rsid w:val="00967838"/>
    <w:rsid w:val="0097044E"/>
    <w:rsid w:val="009705AA"/>
    <w:rsid w:val="0097143B"/>
    <w:rsid w:val="0097657F"/>
    <w:rsid w:val="009807F3"/>
    <w:rsid w:val="00981F07"/>
    <w:rsid w:val="0098319A"/>
    <w:rsid w:val="00987C19"/>
    <w:rsid w:val="00992579"/>
    <w:rsid w:val="009A0B84"/>
    <w:rsid w:val="009A159A"/>
    <w:rsid w:val="009A3473"/>
    <w:rsid w:val="009A7F58"/>
    <w:rsid w:val="009B16BF"/>
    <w:rsid w:val="009B2D77"/>
    <w:rsid w:val="009B41EB"/>
    <w:rsid w:val="009B52DF"/>
    <w:rsid w:val="009B7875"/>
    <w:rsid w:val="009C012B"/>
    <w:rsid w:val="009C3114"/>
    <w:rsid w:val="009C4C3C"/>
    <w:rsid w:val="009C57B2"/>
    <w:rsid w:val="009C6672"/>
    <w:rsid w:val="009D087D"/>
    <w:rsid w:val="009D140A"/>
    <w:rsid w:val="009D2CB8"/>
    <w:rsid w:val="009D6374"/>
    <w:rsid w:val="009D63DC"/>
    <w:rsid w:val="009E1D2E"/>
    <w:rsid w:val="009E26AE"/>
    <w:rsid w:val="009E46CE"/>
    <w:rsid w:val="009E4EC3"/>
    <w:rsid w:val="009F2AF8"/>
    <w:rsid w:val="009F2CF4"/>
    <w:rsid w:val="009F52A1"/>
    <w:rsid w:val="009F669F"/>
    <w:rsid w:val="00A0346E"/>
    <w:rsid w:val="00A05204"/>
    <w:rsid w:val="00A06506"/>
    <w:rsid w:val="00A07561"/>
    <w:rsid w:val="00A11C00"/>
    <w:rsid w:val="00A128F4"/>
    <w:rsid w:val="00A13F04"/>
    <w:rsid w:val="00A14AF4"/>
    <w:rsid w:val="00A202B9"/>
    <w:rsid w:val="00A20561"/>
    <w:rsid w:val="00A20FF4"/>
    <w:rsid w:val="00A210EF"/>
    <w:rsid w:val="00A21108"/>
    <w:rsid w:val="00A2231F"/>
    <w:rsid w:val="00A2570C"/>
    <w:rsid w:val="00A26EE5"/>
    <w:rsid w:val="00A3167B"/>
    <w:rsid w:val="00A324E4"/>
    <w:rsid w:val="00A32801"/>
    <w:rsid w:val="00A32F55"/>
    <w:rsid w:val="00A36EDC"/>
    <w:rsid w:val="00A4104D"/>
    <w:rsid w:val="00A4258A"/>
    <w:rsid w:val="00A43BA8"/>
    <w:rsid w:val="00A43E28"/>
    <w:rsid w:val="00A4696E"/>
    <w:rsid w:val="00A469C6"/>
    <w:rsid w:val="00A46AAD"/>
    <w:rsid w:val="00A47CDD"/>
    <w:rsid w:val="00A52C08"/>
    <w:rsid w:val="00A53448"/>
    <w:rsid w:val="00A557D5"/>
    <w:rsid w:val="00A60C47"/>
    <w:rsid w:val="00A61BCF"/>
    <w:rsid w:val="00A6344D"/>
    <w:rsid w:val="00A64D02"/>
    <w:rsid w:val="00A707A9"/>
    <w:rsid w:val="00A72A3E"/>
    <w:rsid w:val="00A74AFD"/>
    <w:rsid w:val="00A74D4D"/>
    <w:rsid w:val="00A75E33"/>
    <w:rsid w:val="00A76285"/>
    <w:rsid w:val="00A7687A"/>
    <w:rsid w:val="00A77428"/>
    <w:rsid w:val="00A81737"/>
    <w:rsid w:val="00A8552F"/>
    <w:rsid w:val="00A86367"/>
    <w:rsid w:val="00A86690"/>
    <w:rsid w:val="00A86771"/>
    <w:rsid w:val="00A869E6"/>
    <w:rsid w:val="00A90227"/>
    <w:rsid w:val="00A92854"/>
    <w:rsid w:val="00A928D2"/>
    <w:rsid w:val="00A958B8"/>
    <w:rsid w:val="00A95B4D"/>
    <w:rsid w:val="00A96717"/>
    <w:rsid w:val="00A96D32"/>
    <w:rsid w:val="00AA0497"/>
    <w:rsid w:val="00AA116A"/>
    <w:rsid w:val="00AA1264"/>
    <w:rsid w:val="00AA2E1E"/>
    <w:rsid w:val="00AA58F6"/>
    <w:rsid w:val="00AB3293"/>
    <w:rsid w:val="00AB65F6"/>
    <w:rsid w:val="00AB67CA"/>
    <w:rsid w:val="00AB6982"/>
    <w:rsid w:val="00AB6C58"/>
    <w:rsid w:val="00AB718E"/>
    <w:rsid w:val="00AB78B7"/>
    <w:rsid w:val="00AC21AF"/>
    <w:rsid w:val="00AD0C2A"/>
    <w:rsid w:val="00AD19E5"/>
    <w:rsid w:val="00AD4A9D"/>
    <w:rsid w:val="00AD6B61"/>
    <w:rsid w:val="00AD7E45"/>
    <w:rsid w:val="00AD7ED5"/>
    <w:rsid w:val="00AE143C"/>
    <w:rsid w:val="00AE23C1"/>
    <w:rsid w:val="00AE249E"/>
    <w:rsid w:val="00AE2DFC"/>
    <w:rsid w:val="00AE3E0B"/>
    <w:rsid w:val="00AE3EE5"/>
    <w:rsid w:val="00AE40F2"/>
    <w:rsid w:val="00AE6B95"/>
    <w:rsid w:val="00AF0D21"/>
    <w:rsid w:val="00AF2B5C"/>
    <w:rsid w:val="00AF2E8C"/>
    <w:rsid w:val="00AF34E0"/>
    <w:rsid w:val="00AF358D"/>
    <w:rsid w:val="00AF3F1A"/>
    <w:rsid w:val="00B0227A"/>
    <w:rsid w:val="00B02B61"/>
    <w:rsid w:val="00B03D7D"/>
    <w:rsid w:val="00B0501B"/>
    <w:rsid w:val="00B061FF"/>
    <w:rsid w:val="00B067FB"/>
    <w:rsid w:val="00B0754E"/>
    <w:rsid w:val="00B12296"/>
    <w:rsid w:val="00B134A4"/>
    <w:rsid w:val="00B153CA"/>
    <w:rsid w:val="00B1680F"/>
    <w:rsid w:val="00B177B7"/>
    <w:rsid w:val="00B207C3"/>
    <w:rsid w:val="00B20FA4"/>
    <w:rsid w:val="00B20FB1"/>
    <w:rsid w:val="00B23587"/>
    <w:rsid w:val="00B243EC"/>
    <w:rsid w:val="00B25CD3"/>
    <w:rsid w:val="00B279A1"/>
    <w:rsid w:val="00B30B24"/>
    <w:rsid w:val="00B31FF9"/>
    <w:rsid w:val="00B329BA"/>
    <w:rsid w:val="00B34850"/>
    <w:rsid w:val="00B34E5B"/>
    <w:rsid w:val="00B35A11"/>
    <w:rsid w:val="00B37423"/>
    <w:rsid w:val="00B37F8F"/>
    <w:rsid w:val="00B42797"/>
    <w:rsid w:val="00B4318B"/>
    <w:rsid w:val="00B43E5B"/>
    <w:rsid w:val="00B44A8E"/>
    <w:rsid w:val="00B4587B"/>
    <w:rsid w:val="00B5064F"/>
    <w:rsid w:val="00B5276A"/>
    <w:rsid w:val="00B52A58"/>
    <w:rsid w:val="00B5348D"/>
    <w:rsid w:val="00B53F5C"/>
    <w:rsid w:val="00B54FD3"/>
    <w:rsid w:val="00B55A60"/>
    <w:rsid w:val="00B561C7"/>
    <w:rsid w:val="00B57EEF"/>
    <w:rsid w:val="00B60200"/>
    <w:rsid w:val="00B62C22"/>
    <w:rsid w:val="00B62C44"/>
    <w:rsid w:val="00B63560"/>
    <w:rsid w:val="00B6423F"/>
    <w:rsid w:val="00B70373"/>
    <w:rsid w:val="00B73BAD"/>
    <w:rsid w:val="00B75DBA"/>
    <w:rsid w:val="00B80AA1"/>
    <w:rsid w:val="00B80FB3"/>
    <w:rsid w:val="00B812EF"/>
    <w:rsid w:val="00B8296D"/>
    <w:rsid w:val="00B83202"/>
    <w:rsid w:val="00B8531D"/>
    <w:rsid w:val="00B85C39"/>
    <w:rsid w:val="00B904A5"/>
    <w:rsid w:val="00B90D9A"/>
    <w:rsid w:val="00B91D2D"/>
    <w:rsid w:val="00B921C8"/>
    <w:rsid w:val="00B933EA"/>
    <w:rsid w:val="00B93772"/>
    <w:rsid w:val="00B95BC5"/>
    <w:rsid w:val="00B96723"/>
    <w:rsid w:val="00B969EC"/>
    <w:rsid w:val="00B97B91"/>
    <w:rsid w:val="00BA25E4"/>
    <w:rsid w:val="00BB038A"/>
    <w:rsid w:val="00BB0784"/>
    <w:rsid w:val="00BB3CEA"/>
    <w:rsid w:val="00BB5A5C"/>
    <w:rsid w:val="00BB617B"/>
    <w:rsid w:val="00BB6B09"/>
    <w:rsid w:val="00BB756E"/>
    <w:rsid w:val="00BC0705"/>
    <w:rsid w:val="00BC32EA"/>
    <w:rsid w:val="00BC3D54"/>
    <w:rsid w:val="00BD13BC"/>
    <w:rsid w:val="00BD1F84"/>
    <w:rsid w:val="00BD2770"/>
    <w:rsid w:val="00BD3D60"/>
    <w:rsid w:val="00BD5A84"/>
    <w:rsid w:val="00BD7801"/>
    <w:rsid w:val="00BE2316"/>
    <w:rsid w:val="00BE3D71"/>
    <w:rsid w:val="00BE4417"/>
    <w:rsid w:val="00BE5041"/>
    <w:rsid w:val="00BF0154"/>
    <w:rsid w:val="00BF03C8"/>
    <w:rsid w:val="00BF13CF"/>
    <w:rsid w:val="00BF2526"/>
    <w:rsid w:val="00BF2CC4"/>
    <w:rsid w:val="00BF4E50"/>
    <w:rsid w:val="00BF5C20"/>
    <w:rsid w:val="00BF62C5"/>
    <w:rsid w:val="00BF64FA"/>
    <w:rsid w:val="00BF7B40"/>
    <w:rsid w:val="00C0004A"/>
    <w:rsid w:val="00C04221"/>
    <w:rsid w:val="00C049AB"/>
    <w:rsid w:val="00C071C9"/>
    <w:rsid w:val="00C07979"/>
    <w:rsid w:val="00C125CD"/>
    <w:rsid w:val="00C12756"/>
    <w:rsid w:val="00C13D60"/>
    <w:rsid w:val="00C142EB"/>
    <w:rsid w:val="00C14F68"/>
    <w:rsid w:val="00C15300"/>
    <w:rsid w:val="00C16C4E"/>
    <w:rsid w:val="00C16EBD"/>
    <w:rsid w:val="00C23441"/>
    <w:rsid w:val="00C24B60"/>
    <w:rsid w:val="00C25BF8"/>
    <w:rsid w:val="00C26CB8"/>
    <w:rsid w:val="00C32B9A"/>
    <w:rsid w:val="00C3315B"/>
    <w:rsid w:val="00C35150"/>
    <w:rsid w:val="00C36777"/>
    <w:rsid w:val="00C41261"/>
    <w:rsid w:val="00C44946"/>
    <w:rsid w:val="00C46DC3"/>
    <w:rsid w:val="00C47051"/>
    <w:rsid w:val="00C47459"/>
    <w:rsid w:val="00C47EAE"/>
    <w:rsid w:val="00C508D6"/>
    <w:rsid w:val="00C512B7"/>
    <w:rsid w:val="00C538C9"/>
    <w:rsid w:val="00C55CFF"/>
    <w:rsid w:val="00C56A0B"/>
    <w:rsid w:val="00C61DEA"/>
    <w:rsid w:val="00C61F7C"/>
    <w:rsid w:val="00C61FDD"/>
    <w:rsid w:val="00C627B8"/>
    <w:rsid w:val="00C6300B"/>
    <w:rsid w:val="00C63EF2"/>
    <w:rsid w:val="00C648A0"/>
    <w:rsid w:val="00C648CE"/>
    <w:rsid w:val="00C67D58"/>
    <w:rsid w:val="00C67E07"/>
    <w:rsid w:val="00C70E84"/>
    <w:rsid w:val="00C73E71"/>
    <w:rsid w:val="00C75478"/>
    <w:rsid w:val="00C76ADA"/>
    <w:rsid w:val="00C76D39"/>
    <w:rsid w:val="00C77DCB"/>
    <w:rsid w:val="00C80DEC"/>
    <w:rsid w:val="00C80E08"/>
    <w:rsid w:val="00C814D6"/>
    <w:rsid w:val="00C82577"/>
    <w:rsid w:val="00C828FC"/>
    <w:rsid w:val="00C85A57"/>
    <w:rsid w:val="00C85D2D"/>
    <w:rsid w:val="00C87211"/>
    <w:rsid w:val="00C87B39"/>
    <w:rsid w:val="00C87F9E"/>
    <w:rsid w:val="00C9174A"/>
    <w:rsid w:val="00C922F0"/>
    <w:rsid w:val="00C96E7D"/>
    <w:rsid w:val="00CA0964"/>
    <w:rsid w:val="00CA4828"/>
    <w:rsid w:val="00CA5106"/>
    <w:rsid w:val="00CA51CE"/>
    <w:rsid w:val="00CA6C23"/>
    <w:rsid w:val="00CB181E"/>
    <w:rsid w:val="00CB220C"/>
    <w:rsid w:val="00CB3428"/>
    <w:rsid w:val="00CB505F"/>
    <w:rsid w:val="00CB6527"/>
    <w:rsid w:val="00CB6832"/>
    <w:rsid w:val="00CB6F97"/>
    <w:rsid w:val="00CB7D26"/>
    <w:rsid w:val="00CC39ED"/>
    <w:rsid w:val="00CC3CE4"/>
    <w:rsid w:val="00CC5562"/>
    <w:rsid w:val="00CC6645"/>
    <w:rsid w:val="00CC7638"/>
    <w:rsid w:val="00CD1128"/>
    <w:rsid w:val="00CD21FB"/>
    <w:rsid w:val="00CD5795"/>
    <w:rsid w:val="00CD64BD"/>
    <w:rsid w:val="00CD66C0"/>
    <w:rsid w:val="00CD6DD3"/>
    <w:rsid w:val="00CD78EA"/>
    <w:rsid w:val="00CD7B84"/>
    <w:rsid w:val="00CE1820"/>
    <w:rsid w:val="00CE74EB"/>
    <w:rsid w:val="00CF00C0"/>
    <w:rsid w:val="00CF118D"/>
    <w:rsid w:val="00CF34A4"/>
    <w:rsid w:val="00D02233"/>
    <w:rsid w:val="00D022C4"/>
    <w:rsid w:val="00D02303"/>
    <w:rsid w:val="00D0252B"/>
    <w:rsid w:val="00D026F0"/>
    <w:rsid w:val="00D02FB9"/>
    <w:rsid w:val="00D036E4"/>
    <w:rsid w:val="00D044E3"/>
    <w:rsid w:val="00D04B88"/>
    <w:rsid w:val="00D04C8E"/>
    <w:rsid w:val="00D05DE7"/>
    <w:rsid w:val="00D073B2"/>
    <w:rsid w:val="00D074B8"/>
    <w:rsid w:val="00D1011A"/>
    <w:rsid w:val="00D1050C"/>
    <w:rsid w:val="00D115FA"/>
    <w:rsid w:val="00D11C0B"/>
    <w:rsid w:val="00D1342C"/>
    <w:rsid w:val="00D16835"/>
    <w:rsid w:val="00D16B19"/>
    <w:rsid w:val="00D17DE6"/>
    <w:rsid w:val="00D211B7"/>
    <w:rsid w:val="00D230DD"/>
    <w:rsid w:val="00D23756"/>
    <w:rsid w:val="00D27147"/>
    <w:rsid w:val="00D279F4"/>
    <w:rsid w:val="00D3057C"/>
    <w:rsid w:val="00D33280"/>
    <w:rsid w:val="00D3359B"/>
    <w:rsid w:val="00D37164"/>
    <w:rsid w:val="00D40889"/>
    <w:rsid w:val="00D41F84"/>
    <w:rsid w:val="00D4421A"/>
    <w:rsid w:val="00D447A9"/>
    <w:rsid w:val="00D5077C"/>
    <w:rsid w:val="00D559B5"/>
    <w:rsid w:val="00D55E3C"/>
    <w:rsid w:val="00D56D7B"/>
    <w:rsid w:val="00D6002D"/>
    <w:rsid w:val="00D639FA"/>
    <w:rsid w:val="00D674D2"/>
    <w:rsid w:val="00D72B0B"/>
    <w:rsid w:val="00D7319E"/>
    <w:rsid w:val="00D73B42"/>
    <w:rsid w:val="00D74172"/>
    <w:rsid w:val="00D778BE"/>
    <w:rsid w:val="00D816DB"/>
    <w:rsid w:val="00D829F3"/>
    <w:rsid w:val="00D82B7E"/>
    <w:rsid w:val="00D83176"/>
    <w:rsid w:val="00D855E8"/>
    <w:rsid w:val="00D90D83"/>
    <w:rsid w:val="00D91012"/>
    <w:rsid w:val="00D910BB"/>
    <w:rsid w:val="00D912DA"/>
    <w:rsid w:val="00D93829"/>
    <w:rsid w:val="00D941AA"/>
    <w:rsid w:val="00D96986"/>
    <w:rsid w:val="00D9783E"/>
    <w:rsid w:val="00DA62D8"/>
    <w:rsid w:val="00DA6728"/>
    <w:rsid w:val="00DA74A5"/>
    <w:rsid w:val="00DB0154"/>
    <w:rsid w:val="00DB2DC2"/>
    <w:rsid w:val="00DB78DA"/>
    <w:rsid w:val="00DC1704"/>
    <w:rsid w:val="00DD07B0"/>
    <w:rsid w:val="00DD0908"/>
    <w:rsid w:val="00DD146D"/>
    <w:rsid w:val="00DD5687"/>
    <w:rsid w:val="00DD6F5E"/>
    <w:rsid w:val="00DE161D"/>
    <w:rsid w:val="00DE3B7E"/>
    <w:rsid w:val="00DE4D7F"/>
    <w:rsid w:val="00DE6D0C"/>
    <w:rsid w:val="00DE7B29"/>
    <w:rsid w:val="00DF1178"/>
    <w:rsid w:val="00DF3835"/>
    <w:rsid w:val="00DF578B"/>
    <w:rsid w:val="00DF72A3"/>
    <w:rsid w:val="00E008C3"/>
    <w:rsid w:val="00E0177A"/>
    <w:rsid w:val="00E04866"/>
    <w:rsid w:val="00E0569D"/>
    <w:rsid w:val="00E057DD"/>
    <w:rsid w:val="00E06405"/>
    <w:rsid w:val="00E10620"/>
    <w:rsid w:val="00E14A8A"/>
    <w:rsid w:val="00E163E9"/>
    <w:rsid w:val="00E20091"/>
    <w:rsid w:val="00E22D27"/>
    <w:rsid w:val="00E2420C"/>
    <w:rsid w:val="00E24364"/>
    <w:rsid w:val="00E25ED9"/>
    <w:rsid w:val="00E27F94"/>
    <w:rsid w:val="00E305BC"/>
    <w:rsid w:val="00E30FCF"/>
    <w:rsid w:val="00E310DB"/>
    <w:rsid w:val="00E32F8E"/>
    <w:rsid w:val="00E34823"/>
    <w:rsid w:val="00E366E5"/>
    <w:rsid w:val="00E36D0E"/>
    <w:rsid w:val="00E376BF"/>
    <w:rsid w:val="00E461A0"/>
    <w:rsid w:val="00E46C1C"/>
    <w:rsid w:val="00E47293"/>
    <w:rsid w:val="00E47672"/>
    <w:rsid w:val="00E5164A"/>
    <w:rsid w:val="00E51BC2"/>
    <w:rsid w:val="00E56452"/>
    <w:rsid w:val="00E575E5"/>
    <w:rsid w:val="00E57D43"/>
    <w:rsid w:val="00E65307"/>
    <w:rsid w:val="00E71AD7"/>
    <w:rsid w:val="00E71EC0"/>
    <w:rsid w:val="00E71F0D"/>
    <w:rsid w:val="00E72846"/>
    <w:rsid w:val="00E730AD"/>
    <w:rsid w:val="00E7327C"/>
    <w:rsid w:val="00E73C85"/>
    <w:rsid w:val="00E73C88"/>
    <w:rsid w:val="00E740BF"/>
    <w:rsid w:val="00E747EB"/>
    <w:rsid w:val="00E76127"/>
    <w:rsid w:val="00E7703A"/>
    <w:rsid w:val="00E80270"/>
    <w:rsid w:val="00E80755"/>
    <w:rsid w:val="00E8082F"/>
    <w:rsid w:val="00E8197C"/>
    <w:rsid w:val="00E8320D"/>
    <w:rsid w:val="00E8331C"/>
    <w:rsid w:val="00E84F49"/>
    <w:rsid w:val="00E90F26"/>
    <w:rsid w:val="00E9264A"/>
    <w:rsid w:val="00E9573A"/>
    <w:rsid w:val="00E95DE5"/>
    <w:rsid w:val="00E96CBA"/>
    <w:rsid w:val="00EA30CD"/>
    <w:rsid w:val="00EA34C1"/>
    <w:rsid w:val="00EA3751"/>
    <w:rsid w:val="00EA5947"/>
    <w:rsid w:val="00EA72A3"/>
    <w:rsid w:val="00EA7BDA"/>
    <w:rsid w:val="00EA7E48"/>
    <w:rsid w:val="00EB04A9"/>
    <w:rsid w:val="00EB09E9"/>
    <w:rsid w:val="00EC0293"/>
    <w:rsid w:val="00EC0CDD"/>
    <w:rsid w:val="00EC104D"/>
    <w:rsid w:val="00EC3F90"/>
    <w:rsid w:val="00EC522F"/>
    <w:rsid w:val="00EC6B88"/>
    <w:rsid w:val="00EC7279"/>
    <w:rsid w:val="00ED0484"/>
    <w:rsid w:val="00ED22E7"/>
    <w:rsid w:val="00ED264C"/>
    <w:rsid w:val="00ED2EF1"/>
    <w:rsid w:val="00ED39D9"/>
    <w:rsid w:val="00ED3CE4"/>
    <w:rsid w:val="00ED7564"/>
    <w:rsid w:val="00EE1ADC"/>
    <w:rsid w:val="00EE1C72"/>
    <w:rsid w:val="00EE21F9"/>
    <w:rsid w:val="00EF0607"/>
    <w:rsid w:val="00EF0A93"/>
    <w:rsid w:val="00EF2275"/>
    <w:rsid w:val="00EF2F6A"/>
    <w:rsid w:val="00EF2FFE"/>
    <w:rsid w:val="00EF394B"/>
    <w:rsid w:val="00EF62FB"/>
    <w:rsid w:val="00F0083B"/>
    <w:rsid w:val="00F01DD5"/>
    <w:rsid w:val="00F02EFC"/>
    <w:rsid w:val="00F051DE"/>
    <w:rsid w:val="00F0568B"/>
    <w:rsid w:val="00F11A14"/>
    <w:rsid w:val="00F11F7C"/>
    <w:rsid w:val="00F126B0"/>
    <w:rsid w:val="00F13AF7"/>
    <w:rsid w:val="00F1688A"/>
    <w:rsid w:val="00F1728D"/>
    <w:rsid w:val="00F172D2"/>
    <w:rsid w:val="00F219CD"/>
    <w:rsid w:val="00F24206"/>
    <w:rsid w:val="00F2591C"/>
    <w:rsid w:val="00F2639D"/>
    <w:rsid w:val="00F26904"/>
    <w:rsid w:val="00F26D4A"/>
    <w:rsid w:val="00F30A62"/>
    <w:rsid w:val="00F315BF"/>
    <w:rsid w:val="00F35136"/>
    <w:rsid w:val="00F35190"/>
    <w:rsid w:val="00F368AE"/>
    <w:rsid w:val="00F36B83"/>
    <w:rsid w:val="00F426B1"/>
    <w:rsid w:val="00F54095"/>
    <w:rsid w:val="00F552A2"/>
    <w:rsid w:val="00F56597"/>
    <w:rsid w:val="00F621A8"/>
    <w:rsid w:val="00F6410A"/>
    <w:rsid w:val="00F653C3"/>
    <w:rsid w:val="00F66532"/>
    <w:rsid w:val="00F668BD"/>
    <w:rsid w:val="00F702B3"/>
    <w:rsid w:val="00F721A7"/>
    <w:rsid w:val="00F7343B"/>
    <w:rsid w:val="00F74C79"/>
    <w:rsid w:val="00F77F50"/>
    <w:rsid w:val="00F80200"/>
    <w:rsid w:val="00F806D3"/>
    <w:rsid w:val="00F8425B"/>
    <w:rsid w:val="00F845B8"/>
    <w:rsid w:val="00F92446"/>
    <w:rsid w:val="00F92CC9"/>
    <w:rsid w:val="00F948DA"/>
    <w:rsid w:val="00F94B1F"/>
    <w:rsid w:val="00F94CB6"/>
    <w:rsid w:val="00F960F4"/>
    <w:rsid w:val="00F9659A"/>
    <w:rsid w:val="00F966F6"/>
    <w:rsid w:val="00F97A18"/>
    <w:rsid w:val="00F97FD7"/>
    <w:rsid w:val="00FA13D6"/>
    <w:rsid w:val="00FA2F91"/>
    <w:rsid w:val="00FA5388"/>
    <w:rsid w:val="00FA5A6A"/>
    <w:rsid w:val="00FA78F5"/>
    <w:rsid w:val="00FB0E7B"/>
    <w:rsid w:val="00FB244B"/>
    <w:rsid w:val="00FB3B8E"/>
    <w:rsid w:val="00FB3C4C"/>
    <w:rsid w:val="00FB6FA8"/>
    <w:rsid w:val="00FB79D3"/>
    <w:rsid w:val="00FC3B45"/>
    <w:rsid w:val="00FC5959"/>
    <w:rsid w:val="00FC5AAB"/>
    <w:rsid w:val="00FC658E"/>
    <w:rsid w:val="00FC6A12"/>
    <w:rsid w:val="00FC6ACF"/>
    <w:rsid w:val="00FD2FBA"/>
    <w:rsid w:val="00FD37CB"/>
    <w:rsid w:val="00FD6F79"/>
    <w:rsid w:val="00FD78D2"/>
    <w:rsid w:val="00FE0C24"/>
    <w:rsid w:val="00FE1888"/>
    <w:rsid w:val="00FE2040"/>
    <w:rsid w:val="00FE4174"/>
    <w:rsid w:val="00FE48DE"/>
    <w:rsid w:val="00FE53B5"/>
    <w:rsid w:val="00FF0A64"/>
    <w:rsid w:val="00FF282E"/>
    <w:rsid w:val="00FF5C0A"/>
    <w:rsid w:val="00FF6B09"/>
    <w:rsid w:val="00FF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F8E"/>
    <w:pPr>
      <w:spacing w:line="288" w:lineRule="auto"/>
    </w:pPr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32F8E"/>
    <w:pPr>
      <w:tabs>
        <w:tab w:val="center" w:pos="4320"/>
        <w:tab w:val="right" w:pos="8640"/>
      </w:tabs>
      <w:spacing w:line="240" w:lineRule="auto"/>
      <w:jc w:val="both"/>
    </w:pPr>
    <w:rPr>
      <w:noProof/>
      <w:sz w:val="26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32F8E"/>
    <w:rPr>
      <w:rFonts w:ascii="Times New Roman" w:hAnsi="Times New Roman" w:cs="Times New Roman"/>
      <w:noProof/>
      <w:sz w:val="20"/>
      <w:szCs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E32F8E"/>
    <w:pPr>
      <w:spacing w:line="240" w:lineRule="auto"/>
      <w:ind w:firstLine="540"/>
    </w:pPr>
    <w:rPr>
      <w:sz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32F8E"/>
    <w:rPr>
      <w:rFonts w:ascii="Times New Roman" w:hAnsi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rsid w:val="00E32F8E"/>
    <w:pPr>
      <w:suppressAutoHyphens/>
      <w:spacing w:before="280" w:after="280" w:line="240" w:lineRule="auto"/>
    </w:pPr>
    <w:rPr>
      <w:sz w:val="24"/>
      <w:lang w:val="ru-RU" w:eastAsia="zh-CN"/>
    </w:rPr>
  </w:style>
  <w:style w:type="paragraph" w:styleId="HTMLPreformatted">
    <w:name w:val="HTML Preformatted"/>
    <w:basedOn w:val="Normal"/>
    <w:link w:val="HTMLPreformattedChar"/>
    <w:uiPriority w:val="99"/>
    <w:rsid w:val="00E32F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32F8E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E32F8E"/>
    <w:pPr>
      <w:spacing w:line="240" w:lineRule="auto"/>
      <w:ind w:left="720"/>
      <w:contextualSpacing/>
    </w:pPr>
    <w:rPr>
      <w:sz w:val="24"/>
      <w:lang w:val="ru-RU" w:eastAsia="ru-RU"/>
    </w:rPr>
  </w:style>
  <w:style w:type="paragraph" w:customStyle="1" w:styleId="21">
    <w:name w:val="Основной текст с отступом 21"/>
    <w:basedOn w:val="Normal"/>
    <w:uiPriority w:val="99"/>
    <w:rsid w:val="00E32F8E"/>
    <w:pPr>
      <w:suppressAutoHyphens/>
      <w:spacing w:after="120" w:line="480" w:lineRule="auto"/>
      <w:ind w:left="283"/>
    </w:pPr>
    <w:rPr>
      <w:sz w:val="24"/>
      <w:lang w:val="ru-RU" w:eastAsia="ar-SA"/>
    </w:rPr>
  </w:style>
  <w:style w:type="character" w:styleId="Strong">
    <w:name w:val="Strong"/>
    <w:basedOn w:val="DefaultParagraphFont"/>
    <w:uiPriority w:val="99"/>
    <w:qFormat/>
    <w:rsid w:val="00E32F8E"/>
    <w:rPr>
      <w:rFonts w:cs="Times New Roman"/>
      <w:b/>
    </w:rPr>
  </w:style>
  <w:style w:type="table" w:styleId="TableGrid">
    <w:name w:val="Table Grid"/>
    <w:basedOn w:val="TableNormal"/>
    <w:uiPriority w:val="99"/>
    <w:rsid w:val="007205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6328</Words>
  <Characters>3608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ДОДОТОК до рішення LІІІ</dc:title>
  <dc:subject/>
  <dc:creator>123</dc:creator>
  <cp:keywords/>
  <dc:description/>
  <cp:lastModifiedBy>Фокс</cp:lastModifiedBy>
  <cp:revision>2</cp:revision>
  <dcterms:created xsi:type="dcterms:W3CDTF">2019-12-22T16:34:00Z</dcterms:created>
  <dcterms:modified xsi:type="dcterms:W3CDTF">2019-12-22T16:34:00Z</dcterms:modified>
</cp:coreProperties>
</file>