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B97" w:rsidRPr="00D62CFE" w:rsidRDefault="00104B97" w:rsidP="00D876D6">
      <w:pPr>
        <w:shd w:val="clear" w:color="auto" w:fill="FFFFFF"/>
        <w:spacing w:after="0" w:line="317" w:lineRule="exact"/>
        <w:ind w:left="4709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104B97" w:rsidRPr="000C7FA8" w:rsidRDefault="00104B97" w:rsidP="00D876D6">
      <w:pPr>
        <w:shd w:val="clear" w:color="auto" w:fill="FFFFFF"/>
        <w:spacing w:after="0" w:line="317" w:lineRule="exact"/>
        <w:ind w:left="4709"/>
        <w:rPr>
          <w:rFonts w:ascii="Times New Roman" w:hAnsi="Times New Roman"/>
          <w:color w:val="FF0000"/>
          <w:sz w:val="24"/>
          <w:szCs w:val="24"/>
          <w:lang w:val="ru-RU" w:eastAsia="ru-RU"/>
        </w:rPr>
      </w:pPr>
    </w:p>
    <w:p w:rsidR="00104B97" w:rsidRDefault="00104B97" w:rsidP="00D876D6">
      <w:pPr>
        <w:shd w:val="clear" w:color="auto" w:fill="FFFFFF"/>
        <w:spacing w:after="0" w:line="317" w:lineRule="exact"/>
        <w:ind w:left="4709"/>
        <w:rPr>
          <w:rFonts w:ascii="Times New Roman" w:hAnsi="Times New Roman"/>
          <w:color w:val="FF0000"/>
          <w:sz w:val="24"/>
          <w:szCs w:val="24"/>
          <w:lang w:val="ru-RU" w:eastAsia="ru-RU"/>
        </w:rPr>
      </w:pPr>
    </w:p>
    <w:p w:rsidR="00104B97" w:rsidRDefault="00104B97" w:rsidP="00D876D6">
      <w:pPr>
        <w:shd w:val="clear" w:color="auto" w:fill="FFFFFF"/>
        <w:spacing w:after="0" w:line="317" w:lineRule="exact"/>
        <w:ind w:left="4709"/>
        <w:rPr>
          <w:rFonts w:ascii="Times New Roman" w:hAnsi="Times New Roman"/>
          <w:color w:val="FF0000"/>
          <w:sz w:val="24"/>
          <w:szCs w:val="24"/>
          <w:lang w:val="ru-RU" w:eastAsia="ru-RU"/>
        </w:rPr>
      </w:pPr>
    </w:p>
    <w:p w:rsidR="00104B97" w:rsidRDefault="00104B97" w:rsidP="00D876D6">
      <w:pPr>
        <w:shd w:val="clear" w:color="auto" w:fill="FFFFFF"/>
        <w:spacing w:after="0" w:line="317" w:lineRule="exact"/>
        <w:ind w:left="4709"/>
        <w:rPr>
          <w:rFonts w:ascii="Times New Roman" w:hAnsi="Times New Roman"/>
          <w:color w:val="FF0000"/>
          <w:sz w:val="24"/>
          <w:szCs w:val="24"/>
          <w:lang w:val="ru-RU" w:eastAsia="ru-RU"/>
        </w:rPr>
      </w:pPr>
    </w:p>
    <w:p w:rsidR="00104B97" w:rsidRDefault="00104B97" w:rsidP="00D876D6">
      <w:pPr>
        <w:shd w:val="clear" w:color="auto" w:fill="FFFFFF"/>
        <w:spacing w:after="0" w:line="317" w:lineRule="exact"/>
        <w:ind w:left="4709"/>
        <w:rPr>
          <w:rFonts w:ascii="Times New Roman" w:hAnsi="Times New Roman"/>
          <w:color w:val="FF0000"/>
          <w:sz w:val="24"/>
          <w:szCs w:val="24"/>
          <w:lang w:val="ru-RU" w:eastAsia="ru-RU"/>
        </w:rPr>
      </w:pPr>
    </w:p>
    <w:p w:rsidR="00104B97" w:rsidRDefault="00104B97" w:rsidP="00D876D6">
      <w:pPr>
        <w:shd w:val="clear" w:color="auto" w:fill="FFFFFF"/>
        <w:spacing w:after="0" w:line="317" w:lineRule="exact"/>
        <w:ind w:left="4709"/>
        <w:rPr>
          <w:rFonts w:ascii="Times New Roman" w:hAnsi="Times New Roman"/>
          <w:color w:val="FF0000"/>
          <w:sz w:val="24"/>
          <w:szCs w:val="24"/>
          <w:lang w:val="ru-RU" w:eastAsia="ru-RU"/>
        </w:rPr>
      </w:pPr>
    </w:p>
    <w:p w:rsidR="00104B97" w:rsidRDefault="00104B97" w:rsidP="00D876D6">
      <w:pPr>
        <w:shd w:val="clear" w:color="auto" w:fill="FFFFFF"/>
        <w:spacing w:after="0" w:line="317" w:lineRule="exact"/>
        <w:ind w:left="4709"/>
        <w:rPr>
          <w:rFonts w:ascii="Times New Roman" w:hAnsi="Times New Roman"/>
          <w:color w:val="FF0000"/>
          <w:sz w:val="24"/>
          <w:szCs w:val="24"/>
          <w:lang w:val="ru-RU" w:eastAsia="ru-RU"/>
        </w:rPr>
      </w:pPr>
    </w:p>
    <w:p w:rsidR="00104B97" w:rsidRDefault="00104B97" w:rsidP="00D876D6">
      <w:pPr>
        <w:shd w:val="clear" w:color="auto" w:fill="FFFFFF"/>
        <w:spacing w:after="0" w:line="317" w:lineRule="exact"/>
        <w:ind w:left="4709"/>
        <w:rPr>
          <w:rFonts w:ascii="Times New Roman" w:hAnsi="Times New Roman"/>
          <w:color w:val="FF0000"/>
          <w:sz w:val="24"/>
          <w:szCs w:val="24"/>
          <w:lang w:val="ru-RU" w:eastAsia="ru-RU"/>
        </w:rPr>
      </w:pPr>
    </w:p>
    <w:p w:rsidR="00104B97" w:rsidRDefault="00104B97" w:rsidP="00D876D6">
      <w:pPr>
        <w:shd w:val="clear" w:color="auto" w:fill="FFFFFF"/>
        <w:spacing w:after="0" w:line="317" w:lineRule="exact"/>
        <w:ind w:left="4709"/>
        <w:rPr>
          <w:rFonts w:ascii="Times New Roman" w:hAnsi="Times New Roman"/>
          <w:color w:val="FF0000"/>
          <w:sz w:val="24"/>
          <w:szCs w:val="24"/>
          <w:lang w:val="ru-RU" w:eastAsia="ru-RU"/>
        </w:rPr>
      </w:pPr>
    </w:p>
    <w:p w:rsidR="00104B97" w:rsidRDefault="00104B97" w:rsidP="00D876D6">
      <w:pPr>
        <w:shd w:val="clear" w:color="auto" w:fill="FFFFFF"/>
        <w:spacing w:after="0" w:line="317" w:lineRule="exact"/>
        <w:ind w:left="4709"/>
        <w:rPr>
          <w:rFonts w:ascii="Times New Roman" w:hAnsi="Times New Roman"/>
          <w:color w:val="FF0000"/>
          <w:sz w:val="24"/>
          <w:szCs w:val="24"/>
          <w:lang w:val="ru-RU" w:eastAsia="ru-RU"/>
        </w:rPr>
      </w:pPr>
    </w:p>
    <w:p w:rsidR="00104B97" w:rsidRDefault="00104B97" w:rsidP="00D876D6">
      <w:pPr>
        <w:shd w:val="clear" w:color="auto" w:fill="FFFFFF"/>
        <w:spacing w:after="0" w:line="317" w:lineRule="exact"/>
        <w:ind w:left="4709"/>
        <w:rPr>
          <w:rFonts w:ascii="Times New Roman" w:hAnsi="Times New Roman"/>
          <w:color w:val="FF0000"/>
          <w:sz w:val="24"/>
          <w:szCs w:val="24"/>
          <w:lang w:val="ru-RU" w:eastAsia="ru-RU"/>
        </w:rPr>
      </w:pPr>
    </w:p>
    <w:p w:rsidR="00104B97" w:rsidRDefault="00104B97" w:rsidP="00D876D6">
      <w:pPr>
        <w:shd w:val="clear" w:color="auto" w:fill="FFFFFF"/>
        <w:spacing w:after="0" w:line="317" w:lineRule="exact"/>
        <w:ind w:left="4709"/>
        <w:rPr>
          <w:rFonts w:ascii="Times New Roman" w:hAnsi="Times New Roman"/>
          <w:color w:val="FF0000"/>
          <w:sz w:val="24"/>
          <w:szCs w:val="24"/>
          <w:lang w:val="ru-RU" w:eastAsia="ru-RU"/>
        </w:rPr>
      </w:pPr>
    </w:p>
    <w:p w:rsidR="00104B97" w:rsidRDefault="00104B97" w:rsidP="00D876D6">
      <w:pPr>
        <w:shd w:val="clear" w:color="auto" w:fill="FFFFFF"/>
        <w:spacing w:after="0" w:line="317" w:lineRule="exact"/>
        <w:ind w:left="4709"/>
        <w:rPr>
          <w:rFonts w:ascii="Times New Roman" w:hAnsi="Times New Roman"/>
          <w:color w:val="FF0000"/>
          <w:sz w:val="24"/>
          <w:szCs w:val="24"/>
          <w:lang w:val="ru-RU" w:eastAsia="ru-RU"/>
        </w:rPr>
      </w:pPr>
    </w:p>
    <w:p w:rsidR="00104B97" w:rsidRDefault="00104B97" w:rsidP="00D876D6">
      <w:pPr>
        <w:shd w:val="clear" w:color="auto" w:fill="FFFFFF"/>
        <w:spacing w:after="0" w:line="317" w:lineRule="exact"/>
        <w:ind w:left="4709"/>
        <w:rPr>
          <w:rFonts w:ascii="Times New Roman" w:hAnsi="Times New Roman"/>
          <w:color w:val="FF0000"/>
          <w:sz w:val="24"/>
          <w:szCs w:val="24"/>
          <w:lang w:val="ru-RU" w:eastAsia="ru-RU"/>
        </w:rPr>
      </w:pPr>
    </w:p>
    <w:p w:rsidR="00104B97" w:rsidRDefault="00104B97" w:rsidP="00D876D6">
      <w:pPr>
        <w:shd w:val="clear" w:color="auto" w:fill="FFFFFF"/>
        <w:spacing w:after="0" w:line="317" w:lineRule="exact"/>
        <w:ind w:left="4709"/>
        <w:rPr>
          <w:rFonts w:ascii="Times New Roman" w:hAnsi="Times New Roman"/>
          <w:color w:val="FF0000"/>
          <w:sz w:val="24"/>
          <w:szCs w:val="24"/>
          <w:lang w:val="ru-RU" w:eastAsia="ru-RU"/>
        </w:rPr>
      </w:pPr>
    </w:p>
    <w:p w:rsidR="00104B97" w:rsidRPr="000C7FA8" w:rsidRDefault="00104B97" w:rsidP="00D876D6">
      <w:pPr>
        <w:shd w:val="clear" w:color="auto" w:fill="FFFFFF"/>
        <w:spacing w:after="0" w:line="317" w:lineRule="exact"/>
        <w:ind w:left="4709"/>
        <w:rPr>
          <w:rFonts w:ascii="Times New Roman" w:hAnsi="Times New Roman"/>
          <w:color w:val="FF0000"/>
          <w:sz w:val="24"/>
          <w:szCs w:val="24"/>
          <w:lang w:val="ru-RU" w:eastAsia="ru-RU"/>
        </w:rPr>
      </w:pPr>
    </w:p>
    <w:p w:rsidR="00104B97" w:rsidRPr="000C7FA8" w:rsidRDefault="00104B97" w:rsidP="00D876D6">
      <w:pPr>
        <w:shd w:val="clear" w:color="auto" w:fill="FFFFFF"/>
        <w:spacing w:after="0" w:line="317" w:lineRule="exact"/>
        <w:ind w:left="4709"/>
        <w:rPr>
          <w:rFonts w:ascii="Times New Roman" w:hAnsi="Times New Roman"/>
          <w:color w:val="FF0000"/>
          <w:sz w:val="24"/>
          <w:szCs w:val="24"/>
          <w:lang w:val="ru-RU" w:eastAsia="ru-RU"/>
        </w:rPr>
      </w:pPr>
    </w:p>
    <w:p w:rsidR="00104B97" w:rsidRPr="000C7FA8" w:rsidRDefault="00104B97" w:rsidP="00D876D6">
      <w:pPr>
        <w:shd w:val="clear" w:color="auto" w:fill="FFFFFF"/>
        <w:spacing w:after="0" w:line="317" w:lineRule="exact"/>
        <w:ind w:left="4709"/>
        <w:rPr>
          <w:rFonts w:ascii="Times New Roman" w:hAnsi="Times New Roman"/>
          <w:color w:val="FF0000"/>
          <w:sz w:val="24"/>
          <w:szCs w:val="24"/>
          <w:lang w:val="ru-RU" w:eastAsia="ru-RU"/>
        </w:rPr>
      </w:pPr>
    </w:p>
    <w:p w:rsidR="00104B97" w:rsidRPr="000C7FA8" w:rsidRDefault="00104B97" w:rsidP="00D876D6">
      <w:pPr>
        <w:shd w:val="clear" w:color="auto" w:fill="FFFFFF"/>
        <w:spacing w:after="0" w:line="317" w:lineRule="exact"/>
        <w:ind w:left="4709"/>
        <w:rPr>
          <w:rFonts w:ascii="Times New Roman" w:hAnsi="Times New Roman"/>
          <w:color w:val="FF0000"/>
          <w:sz w:val="24"/>
          <w:szCs w:val="24"/>
          <w:lang w:val="ru-RU" w:eastAsia="ru-RU"/>
        </w:rPr>
      </w:pPr>
    </w:p>
    <w:p w:rsidR="00104B97" w:rsidRPr="000C7FA8" w:rsidRDefault="00104B97" w:rsidP="00D876D6">
      <w:pPr>
        <w:shd w:val="clear" w:color="auto" w:fill="FFFFFF"/>
        <w:spacing w:after="0" w:line="317" w:lineRule="exact"/>
        <w:rPr>
          <w:rFonts w:ascii="Times New Roman" w:hAnsi="Times New Roman"/>
          <w:color w:val="FF0000"/>
          <w:sz w:val="24"/>
          <w:szCs w:val="24"/>
          <w:lang w:val="ru-RU" w:eastAsia="ru-RU"/>
        </w:rPr>
      </w:pPr>
    </w:p>
    <w:p w:rsidR="00104B97" w:rsidRPr="000C7FA8" w:rsidRDefault="00104B97" w:rsidP="00D876D6">
      <w:pPr>
        <w:shd w:val="clear" w:color="auto" w:fill="FFFFFF"/>
        <w:spacing w:after="0" w:line="317" w:lineRule="exact"/>
        <w:ind w:left="4709"/>
        <w:rPr>
          <w:rFonts w:ascii="Times New Roman" w:hAnsi="Times New Roman"/>
          <w:color w:val="FF0000"/>
          <w:sz w:val="24"/>
          <w:szCs w:val="24"/>
          <w:lang w:val="ru-RU" w:eastAsia="ru-RU"/>
        </w:rPr>
      </w:pPr>
    </w:p>
    <w:p w:rsidR="00104B97" w:rsidRPr="000C7FA8" w:rsidRDefault="00104B97" w:rsidP="00D876D6">
      <w:pPr>
        <w:shd w:val="clear" w:color="auto" w:fill="FFFFFF"/>
        <w:spacing w:after="0" w:line="322" w:lineRule="exact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0C7FA8">
        <w:rPr>
          <w:rFonts w:ascii="Times New Roman" w:hAnsi="Times New Roman"/>
          <w:b/>
          <w:sz w:val="28"/>
          <w:szCs w:val="28"/>
          <w:lang w:val="ru-RU" w:eastAsia="ru-RU"/>
        </w:rPr>
        <w:t xml:space="preserve">ПРОГРАМА </w:t>
      </w:r>
    </w:p>
    <w:p w:rsidR="00104B97" w:rsidRDefault="00104B97" w:rsidP="00D876D6">
      <w:pPr>
        <w:shd w:val="clear" w:color="auto" w:fill="FFFFFF"/>
        <w:spacing w:after="0" w:line="322" w:lineRule="exact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РОЗВИТКУ ЗЕМЕЛЬНИХ ВІДНОСИН В МІСТІ НОВИЙ РОЗДІЛ </w:t>
      </w:r>
    </w:p>
    <w:p w:rsidR="00104B97" w:rsidRPr="000C7FA8" w:rsidRDefault="00104B97" w:rsidP="00D876D6">
      <w:pPr>
        <w:shd w:val="clear" w:color="auto" w:fill="FFFFFF"/>
        <w:spacing w:after="0" w:line="322" w:lineRule="exact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на 2020 рік та прогноз на 2021-2022 роки</w:t>
      </w:r>
    </w:p>
    <w:p w:rsidR="00104B97" w:rsidRPr="000C7FA8" w:rsidRDefault="00104B97" w:rsidP="00D876D6">
      <w:pPr>
        <w:spacing w:after="0" w:line="240" w:lineRule="auto"/>
        <w:rPr>
          <w:rFonts w:ascii="Times New Roman" w:hAnsi="Times New Roman"/>
          <w:b/>
          <w:color w:val="FF0000"/>
          <w:sz w:val="32"/>
          <w:szCs w:val="32"/>
          <w:lang w:val="ru-RU" w:eastAsia="ru-RU"/>
        </w:rPr>
      </w:pPr>
    </w:p>
    <w:p w:rsidR="00104B97" w:rsidRPr="000C7FA8" w:rsidRDefault="00104B97" w:rsidP="00D876D6">
      <w:pPr>
        <w:spacing w:after="0" w:line="240" w:lineRule="auto"/>
        <w:rPr>
          <w:rFonts w:ascii="Times New Roman" w:hAnsi="Times New Roman"/>
          <w:b/>
          <w:sz w:val="32"/>
          <w:szCs w:val="32"/>
          <w:lang w:val="ru-RU" w:eastAsia="ru-RU"/>
        </w:rPr>
      </w:pPr>
    </w:p>
    <w:p w:rsidR="00104B97" w:rsidRPr="000C7FA8" w:rsidRDefault="00104B97" w:rsidP="00D876D6">
      <w:pPr>
        <w:spacing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</w:p>
    <w:p w:rsidR="00104B97" w:rsidRPr="000C7FA8" w:rsidRDefault="00104B97" w:rsidP="00D876D6">
      <w:pPr>
        <w:spacing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</w:p>
    <w:p w:rsidR="00104B97" w:rsidRPr="000C7FA8" w:rsidRDefault="00104B97" w:rsidP="00D876D6">
      <w:pPr>
        <w:spacing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</w:p>
    <w:p w:rsidR="00104B97" w:rsidRPr="000C7FA8" w:rsidRDefault="00104B97" w:rsidP="00D876D6">
      <w:pPr>
        <w:spacing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</w:p>
    <w:p w:rsidR="00104B97" w:rsidRPr="000C7FA8" w:rsidRDefault="00104B97" w:rsidP="00D876D6">
      <w:pPr>
        <w:spacing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</w:p>
    <w:p w:rsidR="00104B97" w:rsidRPr="000C7FA8" w:rsidRDefault="00104B97" w:rsidP="00D876D6">
      <w:pPr>
        <w:spacing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</w:p>
    <w:p w:rsidR="00104B97" w:rsidRPr="000C7FA8" w:rsidRDefault="00104B97" w:rsidP="00D876D6">
      <w:pPr>
        <w:spacing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</w:p>
    <w:p w:rsidR="00104B97" w:rsidRPr="000C7FA8" w:rsidRDefault="00104B97" w:rsidP="00D876D6">
      <w:pPr>
        <w:spacing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</w:p>
    <w:p w:rsidR="00104B97" w:rsidRPr="000C7FA8" w:rsidRDefault="00104B97" w:rsidP="00D876D6">
      <w:pPr>
        <w:spacing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</w:p>
    <w:p w:rsidR="00104B97" w:rsidRPr="000C7FA8" w:rsidRDefault="00104B97" w:rsidP="00D876D6">
      <w:pPr>
        <w:spacing w:after="120" w:line="216" w:lineRule="auto"/>
        <w:rPr>
          <w:rFonts w:ascii="Times New Roman" w:hAnsi="Times New Roman"/>
          <w:b/>
          <w:sz w:val="24"/>
          <w:szCs w:val="24"/>
          <w:lang w:val="ru-RU" w:eastAsia="ru-RU"/>
        </w:rPr>
      </w:pPr>
    </w:p>
    <w:p w:rsidR="00104B97" w:rsidRPr="000C7FA8" w:rsidRDefault="00104B97" w:rsidP="00D876D6">
      <w:pPr>
        <w:spacing w:after="120" w:line="216" w:lineRule="auto"/>
        <w:rPr>
          <w:rFonts w:ascii="Times New Roman" w:hAnsi="Times New Roman"/>
          <w:b/>
          <w:sz w:val="24"/>
          <w:szCs w:val="24"/>
          <w:lang w:val="ru-RU" w:eastAsia="ru-RU"/>
        </w:rPr>
      </w:pPr>
    </w:p>
    <w:p w:rsidR="00104B97" w:rsidRPr="000C7FA8" w:rsidRDefault="00104B97" w:rsidP="00D876D6">
      <w:pPr>
        <w:spacing w:after="120" w:line="216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04B97" w:rsidRPr="000C7FA8" w:rsidRDefault="00104B97" w:rsidP="00D876D6">
      <w:pPr>
        <w:spacing w:after="120" w:line="216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04B97" w:rsidRPr="000C7FA8" w:rsidRDefault="00104B97" w:rsidP="00D876D6">
      <w:pPr>
        <w:spacing w:after="120" w:line="216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04B97" w:rsidRPr="000C7FA8" w:rsidRDefault="00104B97" w:rsidP="00D876D6">
      <w:pPr>
        <w:spacing w:after="100" w:afterAutospacing="1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 w:eastAsia="ru-RU"/>
        </w:rPr>
      </w:pPr>
      <w:r w:rsidRPr="000C7FA8">
        <w:rPr>
          <w:rFonts w:ascii="Times New Roman" w:hAnsi="Times New Roman"/>
          <w:b/>
          <w:bCs/>
          <w:sz w:val="24"/>
          <w:szCs w:val="24"/>
          <w:lang w:val="ru-RU" w:eastAsia="ru-RU"/>
        </w:rPr>
        <w:t>м. Новий Розділ</w:t>
      </w:r>
    </w:p>
    <w:p w:rsidR="00104B97" w:rsidRPr="000C7FA8" w:rsidRDefault="00104B97" w:rsidP="00D876D6">
      <w:pPr>
        <w:spacing w:after="100" w:afterAutospacing="1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C7FA8">
        <w:rPr>
          <w:rFonts w:ascii="Times New Roman" w:hAnsi="Times New Roman"/>
          <w:b/>
          <w:bCs/>
          <w:sz w:val="24"/>
          <w:szCs w:val="24"/>
          <w:lang w:val="ru-RU" w:eastAsia="ru-RU"/>
        </w:rPr>
        <w:t>201</w:t>
      </w:r>
      <w:r>
        <w:rPr>
          <w:rFonts w:ascii="Times New Roman" w:hAnsi="Times New Roman"/>
          <w:b/>
          <w:bCs/>
          <w:sz w:val="24"/>
          <w:szCs w:val="24"/>
          <w:lang w:val="ru-RU" w:eastAsia="ru-RU"/>
        </w:rPr>
        <w:t>9</w:t>
      </w:r>
      <w:r w:rsidRPr="000C7FA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0C7FA8">
        <w:rPr>
          <w:rFonts w:ascii="Times New Roman" w:hAnsi="Times New Roman"/>
          <w:b/>
          <w:bCs/>
          <w:sz w:val="24"/>
          <w:szCs w:val="24"/>
          <w:lang w:val="ru-RU" w:eastAsia="ru-RU"/>
        </w:rPr>
        <w:t>рік</w:t>
      </w:r>
    </w:p>
    <w:p w:rsidR="00104B97" w:rsidRPr="000C7FA8" w:rsidRDefault="00104B97" w:rsidP="00D876D6">
      <w:pPr>
        <w:spacing w:after="100" w:afterAutospacing="1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04B97" w:rsidRPr="000C7FA8" w:rsidRDefault="00104B97" w:rsidP="00D876D6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04B97" w:rsidRPr="000C7FA8" w:rsidRDefault="00104B97" w:rsidP="00D876D6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horzAnchor="margin" w:tblpY="-465"/>
        <w:tblW w:w="0" w:type="auto"/>
        <w:tblLook w:val="00A0"/>
      </w:tblPr>
      <w:tblGrid>
        <w:gridCol w:w="4699"/>
        <w:gridCol w:w="4698"/>
      </w:tblGrid>
      <w:tr w:rsidR="00104B97" w:rsidRPr="00732CF6" w:rsidTr="006E38C8">
        <w:trPr>
          <w:trHeight w:val="193"/>
        </w:trPr>
        <w:tc>
          <w:tcPr>
            <w:tcW w:w="4699" w:type="dxa"/>
          </w:tcPr>
          <w:p w:rsidR="00104B97" w:rsidRPr="00732CF6" w:rsidRDefault="00104B97" w:rsidP="006E38C8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98" w:type="dxa"/>
          </w:tcPr>
          <w:p w:rsidR="00104B97" w:rsidRPr="00732CF6" w:rsidRDefault="00104B97" w:rsidP="006E38C8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104B97" w:rsidRPr="000B4C4B" w:rsidRDefault="00104B97" w:rsidP="00D876D6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04B97" w:rsidRPr="00E657C4" w:rsidRDefault="00104B97" w:rsidP="00D876D6">
      <w:pPr>
        <w:shd w:val="clear" w:color="auto" w:fill="FFFFFF"/>
        <w:spacing w:after="0" w:line="216" w:lineRule="auto"/>
        <w:jc w:val="center"/>
        <w:rPr>
          <w:rFonts w:ascii="Times New Roman" w:hAnsi="Times New Roman"/>
          <w:b/>
          <w:bCs/>
          <w:sz w:val="28"/>
          <w:szCs w:val="24"/>
          <w:lang w:val="ru-RU" w:eastAsia="uk-UA"/>
        </w:rPr>
      </w:pPr>
      <w:r w:rsidRPr="00E657C4">
        <w:rPr>
          <w:rFonts w:ascii="Times New Roman" w:hAnsi="Times New Roman"/>
          <w:b/>
          <w:bCs/>
          <w:sz w:val="28"/>
          <w:szCs w:val="24"/>
          <w:lang w:val="ru-RU" w:eastAsia="uk-UA"/>
        </w:rPr>
        <w:t>ПАСПОРТ</w:t>
      </w:r>
    </w:p>
    <w:p w:rsidR="00104B97" w:rsidRPr="00291D03" w:rsidRDefault="00104B97" w:rsidP="00D876D6">
      <w:pPr>
        <w:shd w:val="clear" w:color="auto" w:fill="FFFFFF"/>
        <w:spacing w:after="0" w:line="216" w:lineRule="auto"/>
        <w:jc w:val="center"/>
        <w:rPr>
          <w:rFonts w:ascii="Times New Roman" w:hAnsi="Times New Roman"/>
          <w:b/>
          <w:bCs/>
          <w:sz w:val="24"/>
          <w:szCs w:val="24"/>
          <w:lang w:val="ru-RU" w:eastAsia="uk-UA"/>
        </w:rPr>
      </w:pPr>
      <w:r w:rsidRPr="00291D03">
        <w:rPr>
          <w:rFonts w:ascii="Times New Roman" w:hAnsi="Times New Roman"/>
          <w:b/>
          <w:bCs/>
          <w:sz w:val="24"/>
          <w:szCs w:val="24"/>
          <w:lang w:val="ru-RU" w:eastAsia="uk-UA"/>
        </w:rPr>
        <w:t xml:space="preserve">Програми розвитку земельних відносин в місті Новий Розділ </w:t>
      </w:r>
    </w:p>
    <w:p w:rsidR="00104B97" w:rsidRDefault="00104B97" w:rsidP="00D876D6">
      <w:pPr>
        <w:shd w:val="clear" w:color="auto" w:fill="FFFFFF"/>
        <w:spacing w:after="0" w:line="322" w:lineRule="exact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291D03">
        <w:rPr>
          <w:rFonts w:ascii="Times New Roman" w:hAnsi="Times New Roman"/>
          <w:b/>
          <w:sz w:val="24"/>
          <w:szCs w:val="24"/>
          <w:lang w:eastAsia="ru-RU"/>
        </w:rPr>
        <w:t>на 2020 рік та прогноз на 2021-2022 роки</w:t>
      </w:r>
    </w:p>
    <w:p w:rsidR="00104B97" w:rsidRDefault="00104B97" w:rsidP="00D876D6">
      <w:pPr>
        <w:shd w:val="clear" w:color="auto" w:fill="FFFFFF"/>
        <w:spacing w:after="0" w:line="322" w:lineRule="exact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04B97" w:rsidRPr="00291D03" w:rsidRDefault="00104B97" w:rsidP="00D876D6">
      <w:pPr>
        <w:shd w:val="clear" w:color="auto" w:fill="FFFFFF"/>
        <w:spacing w:after="0" w:line="322" w:lineRule="exact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498" w:type="dxa"/>
        <w:tblLook w:val="01E0"/>
      </w:tblPr>
      <w:tblGrid>
        <w:gridCol w:w="3855"/>
        <w:gridCol w:w="5643"/>
      </w:tblGrid>
      <w:tr w:rsidR="00104B97" w:rsidRPr="00332D43" w:rsidTr="006E38C8">
        <w:tc>
          <w:tcPr>
            <w:tcW w:w="3855" w:type="dxa"/>
          </w:tcPr>
          <w:p w:rsidR="00104B97" w:rsidRPr="00332D43" w:rsidRDefault="00104B97" w:rsidP="006E38C8">
            <w:pPr>
              <w:pStyle w:val="BodyTextIndent"/>
              <w:ind w:firstLine="0"/>
            </w:pPr>
            <w:r w:rsidRPr="00332D43">
              <w:t>1. Ініціатор розроблення Програми</w:t>
            </w:r>
          </w:p>
        </w:tc>
        <w:tc>
          <w:tcPr>
            <w:tcW w:w="5643" w:type="dxa"/>
          </w:tcPr>
          <w:p w:rsidR="00104B97" w:rsidRPr="00332D43" w:rsidRDefault="00104B97" w:rsidP="006E38C8">
            <w:pPr>
              <w:pStyle w:val="BodyTextIndent"/>
              <w:ind w:firstLine="0"/>
            </w:pPr>
            <w:r w:rsidRPr="00332D43">
              <w:t>відділ містобудування та архітектури  Новороздільської міської ради</w:t>
            </w:r>
          </w:p>
          <w:p w:rsidR="00104B97" w:rsidRPr="00332D43" w:rsidRDefault="00104B97" w:rsidP="006E38C8">
            <w:pPr>
              <w:pStyle w:val="BodyTextIndent"/>
              <w:ind w:firstLine="0"/>
            </w:pPr>
          </w:p>
        </w:tc>
      </w:tr>
      <w:tr w:rsidR="00104B97" w:rsidRPr="00332D43" w:rsidTr="006E38C8">
        <w:tc>
          <w:tcPr>
            <w:tcW w:w="3855" w:type="dxa"/>
          </w:tcPr>
          <w:p w:rsidR="00104B97" w:rsidRPr="00332D43" w:rsidRDefault="00104B97" w:rsidP="006E38C8">
            <w:pPr>
              <w:pStyle w:val="BodyTextIndent"/>
              <w:ind w:left="4245" w:hanging="4245"/>
            </w:pPr>
            <w:r w:rsidRPr="00332D43">
              <w:t xml:space="preserve">2. Дата, номер </w:t>
            </w:r>
          </w:p>
          <w:p w:rsidR="00104B97" w:rsidRPr="00332D43" w:rsidRDefault="00104B97" w:rsidP="006E38C8">
            <w:pPr>
              <w:pStyle w:val="BodyTextIndent"/>
              <w:ind w:left="4245" w:hanging="4245"/>
            </w:pPr>
            <w:r w:rsidRPr="00332D43">
              <w:t xml:space="preserve">документа </w:t>
            </w:r>
          </w:p>
          <w:p w:rsidR="00104B97" w:rsidRPr="00332D43" w:rsidRDefault="00104B97" w:rsidP="006E38C8">
            <w:pPr>
              <w:pStyle w:val="BodyTextIndent"/>
              <w:ind w:firstLine="0"/>
            </w:pPr>
            <w:r w:rsidRPr="00332D43">
              <w:t xml:space="preserve">про </w:t>
            </w:r>
            <w:r w:rsidRPr="00332D43">
              <w:rPr>
                <w:bCs/>
                <w:lang w:val="ru-RU" w:eastAsia="uk-UA"/>
              </w:rPr>
              <w:t>затвердження</w:t>
            </w:r>
            <w:r w:rsidRPr="00332D43">
              <w:t xml:space="preserve"> Програми</w:t>
            </w:r>
          </w:p>
        </w:tc>
        <w:tc>
          <w:tcPr>
            <w:tcW w:w="5643" w:type="dxa"/>
          </w:tcPr>
          <w:p w:rsidR="00104B97" w:rsidRPr="00332D43" w:rsidRDefault="00104B97" w:rsidP="00AB24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D43">
              <w:rPr>
                <w:rFonts w:ascii="Times New Roman" w:hAnsi="Times New Roman"/>
                <w:sz w:val="24"/>
                <w:szCs w:val="24"/>
              </w:rPr>
              <w:t xml:space="preserve">Рішення Новороздільської міської   ради </w:t>
            </w:r>
          </w:p>
          <w:p w:rsidR="00104B97" w:rsidRPr="00332D43" w:rsidRDefault="00104B97" w:rsidP="00AB24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D43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1247</w:t>
            </w:r>
            <w:r w:rsidRPr="00332D43">
              <w:rPr>
                <w:rFonts w:ascii="Times New Roman" w:hAnsi="Times New Roman"/>
                <w:sz w:val="24"/>
                <w:szCs w:val="24"/>
              </w:rPr>
              <w:t xml:space="preserve"> від </w:t>
            </w:r>
            <w:r>
              <w:rPr>
                <w:rFonts w:ascii="Times New Roman" w:hAnsi="Times New Roman"/>
                <w:sz w:val="24"/>
                <w:szCs w:val="24"/>
              </w:rPr>
              <w:t>13.12.</w:t>
            </w:r>
            <w:r w:rsidRPr="00332D43">
              <w:rPr>
                <w:rFonts w:ascii="Times New Roman" w:hAnsi="Times New Roman"/>
                <w:sz w:val="24"/>
                <w:szCs w:val="24"/>
              </w:rPr>
              <w:t>2019 року</w:t>
            </w:r>
          </w:p>
          <w:p w:rsidR="00104B97" w:rsidRPr="00332D43" w:rsidRDefault="00104B97" w:rsidP="006E38C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2D4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104B97" w:rsidRPr="00332D43" w:rsidTr="006E38C8">
        <w:tc>
          <w:tcPr>
            <w:tcW w:w="3855" w:type="dxa"/>
          </w:tcPr>
          <w:p w:rsidR="00104B97" w:rsidRPr="00332D43" w:rsidRDefault="00104B97" w:rsidP="006E38C8">
            <w:pPr>
              <w:pStyle w:val="BodyTextIndent"/>
              <w:ind w:firstLine="0"/>
            </w:pPr>
            <w:r w:rsidRPr="00332D43">
              <w:t>3. Розробник Програми</w:t>
            </w:r>
          </w:p>
        </w:tc>
        <w:tc>
          <w:tcPr>
            <w:tcW w:w="5643" w:type="dxa"/>
          </w:tcPr>
          <w:p w:rsidR="00104B97" w:rsidRPr="00332D43" w:rsidRDefault="00104B97" w:rsidP="006E38C8">
            <w:pPr>
              <w:pStyle w:val="BodyTextIndent"/>
              <w:ind w:firstLine="0"/>
            </w:pPr>
            <w:r w:rsidRPr="00332D43">
              <w:t>виконавчий  комітет Новороздільської міської ради</w:t>
            </w:r>
          </w:p>
        </w:tc>
      </w:tr>
      <w:tr w:rsidR="00104B97" w:rsidRPr="00332D43" w:rsidTr="006E38C8">
        <w:tc>
          <w:tcPr>
            <w:tcW w:w="3855" w:type="dxa"/>
          </w:tcPr>
          <w:p w:rsidR="00104B97" w:rsidRPr="00332D43" w:rsidRDefault="00104B97" w:rsidP="006E38C8">
            <w:pPr>
              <w:pStyle w:val="BodyTextIndent"/>
              <w:ind w:firstLine="0"/>
            </w:pPr>
            <w:r w:rsidRPr="00332D43">
              <w:t>4. Співрозробники Програми</w:t>
            </w:r>
          </w:p>
        </w:tc>
        <w:tc>
          <w:tcPr>
            <w:tcW w:w="5643" w:type="dxa"/>
          </w:tcPr>
          <w:p w:rsidR="00104B97" w:rsidRPr="00332D43" w:rsidRDefault="00104B97" w:rsidP="006E38C8">
            <w:pPr>
              <w:pStyle w:val="BodyTextIndent"/>
              <w:ind w:firstLine="0"/>
            </w:pPr>
            <w:r w:rsidRPr="00332D43">
              <w:t>-</w:t>
            </w:r>
          </w:p>
        </w:tc>
      </w:tr>
      <w:tr w:rsidR="00104B97" w:rsidRPr="00332D43" w:rsidTr="006E38C8">
        <w:tc>
          <w:tcPr>
            <w:tcW w:w="3855" w:type="dxa"/>
          </w:tcPr>
          <w:p w:rsidR="00104B97" w:rsidRPr="00332D43" w:rsidRDefault="00104B97" w:rsidP="006E38C8">
            <w:pPr>
              <w:pStyle w:val="BodyTextIndent"/>
              <w:ind w:left="4245" w:hanging="4245"/>
            </w:pPr>
            <w:r w:rsidRPr="00332D43">
              <w:t xml:space="preserve">5. Відповідальний виконавець </w:t>
            </w:r>
          </w:p>
          <w:p w:rsidR="00104B97" w:rsidRPr="00332D43" w:rsidRDefault="00104B97" w:rsidP="006E38C8">
            <w:pPr>
              <w:pStyle w:val="BodyTextIndent"/>
              <w:ind w:firstLine="0"/>
            </w:pPr>
            <w:r w:rsidRPr="00332D43">
              <w:t>Програми</w:t>
            </w:r>
          </w:p>
        </w:tc>
        <w:tc>
          <w:tcPr>
            <w:tcW w:w="5643" w:type="dxa"/>
          </w:tcPr>
          <w:p w:rsidR="00104B97" w:rsidRPr="00332D43" w:rsidRDefault="00104B97" w:rsidP="006E38C8">
            <w:pPr>
              <w:pStyle w:val="BodyTextIndent"/>
              <w:ind w:firstLine="0"/>
            </w:pPr>
            <w:r w:rsidRPr="00332D43">
              <w:t>виконавчий  комітет Новороздільської міської ради</w:t>
            </w:r>
          </w:p>
        </w:tc>
      </w:tr>
      <w:tr w:rsidR="00104B97" w:rsidRPr="00332D43" w:rsidTr="006E38C8">
        <w:tc>
          <w:tcPr>
            <w:tcW w:w="3855" w:type="dxa"/>
          </w:tcPr>
          <w:p w:rsidR="00104B97" w:rsidRPr="00332D43" w:rsidRDefault="00104B97" w:rsidP="006E38C8">
            <w:pPr>
              <w:pStyle w:val="BodyTextIndent"/>
              <w:ind w:firstLine="0"/>
            </w:pPr>
            <w:r w:rsidRPr="00332D43">
              <w:t>6. Учасники Програми</w:t>
            </w:r>
          </w:p>
        </w:tc>
        <w:tc>
          <w:tcPr>
            <w:tcW w:w="5643" w:type="dxa"/>
          </w:tcPr>
          <w:p w:rsidR="00104B97" w:rsidRPr="00332D43" w:rsidRDefault="00104B97" w:rsidP="006E38C8">
            <w:pPr>
              <w:pStyle w:val="BodyTextIndent"/>
              <w:ind w:firstLine="0"/>
            </w:pPr>
            <w:r w:rsidRPr="00332D43">
              <w:t xml:space="preserve">виконавчий  комітет Новороздільської міської ради, </w:t>
            </w:r>
          </w:p>
        </w:tc>
      </w:tr>
      <w:tr w:rsidR="00104B97" w:rsidRPr="00332D43" w:rsidTr="006E38C8">
        <w:tc>
          <w:tcPr>
            <w:tcW w:w="3855" w:type="dxa"/>
          </w:tcPr>
          <w:p w:rsidR="00104B97" w:rsidRPr="00332D43" w:rsidRDefault="00104B97" w:rsidP="006E38C8">
            <w:pPr>
              <w:pStyle w:val="BodyTextIndent"/>
              <w:ind w:firstLine="0"/>
            </w:pPr>
            <w:r w:rsidRPr="00332D43">
              <w:rPr>
                <w:lang w:eastAsia="uk-UA"/>
              </w:rPr>
              <w:t>7. Термін реалізації програми</w:t>
            </w:r>
          </w:p>
        </w:tc>
        <w:tc>
          <w:tcPr>
            <w:tcW w:w="5643" w:type="dxa"/>
          </w:tcPr>
          <w:p w:rsidR="00104B97" w:rsidRPr="00332D43" w:rsidRDefault="00104B97" w:rsidP="006E38C8">
            <w:pPr>
              <w:pStyle w:val="BodyTextIndent"/>
              <w:ind w:firstLine="0"/>
            </w:pPr>
            <w:r w:rsidRPr="00332D43">
              <w:t>2020 – 2022 роки</w:t>
            </w:r>
          </w:p>
        </w:tc>
      </w:tr>
      <w:tr w:rsidR="00104B97" w:rsidRPr="00332D43" w:rsidTr="006E38C8">
        <w:tc>
          <w:tcPr>
            <w:tcW w:w="3855" w:type="dxa"/>
          </w:tcPr>
          <w:p w:rsidR="00104B97" w:rsidRPr="00332D43" w:rsidRDefault="00104B97" w:rsidP="006E38C8">
            <w:pPr>
              <w:pStyle w:val="BodyTextIndent"/>
              <w:ind w:firstLine="0"/>
            </w:pPr>
            <w:r w:rsidRPr="00332D43">
              <w:rPr>
                <w:lang w:eastAsia="uk-UA"/>
              </w:rPr>
              <w:t xml:space="preserve">7.1. Етапи виконання програми </w:t>
            </w:r>
            <w:r w:rsidRPr="00332D43">
              <w:rPr>
                <w:lang w:eastAsia="uk-UA"/>
              </w:rPr>
              <w:br/>
              <w:t xml:space="preserve"> (для довгострокових програм)  </w:t>
            </w:r>
          </w:p>
        </w:tc>
        <w:tc>
          <w:tcPr>
            <w:tcW w:w="5643" w:type="dxa"/>
          </w:tcPr>
          <w:p w:rsidR="00104B97" w:rsidRPr="00332D43" w:rsidRDefault="00104B97" w:rsidP="006E38C8">
            <w:pPr>
              <w:pStyle w:val="BodyTextIndent"/>
              <w:ind w:firstLine="0"/>
            </w:pPr>
          </w:p>
          <w:p w:rsidR="00104B97" w:rsidRPr="00332D43" w:rsidRDefault="00104B97" w:rsidP="006E38C8">
            <w:pPr>
              <w:pStyle w:val="BodyTextIndent"/>
              <w:ind w:firstLine="0"/>
            </w:pPr>
          </w:p>
        </w:tc>
      </w:tr>
      <w:tr w:rsidR="00104B97" w:rsidRPr="00332D43" w:rsidTr="006E38C8">
        <w:trPr>
          <w:trHeight w:val="2196"/>
        </w:trPr>
        <w:tc>
          <w:tcPr>
            <w:tcW w:w="3855" w:type="dxa"/>
          </w:tcPr>
          <w:p w:rsidR="00104B97" w:rsidRPr="00332D43" w:rsidRDefault="00104B97" w:rsidP="006E38C8">
            <w:pPr>
              <w:autoSpaceDE w:val="0"/>
              <w:autoSpaceDN w:val="0"/>
              <w:adjustRightInd w:val="0"/>
              <w:spacing w:line="240" w:lineRule="auto"/>
              <w:ind w:left="308" w:hanging="308"/>
              <w:rPr>
                <w:rFonts w:ascii="Times New Roman" w:hAnsi="Times New Roman"/>
                <w:sz w:val="24"/>
                <w:szCs w:val="24"/>
              </w:rPr>
            </w:pPr>
            <w:r w:rsidRPr="00332D43">
              <w:rPr>
                <w:rFonts w:ascii="Times New Roman" w:hAnsi="Times New Roman"/>
                <w:sz w:val="24"/>
                <w:szCs w:val="24"/>
              </w:rPr>
              <w:t xml:space="preserve">8. Загальний обсяг фінансових </w:t>
            </w:r>
            <w:r w:rsidRPr="00332D43">
              <w:rPr>
                <w:rFonts w:ascii="Times New Roman" w:hAnsi="Times New Roman"/>
                <w:sz w:val="24"/>
                <w:szCs w:val="24"/>
              </w:rPr>
              <w:br/>
              <w:t>ресурсів, необхідних для реалізації  програми, тис. грн.:</w:t>
            </w:r>
          </w:p>
          <w:p w:rsidR="00104B97" w:rsidRPr="00332D43" w:rsidRDefault="00104B97" w:rsidP="006E38C8">
            <w:pPr>
              <w:autoSpaceDE w:val="0"/>
              <w:autoSpaceDN w:val="0"/>
              <w:adjustRightInd w:val="0"/>
              <w:spacing w:line="240" w:lineRule="auto"/>
              <w:ind w:left="308" w:hanging="308"/>
              <w:rPr>
                <w:rFonts w:ascii="Times New Roman" w:hAnsi="Times New Roman"/>
                <w:sz w:val="24"/>
                <w:szCs w:val="24"/>
              </w:rPr>
            </w:pPr>
            <w:r w:rsidRPr="00332D43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на 2020рік</w:t>
            </w:r>
          </w:p>
          <w:p w:rsidR="00104B97" w:rsidRPr="00332D43" w:rsidRDefault="00104B97" w:rsidP="006E38C8">
            <w:pPr>
              <w:autoSpaceDE w:val="0"/>
              <w:autoSpaceDN w:val="0"/>
              <w:adjustRightInd w:val="0"/>
              <w:spacing w:line="240" w:lineRule="auto"/>
              <w:ind w:left="308" w:hanging="308"/>
              <w:rPr>
                <w:rFonts w:ascii="Times New Roman" w:hAnsi="Times New Roman"/>
                <w:sz w:val="24"/>
                <w:szCs w:val="24"/>
              </w:rPr>
            </w:pPr>
            <w:r w:rsidRPr="00332D43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на 2021рік     </w:t>
            </w:r>
          </w:p>
          <w:p w:rsidR="00104B97" w:rsidRPr="00332D43" w:rsidRDefault="00104B97" w:rsidP="006E38C8">
            <w:pPr>
              <w:autoSpaceDE w:val="0"/>
              <w:autoSpaceDN w:val="0"/>
              <w:adjustRightInd w:val="0"/>
              <w:spacing w:line="240" w:lineRule="auto"/>
              <w:ind w:left="308" w:hanging="308"/>
              <w:rPr>
                <w:rFonts w:ascii="Times New Roman" w:hAnsi="Times New Roman"/>
                <w:sz w:val="24"/>
                <w:szCs w:val="24"/>
              </w:rPr>
            </w:pPr>
            <w:r w:rsidRPr="00332D43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на 2022рік</w:t>
            </w:r>
          </w:p>
          <w:p w:rsidR="00104B97" w:rsidRPr="00332D43" w:rsidRDefault="00104B97" w:rsidP="006E38C8">
            <w:pPr>
              <w:autoSpaceDE w:val="0"/>
              <w:autoSpaceDN w:val="0"/>
              <w:adjustRightInd w:val="0"/>
              <w:spacing w:line="240" w:lineRule="auto"/>
              <w:ind w:left="308" w:hanging="3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5643" w:type="dxa"/>
          </w:tcPr>
          <w:p w:rsidR="00104B97" w:rsidRPr="00332D43" w:rsidRDefault="00104B97" w:rsidP="006E38C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04B97" w:rsidRPr="00332D43" w:rsidRDefault="00104B97" w:rsidP="006E38C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04B97" w:rsidRPr="00332D43" w:rsidRDefault="00104B97" w:rsidP="006E38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126,4</w:t>
            </w:r>
          </w:p>
          <w:p w:rsidR="00104B97" w:rsidRPr="00332D43" w:rsidRDefault="00104B97" w:rsidP="006E38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</w:t>
            </w:r>
            <w:r w:rsidRPr="00332D43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104B97" w:rsidRPr="009665B6" w:rsidRDefault="00104B97" w:rsidP="006E38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</w:t>
            </w:r>
            <w:r w:rsidRPr="00332D4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04B97" w:rsidRPr="00332D43" w:rsidTr="006E38C8">
        <w:trPr>
          <w:trHeight w:val="1567"/>
        </w:trPr>
        <w:tc>
          <w:tcPr>
            <w:tcW w:w="3855" w:type="dxa"/>
          </w:tcPr>
          <w:p w:rsidR="00104B97" w:rsidRPr="00332D43" w:rsidRDefault="00104B97" w:rsidP="006E38C8">
            <w:pPr>
              <w:pStyle w:val="BodyTextIndent"/>
              <w:ind w:firstLine="0"/>
              <w:rPr>
                <w:lang w:eastAsia="uk-UA"/>
              </w:rPr>
            </w:pPr>
            <w:r w:rsidRPr="00332D43">
              <w:rPr>
                <w:lang w:eastAsia="uk-UA"/>
              </w:rPr>
              <w:t xml:space="preserve">8.1. коштів міського бюджету  на   </w:t>
            </w:r>
          </w:p>
          <w:p w:rsidR="00104B97" w:rsidRPr="00332D43" w:rsidRDefault="00104B97" w:rsidP="006E38C8">
            <w:pPr>
              <w:pStyle w:val="BodyTextIndent"/>
              <w:ind w:firstLine="0"/>
              <w:rPr>
                <w:lang w:eastAsia="uk-UA"/>
              </w:rPr>
            </w:pPr>
            <w:r w:rsidRPr="00332D43">
              <w:rPr>
                <w:lang w:eastAsia="uk-UA"/>
              </w:rPr>
              <w:t xml:space="preserve">                                           2020 рік   </w:t>
            </w:r>
            <w:r w:rsidRPr="00332D43">
              <w:rPr>
                <w:lang w:eastAsia="uk-UA"/>
              </w:rPr>
              <w:br/>
              <w:t xml:space="preserve">коштів </w:t>
            </w:r>
            <w:r w:rsidRPr="00AB2415">
              <w:rPr>
                <w:lang w:eastAsia="uk-UA"/>
              </w:rPr>
              <w:t>інших джерел</w:t>
            </w:r>
            <w:r w:rsidRPr="00332D43">
              <w:rPr>
                <w:lang w:eastAsia="uk-UA"/>
              </w:rPr>
              <w:t xml:space="preserve">  (вказати)</w:t>
            </w:r>
          </w:p>
          <w:p w:rsidR="00104B97" w:rsidRPr="00332D43" w:rsidRDefault="00104B97" w:rsidP="006E38C8">
            <w:pPr>
              <w:autoSpaceDE w:val="0"/>
              <w:autoSpaceDN w:val="0"/>
              <w:adjustRightInd w:val="0"/>
              <w:spacing w:line="240" w:lineRule="auto"/>
              <w:ind w:left="308" w:hanging="308"/>
              <w:rPr>
                <w:rFonts w:ascii="Times New Roman" w:hAnsi="Times New Roman"/>
                <w:sz w:val="24"/>
                <w:szCs w:val="24"/>
              </w:rPr>
            </w:pPr>
            <w:r w:rsidRPr="00332D43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на 2020рік</w:t>
            </w:r>
          </w:p>
          <w:p w:rsidR="00104B97" w:rsidRPr="007F3595" w:rsidRDefault="00104B97" w:rsidP="006E38C8">
            <w:pPr>
              <w:shd w:val="clear" w:color="auto" w:fill="FFFFFF"/>
              <w:spacing w:after="0" w:line="216" w:lineRule="auto"/>
              <w:rPr>
                <w:rFonts w:ascii="Times New Roman" w:hAnsi="Times New Roman"/>
                <w:bCs/>
                <w:sz w:val="24"/>
                <w:szCs w:val="24"/>
                <w:lang w:val="ru-RU" w:eastAsia="uk-UA"/>
              </w:rPr>
            </w:pPr>
            <w:r w:rsidRPr="00332D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F3595">
              <w:rPr>
                <w:rFonts w:ascii="Times New Roman" w:hAnsi="Times New Roman"/>
                <w:bCs/>
                <w:sz w:val="24"/>
                <w:szCs w:val="24"/>
                <w:lang w:val="ru-RU" w:eastAsia="uk-UA"/>
              </w:rPr>
              <w:t xml:space="preserve">загальний фонд </w:t>
            </w:r>
          </w:p>
          <w:p w:rsidR="00104B97" w:rsidRPr="007F3595" w:rsidRDefault="00104B97" w:rsidP="006E38C8">
            <w:pPr>
              <w:shd w:val="clear" w:color="auto" w:fill="FFFFFF"/>
              <w:spacing w:after="0" w:line="216" w:lineRule="auto"/>
              <w:rPr>
                <w:rFonts w:ascii="Times New Roman" w:hAnsi="Times New Roman"/>
                <w:bCs/>
                <w:sz w:val="24"/>
                <w:szCs w:val="24"/>
                <w:lang w:val="ru-RU" w:eastAsia="uk-UA"/>
              </w:rPr>
            </w:pPr>
            <w:r w:rsidRPr="007F3595">
              <w:rPr>
                <w:rFonts w:ascii="Times New Roman" w:hAnsi="Times New Roman"/>
                <w:bCs/>
                <w:sz w:val="24"/>
                <w:szCs w:val="24"/>
                <w:lang w:val="ru-RU" w:eastAsia="uk-UA"/>
              </w:rPr>
              <w:t xml:space="preserve">            спеціальний фонд (спецфонд, авансовий внесок)</w:t>
            </w:r>
          </w:p>
          <w:p w:rsidR="00104B97" w:rsidRPr="007F3595" w:rsidRDefault="00104B97" w:rsidP="006E38C8">
            <w:pPr>
              <w:shd w:val="clear" w:color="auto" w:fill="FFFFFF"/>
              <w:spacing w:after="0" w:line="216" w:lineRule="auto"/>
              <w:rPr>
                <w:rFonts w:ascii="Times New Roman" w:hAnsi="Times New Roman"/>
                <w:bCs/>
                <w:sz w:val="24"/>
                <w:szCs w:val="24"/>
                <w:lang w:val="ru-RU" w:eastAsia="uk-UA"/>
              </w:rPr>
            </w:pPr>
            <w:r w:rsidRPr="007F3595">
              <w:rPr>
                <w:rFonts w:ascii="Times New Roman" w:hAnsi="Times New Roman"/>
                <w:bCs/>
                <w:sz w:val="24"/>
                <w:szCs w:val="24"/>
                <w:lang w:val="ru-RU" w:eastAsia="uk-UA"/>
              </w:rPr>
              <w:t xml:space="preserve">            коштів інших джерел (вказати)     </w:t>
            </w:r>
            <w:r>
              <w:rPr>
                <w:rFonts w:ascii="Times New Roman" w:hAnsi="Times New Roman"/>
                <w:bCs/>
                <w:sz w:val="24"/>
                <w:szCs w:val="24"/>
                <w:lang w:val="ru-RU" w:eastAsia="uk-UA"/>
              </w:rPr>
              <w:t>-</w:t>
            </w:r>
          </w:p>
          <w:p w:rsidR="00104B97" w:rsidRPr="00332D43" w:rsidRDefault="00104B97" w:rsidP="006E38C8">
            <w:pPr>
              <w:autoSpaceDE w:val="0"/>
              <w:autoSpaceDN w:val="0"/>
              <w:adjustRightInd w:val="0"/>
              <w:spacing w:line="240" w:lineRule="auto"/>
              <w:ind w:left="308" w:hanging="308"/>
              <w:rPr>
                <w:rFonts w:ascii="Times New Roman" w:hAnsi="Times New Roman"/>
                <w:sz w:val="24"/>
                <w:szCs w:val="24"/>
              </w:rPr>
            </w:pPr>
            <w:r w:rsidRPr="00332D43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</w:t>
            </w:r>
          </w:p>
        </w:tc>
        <w:tc>
          <w:tcPr>
            <w:tcW w:w="5643" w:type="dxa"/>
          </w:tcPr>
          <w:p w:rsidR="00104B97" w:rsidRPr="00332D43" w:rsidRDefault="00104B97" w:rsidP="006E38C8">
            <w:pPr>
              <w:pStyle w:val="BodyTextIndent"/>
              <w:ind w:firstLine="0"/>
            </w:pPr>
          </w:p>
          <w:p w:rsidR="00104B97" w:rsidRPr="00332D43" w:rsidRDefault="00104B97" w:rsidP="006E38C8">
            <w:pPr>
              <w:pStyle w:val="BodyTextIndent"/>
              <w:ind w:firstLine="0"/>
            </w:pPr>
            <w:r w:rsidRPr="00332D43">
              <w:t>-</w:t>
            </w:r>
          </w:p>
          <w:p w:rsidR="00104B97" w:rsidRDefault="00104B97" w:rsidP="006E38C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04B97" w:rsidRDefault="00104B97" w:rsidP="006E38C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val="ru-RU" w:eastAsia="uk-UA"/>
              </w:rPr>
            </w:pPr>
          </w:p>
          <w:p w:rsidR="00104B97" w:rsidRDefault="00104B97" w:rsidP="006E38C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val="ru-RU" w:eastAsia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 w:eastAsia="uk-UA"/>
              </w:rPr>
              <w:t xml:space="preserve"> </w:t>
            </w:r>
            <w:r w:rsidRPr="007F3595">
              <w:rPr>
                <w:rFonts w:ascii="Times New Roman" w:hAnsi="Times New Roman"/>
                <w:bCs/>
                <w:sz w:val="24"/>
                <w:szCs w:val="24"/>
                <w:lang w:val="ru-RU" w:eastAsia="uk-UA"/>
              </w:rPr>
              <w:t>0</w:t>
            </w:r>
          </w:p>
          <w:p w:rsidR="00104B97" w:rsidRDefault="00104B97" w:rsidP="006E38C8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val="ru-RU" w:eastAsia="uk-U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 w:eastAsia="uk-UA"/>
              </w:rPr>
              <w:t>15,4</w:t>
            </w:r>
          </w:p>
          <w:p w:rsidR="00104B97" w:rsidRPr="00332D43" w:rsidRDefault="00104B97" w:rsidP="00064D3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 w:eastAsia="uk-UA"/>
              </w:rPr>
              <w:t>111,0</w:t>
            </w:r>
          </w:p>
        </w:tc>
      </w:tr>
      <w:tr w:rsidR="00104B97" w:rsidRPr="00332D43" w:rsidTr="006E38C8">
        <w:tc>
          <w:tcPr>
            <w:tcW w:w="9498" w:type="dxa"/>
            <w:gridSpan w:val="2"/>
          </w:tcPr>
          <w:p w:rsidR="00104B97" w:rsidRPr="00332D43" w:rsidRDefault="00104B97" w:rsidP="006E38C8">
            <w:pPr>
              <w:pStyle w:val="Header"/>
              <w:tabs>
                <w:tab w:val="left" w:pos="708"/>
              </w:tabs>
              <w:jc w:val="left"/>
              <w:rPr>
                <w:b/>
                <w:noProof w:val="0"/>
                <w:sz w:val="24"/>
                <w:szCs w:val="24"/>
              </w:rPr>
            </w:pPr>
          </w:p>
          <w:p w:rsidR="00104B97" w:rsidRPr="00332D43" w:rsidRDefault="00104B97" w:rsidP="006E38C8">
            <w:pPr>
              <w:pStyle w:val="Header"/>
              <w:tabs>
                <w:tab w:val="left" w:pos="708"/>
              </w:tabs>
              <w:jc w:val="left"/>
              <w:rPr>
                <w:b/>
                <w:sz w:val="24"/>
                <w:szCs w:val="24"/>
              </w:rPr>
            </w:pPr>
            <w:r w:rsidRPr="00332D43">
              <w:rPr>
                <w:b/>
                <w:noProof w:val="0"/>
                <w:sz w:val="24"/>
                <w:szCs w:val="24"/>
              </w:rPr>
              <w:t xml:space="preserve">Керівник установи - </w:t>
            </w:r>
            <w:r w:rsidRPr="00332D43">
              <w:rPr>
                <w:b/>
                <w:noProof w:val="0"/>
                <w:sz w:val="24"/>
                <w:szCs w:val="24"/>
              </w:rPr>
              <w:br/>
              <w:t>головного</w:t>
            </w:r>
            <w:r w:rsidRPr="00332D43">
              <w:rPr>
                <w:b/>
                <w:sz w:val="24"/>
                <w:szCs w:val="24"/>
              </w:rPr>
              <w:t xml:space="preserve"> розпорядник</w:t>
            </w:r>
            <w:r w:rsidRPr="00332D43">
              <w:rPr>
                <w:b/>
                <w:noProof w:val="0"/>
                <w:sz w:val="24"/>
                <w:szCs w:val="24"/>
              </w:rPr>
              <w:t>а</w:t>
            </w:r>
            <w:r w:rsidRPr="00332D43">
              <w:rPr>
                <w:b/>
                <w:sz w:val="24"/>
                <w:szCs w:val="24"/>
              </w:rPr>
              <w:t xml:space="preserve"> </w:t>
            </w:r>
          </w:p>
          <w:p w:rsidR="00104B97" w:rsidRPr="00332D43" w:rsidRDefault="00104B97" w:rsidP="006E38C8">
            <w:pPr>
              <w:pStyle w:val="Header"/>
              <w:tabs>
                <w:tab w:val="clear" w:pos="4320"/>
                <w:tab w:val="left" w:pos="708"/>
                <w:tab w:val="left" w:pos="1416"/>
                <w:tab w:val="left" w:pos="2124"/>
                <w:tab w:val="left" w:pos="2832"/>
                <w:tab w:val="left" w:pos="3420"/>
                <w:tab w:val="left" w:pos="3540"/>
                <w:tab w:val="center" w:pos="4564"/>
              </w:tabs>
              <w:jc w:val="left"/>
              <w:rPr>
                <w:b/>
                <w:noProof w:val="0"/>
                <w:sz w:val="24"/>
                <w:szCs w:val="24"/>
              </w:rPr>
            </w:pPr>
            <w:r w:rsidRPr="00332D43">
              <w:rPr>
                <w:b/>
                <w:sz w:val="24"/>
                <w:szCs w:val="24"/>
              </w:rPr>
              <w:t>коштів</w:t>
            </w:r>
            <w:r w:rsidRPr="00332D43">
              <w:rPr>
                <w:b/>
                <w:noProof w:val="0"/>
                <w:sz w:val="24"/>
                <w:szCs w:val="24"/>
              </w:rPr>
              <w:t xml:space="preserve"> </w:t>
            </w:r>
            <w:r w:rsidRPr="00332D43">
              <w:rPr>
                <w:b/>
                <w:noProof w:val="0"/>
                <w:sz w:val="24"/>
                <w:szCs w:val="24"/>
              </w:rPr>
              <w:tab/>
            </w:r>
            <w:r w:rsidRPr="00332D43">
              <w:rPr>
                <w:b/>
                <w:noProof w:val="0"/>
                <w:sz w:val="24"/>
                <w:szCs w:val="24"/>
              </w:rPr>
              <w:tab/>
            </w:r>
            <w:r w:rsidRPr="00332D43">
              <w:rPr>
                <w:b/>
                <w:noProof w:val="0"/>
                <w:sz w:val="24"/>
                <w:szCs w:val="24"/>
              </w:rPr>
              <w:tab/>
            </w:r>
            <w:r w:rsidRPr="00332D43">
              <w:rPr>
                <w:b/>
                <w:noProof w:val="0"/>
                <w:sz w:val="24"/>
                <w:szCs w:val="24"/>
              </w:rPr>
              <w:tab/>
            </w:r>
            <w:r w:rsidRPr="00332D43">
              <w:rPr>
                <w:b/>
                <w:noProof w:val="0"/>
                <w:sz w:val="24"/>
                <w:szCs w:val="24"/>
              </w:rPr>
              <w:tab/>
            </w:r>
            <w:r w:rsidRPr="00332D43">
              <w:rPr>
                <w:b/>
                <w:noProof w:val="0"/>
                <w:sz w:val="24"/>
                <w:szCs w:val="24"/>
              </w:rPr>
              <w:tab/>
              <w:t xml:space="preserve">_____________________          </w:t>
            </w:r>
            <w:r w:rsidRPr="00332D43">
              <w:rPr>
                <w:b/>
                <w:sz w:val="24"/>
                <w:szCs w:val="24"/>
                <w:lang w:val="ru-RU"/>
              </w:rPr>
              <w:t>Кравець І.Д.</w:t>
            </w:r>
          </w:p>
          <w:p w:rsidR="00104B97" w:rsidRPr="00332D43" w:rsidRDefault="00104B97" w:rsidP="006E38C8">
            <w:pPr>
              <w:pStyle w:val="Header"/>
              <w:tabs>
                <w:tab w:val="left" w:pos="708"/>
              </w:tabs>
              <w:ind w:left="567"/>
              <w:rPr>
                <w:b/>
                <w:noProof w:val="0"/>
                <w:sz w:val="24"/>
                <w:szCs w:val="24"/>
              </w:rPr>
            </w:pPr>
            <w:r w:rsidRPr="00332D43">
              <w:rPr>
                <w:b/>
                <w:noProof w:val="0"/>
                <w:sz w:val="24"/>
                <w:szCs w:val="24"/>
              </w:rPr>
              <w:tab/>
            </w:r>
            <w:r w:rsidRPr="00332D43">
              <w:rPr>
                <w:b/>
                <w:noProof w:val="0"/>
                <w:sz w:val="24"/>
                <w:szCs w:val="24"/>
              </w:rPr>
              <w:tab/>
            </w:r>
            <w:r w:rsidRPr="00332D43">
              <w:rPr>
                <w:b/>
                <w:noProof w:val="0"/>
                <w:sz w:val="24"/>
                <w:szCs w:val="24"/>
              </w:rPr>
              <w:tab/>
            </w:r>
            <w:r w:rsidRPr="00332D43">
              <w:rPr>
                <w:b/>
                <w:noProof w:val="0"/>
                <w:sz w:val="24"/>
                <w:szCs w:val="24"/>
              </w:rPr>
              <w:tab/>
            </w:r>
            <w:r w:rsidRPr="00332D43">
              <w:rPr>
                <w:b/>
                <w:noProof w:val="0"/>
                <w:sz w:val="24"/>
                <w:szCs w:val="24"/>
              </w:rPr>
              <w:tab/>
            </w:r>
            <w:r w:rsidRPr="00332D43">
              <w:rPr>
                <w:b/>
                <w:noProof w:val="0"/>
                <w:sz w:val="24"/>
                <w:szCs w:val="24"/>
              </w:rPr>
              <w:tab/>
              <w:t xml:space="preserve">                                         </w:t>
            </w:r>
          </w:p>
          <w:p w:rsidR="00104B97" w:rsidRPr="00332D43" w:rsidRDefault="00104B97" w:rsidP="006E38C8">
            <w:pPr>
              <w:pStyle w:val="Header"/>
              <w:tabs>
                <w:tab w:val="left" w:pos="708"/>
              </w:tabs>
              <w:rPr>
                <w:b/>
                <w:noProof w:val="0"/>
                <w:sz w:val="24"/>
                <w:szCs w:val="24"/>
                <w:lang w:val="ru-RU"/>
              </w:rPr>
            </w:pPr>
            <w:r w:rsidRPr="00332D43">
              <w:rPr>
                <w:b/>
                <w:noProof w:val="0"/>
                <w:sz w:val="24"/>
                <w:szCs w:val="24"/>
              </w:rPr>
              <w:t xml:space="preserve">Відповідальний </w:t>
            </w:r>
            <w:r w:rsidRPr="00332D43">
              <w:rPr>
                <w:b/>
                <w:noProof w:val="0"/>
                <w:sz w:val="24"/>
                <w:szCs w:val="24"/>
              </w:rPr>
              <w:br/>
              <w:t>виконавець Програми</w:t>
            </w:r>
            <w:r w:rsidRPr="00332D43">
              <w:rPr>
                <w:b/>
                <w:noProof w:val="0"/>
                <w:sz w:val="24"/>
                <w:szCs w:val="24"/>
                <w:lang w:val="ru-RU"/>
              </w:rPr>
              <w:tab/>
              <w:t xml:space="preserve">           _____________________                 </w:t>
            </w:r>
            <w:r w:rsidRPr="00332D43">
              <w:rPr>
                <w:b/>
                <w:sz w:val="24"/>
                <w:szCs w:val="24"/>
                <w:lang w:val="ru-RU"/>
              </w:rPr>
              <w:t>Кравець І.Д.</w:t>
            </w:r>
          </w:p>
          <w:p w:rsidR="00104B97" w:rsidRPr="00332D43" w:rsidRDefault="00104B97" w:rsidP="006E38C8">
            <w:pPr>
              <w:pStyle w:val="Header"/>
              <w:tabs>
                <w:tab w:val="left" w:pos="708"/>
              </w:tabs>
              <w:ind w:left="567"/>
              <w:rPr>
                <w:b/>
                <w:noProof w:val="0"/>
                <w:sz w:val="24"/>
                <w:szCs w:val="24"/>
              </w:rPr>
            </w:pPr>
            <w:r w:rsidRPr="00332D43">
              <w:rPr>
                <w:b/>
                <w:noProof w:val="0"/>
                <w:sz w:val="24"/>
                <w:szCs w:val="24"/>
              </w:rPr>
              <w:t xml:space="preserve"> </w:t>
            </w:r>
          </w:p>
          <w:p w:rsidR="00104B97" w:rsidRPr="00332D43" w:rsidRDefault="00104B97" w:rsidP="006E38C8">
            <w:pPr>
              <w:pStyle w:val="Header"/>
              <w:tabs>
                <w:tab w:val="left" w:pos="708"/>
              </w:tabs>
              <w:ind w:left="567"/>
              <w:rPr>
                <w:b/>
                <w:noProof w:val="0"/>
                <w:sz w:val="24"/>
                <w:szCs w:val="24"/>
              </w:rPr>
            </w:pPr>
          </w:p>
          <w:p w:rsidR="00104B97" w:rsidRPr="00332D43" w:rsidRDefault="00104B97" w:rsidP="006E38C8">
            <w:pPr>
              <w:pStyle w:val="Header"/>
              <w:tabs>
                <w:tab w:val="left" w:pos="708"/>
              </w:tabs>
              <w:ind w:left="567"/>
              <w:rPr>
                <w:sz w:val="24"/>
                <w:szCs w:val="24"/>
                <w:lang w:eastAsia="uk-UA"/>
              </w:rPr>
            </w:pPr>
            <w:r w:rsidRPr="00332D43">
              <w:rPr>
                <w:noProof w:val="0"/>
                <w:sz w:val="24"/>
                <w:szCs w:val="24"/>
                <w:lang w:val="ru-RU"/>
              </w:rPr>
              <w:t>тел.2-61-82</w:t>
            </w:r>
          </w:p>
        </w:tc>
      </w:tr>
    </w:tbl>
    <w:p w:rsidR="00104B97" w:rsidRPr="00D8613F" w:rsidRDefault="00104B97" w:rsidP="00D876D6">
      <w:pPr>
        <w:shd w:val="clear" w:color="auto" w:fill="FFFFFF"/>
        <w:spacing w:after="0" w:line="216" w:lineRule="auto"/>
        <w:rPr>
          <w:rFonts w:ascii="Times New Roman" w:hAnsi="Times New Roman"/>
          <w:b/>
          <w:bCs/>
          <w:sz w:val="24"/>
          <w:szCs w:val="24"/>
          <w:lang w:val="ru-RU" w:eastAsia="uk-UA"/>
        </w:rPr>
      </w:pPr>
    </w:p>
    <w:p w:rsidR="00104B97" w:rsidRDefault="00104B97" w:rsidP="00D876D6">
      <w:pPr>
        <w:shd w:val="clear" w:color="auto" w:fill="FFFFFF"/>
        <w:spacing w:after="0" w:line="216" w:lineRule="auto"/>
        <w:rPr>
          <w:rFonts w:ascii="Times New Roman" w:hAnsi="Times New Roman"/>
          <w:bCs/>
          <w:sz w:val="24"/>
          <w:szCs w:val="24"/>
          <w:lang w:val="ru-RU" w:eastAsia="uk-UA"/>
        </w:rPr>
      </w:pPr>
    </w:p>
    <w:p w:rsidR="00104B97" w:rsidRPr="00F37950" w:rsidRDefault="00104B97" w:rsidP="00D876D6">
      <w:pPr>
        <w:shd w:val="clear" w:color="auto" w:fill="FFFFFF"/>
        <w:spacing w:after="0" w:line="216" w:lineRule="auto"/>
        <w:rPr>
          <w:rFonts w:ascii="Times New Roman" w:hAnsi="Times New Roman"/>
          <w:bCs/>
          <w:sz w:val="24"/>
          <w:szCs w:val="24"/>
          <w:lang w:val="ru-RU" w:eastAsia="uk-UA"/>
        </w:rPr>
      </w:pPr>
    </w:p>
    <w:p w:rsidR="00104B97" w:rsidRPr="004238B5" w:rsidRDefault="00104B97" w:rsidP="00D876D6">
      <w:pPr>
        <w:shd w:val="clear" w:color="auto" w:fill="FFFFFF"/>
        <w:spacing w:after="0" w:line="216" w:lineRule="auto"/>
        <w:jc w:val="center"/>
        <w:rPr>
          <w:rFonts w:ascii="Times New Roman" w:hAnsi="Times New Roman"/>
          <w:b/>
          <w:bCs/>
          <w:sz w:val="24"/>
          <w:szCs w:val="24"/>
          <w:lang w:val="ru-RU" w:eastAsia="uk-UA"/>
        </w:rPr>
      </w:pPr>
      <w:r w:rsidRPr="004238B5">
        <w:rPr>
          <w:rFonts w:ascii="Times New Roman" w:hAnsi="Times New Roman"/>
          <w:b/>
          <w:bCs/>
          <w:sz w:val="24"/>
          <w:szCs w:val="24"/>
          <w:lang w:val="ru-RU" w:eastAsia="uk-UA"/>
        </w:rPr>
        <w:t xml:space="preserve">Визначення проблеми, на </w:t>
      </w:r>
      <w:r>
        <w:rPr>
          <w:rFonts w:ascii="Times New Roman" w:hAnsi="Times New Roman"/>
          <w:b/>
          <w:bCs/>
          <w:sz w:val="24"/>
          <w:szCs w:val="24"/>
          <w:lang w:val="ru-RU" w:eastAsia="uk-UA"/>
        </w:rPr>
        <w:t>розв'</w:t>
      </w:r>
      <w:r w:rsidRPr="004238B5">
        <w:rPr>
          <w:rFonts w:ascii="Times New Roman" w:hAnsi="Times New Roman"/>
          <w:b/>
          <w:bCs/>
          <w:sz w:val="24"/>
          <w:szCs w:val="24"/>
          <w:lang w:val="ru-RU" w:eastAsia="uk-UA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ru-RU" w:eastAsia="uk-UA"/>
        </w:rPr>
        <w:t xml:space="preserve">язання якої </w:t>
      </w:r>
      <w:r w:rsidRPr="004238B5">
        <w:rPr>
          <w:rFonts w:ascii="Times New Roman" w:hAnsi="Times New Roman"/>
          <w:b/>
          <w:bCs/>
          <w:sz w:val="24"/>
          <w:szCs w:val="24"/>
          <w:lang w:val="ru-RU" w:eastAsia="uk-UA"/>
        </w:rPr>
        <w:t>спрямована п</w:t>
      </w:r>
      <w:r>
        <w:rPr>
          <w:rFonts w:ascii="Times New Roman" w:hAnsi="Times New Roman"/>
          <w:b/>
          <w:bCs/>
          <w:sz w:val="24"/>
          <w:szCs w:val="24"/>
          <w:lang w:val="ru-RU" w:eastAsia="uk-UA"/>
        </w:rPr>
        <w:t>рограма</w:t>
      </w:r>
    </w:p>
    <w:p w:rsidR="00104B97" w:rsidRDefault="00104B97" w:rsidP="00D876D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 w:eastAsia="uk-UA"/>
        </w:rPr>
      </w:pPr>
      <w:r w:rsidRPr="000C7FA8">
        <w:rPr>
          <w:rFonts w:ascii="Times New Roman" w:hAnsi="Times New Roman"/>
          <w:bCs/>
          <w:sz w:val="24"/>
          <w:szCs w:val="24"/>
          <w:lang w:val="ru-RU" w:eastAsia="uk-UA"/>
        </w:rPr>
        <w:t xml:space="preserve">Дана Програма спрямована на вирішення </w:t>
      </w:r>
      <w:r>
        <w:rPr>
          <w:rFonts w:ascii="Times New Roman" w:hAnsi="Times New Roman"/>
          <w:bCs/>
          <w:sz w:val="24"/>
          <w:szCs w:val="24"/>
          <w:lang w:val="ru-RU" w:eastAsia="uk-UA"/>
        </w:rPr>
        <w:t>земельних відносин на території м.Новий Розділ в сфері оренди землі, передачі землі комунальної власності у приватну власність, впровадження прозорих економічних методів регулювання земельних відносин на місцевому рівні, наповнення міського бюджету, встановлення меж населених пунктів, виготовлення нової нормативної грошової оцінки земель міста.</w:t>
      </w:r>
    </w:p>
    <w:p w:rsidR="00104B97" w:rsidRDefault="00104B97" w:rsidP="00D876D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 w:eastAsia="uk-UA"/>
        </w:rPr>
      </w:pPr>
      <w:r>
        <w:rPr>
          <w:rFonts w:ascii="Times New Roman" w:hAnsi="Times New Roman"/>
          <w:bCs/>
          <w:sz w:val="24"/>
          <w:szCs w:val="24"/>
          <w:lang w:val="ru-RU" w:eastAsia="uk-UA"/>
        </w:rPr>
        <w:t xml:space="preserve"> Вирішення проблем</w:t>
      </w:r>
      <w:r w:rsidRPr="000C7FA8">
        <w:rPr>
          <w:rFonts w:ascii="Times New Roman" w:hAnsi="Times New Roman"/>
          <w:bCs/>
          <w:sz w:val="24"/>
          <w:szCs w:val="24"/>
          <w:lang w:val="ru-RU" w:eastAsia="uk-UA"/>
        </w:rPr>
        <w:t xml:space="preserve"> можливе шляхом </w:t>
      </w:r>
      <w:r>
        <w:rPr>
          <w:rFonts w:ascii="Times New Roman" w:hAnsi="Times New Roman"/>
          <w:bCs/>
          <w:sz w:val="24"/>
          <w:szCs w:val="24"/>
          <w:lang w:val="ru-RU" w:eastAsia="uk-UA"/>
        </w:rPr>
        <w:t>проведення ряду заходів, які потребують фінансування із міського бюджету, це:</w:t>
      </w:r>
    </w:p>
    <w:p w:rsidR="00104B97" w:rsidRDefault="00104B97" w:rsidP="00D876D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 w:eastAsia="uk-UA"/>
        </w:rPr>
      </w:pPr>
      <w:r>
        <w:rPr>
          <w:rFonts w:ascii="Times New Roman" w:hAnsi="Times New Roman"/>
          <w:bCs/>
          <w:sz w:val="24"/>
          <w:szCs w:val="24"/>
          <w:lang w:val="ru-RU" w:eastAsia="uk-UA"/>
        </w:rPr>
        <w:t>- проведення експертних оцінок землі з метою її продажу:</w:t>
      </w:r>
    </w:p>
    <w:p w:rsidR="00104B97" w:rsidRDefault="00104B97" w:rsidP="00D876D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 w:eastAsia="uk-UA"/>
        </w:rPr>
      </w:pPr>
      <w:r>
        <w:rPr>
          <w:rFonts w:ascii="Times New Roman" w:hAnsi="Times New Roman"/>
          <w:bCs/>
          <w:sz w:val="24"/>
          <w:szCs w:val="24"/>
          <w:lang w:val="ru-RU" w:eastAsia="uk-UA"/>
        </w:rPr>
        <w:t>- виготовлення технічної документації на земельну ділянку комунальної власності, забезпечення надходження в бюджет;</w:t>
      </w:r>
    </w:p>
    <w:p w:rsidR="00104B97" w:rsidRDefault="00104B97" w:rsidP="00D876D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 w:eastAsia="uk-UA"/>
        </w:rPr>
      </w:pPr>
      <w:r>
        <w:rPr>
          <w:rFonts w:ascii="Times New Roman" w:hAnsi="Times New Roman"/>
          <w:bCs/>
          <w:sz w:val="24"/>
          <w:szCs w:val="24"/>
          <w:lang w:val="ru-RU" w:eastAsia="uk-UA"/>
        </w:rPr>
        <w:t>- встановлення меж міста Новий Розділ</w:t>
      </w:r>
    </w:p>
    <w:p w:rsidR="00104B97" w:rsidRDefault="00104B97" w:rsidP="00D876D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 w:eastAsia="uk-UA"/>
        </w:rPr>
      </w:pPr>
      <w:r>
        <w:rPr>
          <w:rFonts w:ascii="Times New Roman" w:hAnsi="Times New Roman"/>
          <w:bCs/>
          <w:sz w:val="24"/>
          <w:szCs w:val="24"/>
          <w:lang w:val="ru-RU" w:eastAsia="uk-UA"/>
        </w:rPr>
        <w:t>- виготовлення нормативної грошової оцінки земель міста.</w:t>
      </w:r>
    </w:p>
    <w:p w:rsidR="00104B97" w:rsidRDefault="00104B97" w:rsidP="00D876D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ru-RU" w:eastAsia="uk-UA"/>
        </w:rPr>
      </w:pPr>
    </w:p>
    <w:p w:rsidR="00104B97" w:rsidRPr="004238B5" w:rsidRDefault="00104B97" w:rsidP="00D876D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sz w:val="28"/>
          <w:szCs w:val="24"/>
          <w:lang w:val="ru-RU" w:eastAsia="uk-UA"/>
        </w:rPr>
      </w:pPr>
      <w:r w:rsidRPr="004238B5">
        <w:rPr>
          <w:rFonts w:ascii="Times New Roman" w:hAnsi="Times New Roman"/>
          <w:b/>
          <w:bCs/>
          <w:sz w:val="24"/>
          <w:szCs w:val="24"/>
          <w:lang w:val="ru-RU" w:eastAsia="uk-UA"/>
        </w:rPr>
        <w:t>Мета</w:t>
      </w:r>
    </w:p>
    <w:p w:rsidR="00104B97" w:rsidRDefault="00104B97" w:rsidP="00D876D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 w:eastAsia="uk-UA"/>
        </w:rPr>
      </w:pPr>
      <w:r>
        <w:rPr>
          <w:rFonts w:ascii="Times New Roman" w:hAnsi="Times New Roman"/>
          <w:b/>
          <w:bCs/>
          <w:i/>
          <w:sz w:val="28"/>
          <w:szCs w:val="24"/>
          <w:lang w:val="ru-RU" w:eastAsia="uk-UA"/>
        </w:rPr>
        <w:t xml:space="preserve">  </w:t>
      </w:r>
      <w:r w:rsidRPr="00750E9B">
        <w:rPr>
          <w:rFonts w:ascii="Times New Roman" w:hAnsi="Times New Roman"/>
          <w:bCs/>
          <w:sz w:val="24"/>
          <w:szCs w:val="24"/>
          <w:lang w:val="ru-RU" w:eastAsia="uk-UA"/>
        </w:rPr>
        <w:t>Основна мета</w:t>
      </w:r>
      <w:r>
        <w:rPr>
          <w:rFonts w:ascii="Times New Roman" w:hAnsi="Times New Roman"/>
          <w:bCs/>
          <w:sz w:val="24"/>
          <w:szCs w:val="24"/>
          <w:lang w:val="ru-RU" w:eastAsia="uk-UA"/>
        </w:rPr>
        <w:t xml:space="preserve"> Програми - це забезпечення найбільш ефективного використання земельних ресурсів міста та наповнення міського бюджету м. Новий Розділ.</w:t>
      </w:r>
    </w:p>
    <w:p w:rsidR="00104B97" w:rsidRDefault="00104B97" w:rsidP="00D876D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 w:eastAsia="uk-UA"/>
        </w:rPr>
      </w:pPr>
    </w:p>
    <w:p w:rsidR="00104B97" w:rsidRDefault="00104B97" w:rsidP="00D876D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ru-RU" w:eastAsia="uk-UA"/>
        </w:rPr>
      </w:pPr>
      <w:r>
        <w:rPr>
          <w:rFonts w:ascii="Times New Roman" w:hAnsi="Times New Roman"/>
          <w:b/>
          <w:bCs/>
          <w:sz w:val="24"/>
          <w:szCs w:val="24"/>
          <w:lang w:val="ru-RU" w:eastAsia="uk-UA"/>
        </w:rPr>
        <w:t>Відповідальним виконавцем Програми</w:t>
      </w:r>
    </w:p>
    <w:p w:rsidR="00104B97" w:rsidRDefault="00104B97" w:rsidP="00D876D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 w:eastAsia="uk-UA"/>
        </w:rPr>
      </w:pPr>
      <w:r w:rsidRPr="006B3047">
        <w:rPr>
          <w:rFonts w:ascii="Times New Roman" w:hAnsi="Times New Roman"/>
          <w:bCs/>
          <w:sz w:val="24"/>
          <w:szCs w:val="24"/>
          <w:lang w:val="ru-RU" w:eastAsia="uk-UA"/>
        </w:rPr>
        <w:t>є виконавчий комітет Новороздільської міської ради</w:t>
      </w:r>
      <w:r>
        <w:rPr>
          <w:rFonts w:ascii="Times New Roman" w:hAnsi="Times New Roman"/>
          <w:bCs/>
          <w:sz w:val="24"/>
          <w:szCs w:val="24"/>
          <w:lang w:val="ru-RU" w:eastAsia="uk-UA"/>
        </w:rPr>
        <w:t>.</w:t>
      </w:r>
    </w:p>
    <w:p w:rsidR="00104B97" w:rsidRDefault="00104B97" w:rsidP="00D876D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 w:eastAsia="uk-UA"/>
        </w:rPr>
      </w:pPr>
    </w:p>
    <w:p w:rsidR="00104B97" w:rsidRPr="006B3047" w:rsidRDefault="00104B97" w:rsidP="00D876D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val="ru-RU" w:eastAsia="uk-UA"/>
        </w:rPr>
      </w:pPr>
      <w:r w:rsidRPr="006B3047">
        <w:rPr>
          <w:rFonts w:ascii="Times New Roman" w:hAnsi="Times New Roman"/>
          <w:b/>
          <w:bCs/>
          <w:sz w:val="24"/>
          <w:szCs w:val="24"/>
          <w:lang w:val="ru-RU" w:eastAsia="uk-UA"/>
        </w:rPr>
        <w:t>Координація та контроль за ходом виконання Програми</w:t>
      </w:r>
    </w:p>
    <w:p w:rsidR="00104B97" w:rsidRPr="000C7FA8" w:rsidRDefault="00104B97" w:rsidP="00D876D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6"/>
          <w:lang w:val="ru-RU" w:eastAsia="uk-UA"/>
        </w:rPr>
      </w:pPr>
      <w:r w:rsidRPr="000C7FA8">
        <w:rPr>
          <w:rFonts w:ascii="Times New Roman" w:hAnsi="Times New Roman"/>
          <w:sz w:val="24"/>
          <w:szCs w:val="26"/>
          <w:lang w:val="ru-RU" w:eastAsia="uk-UA"/>
        </w:rPr>
        <w:t>Координацію виконання Програми</w:t>
      </w:r>
      <w:r>
        <w:rPr>
          <w:rFonts w:ascii="Times New Roman" w:hAnsi="Times New Roman"/>
          <w:sz w:val="24"/>
          <w:szCs w:val="26"/>
          <w:lang w:val="ru-RU" w:eastAsia="uk-UA"/>
        </w:rPr>
        <w:t xml:space="preserve"> здійснює відділ містобудування та архітектури </w:t>
      </w:r>
      <w:r w:rsidRPr="000C7FA8">
        <w:rPr>
          <w:rFonts w:ascii="Times New Roman" w:hAnsi="Times New Roman"/>
          <w:sz w:val="24"/>
          <w:szCs w:val="26"/>
          <w:lang w:val="ru-RU" w:eastAsia="uk-UA"/>
        </w:rPr>
        <w:t>Новороздільської міської ради</w:t>
      </w:r>
      <w:r>
        <w:rPr>
          <w:rFonts w:ascii="Times New Roman" w:hAnsi="Times New Roman"/>
          <w:sz w:val="24"/>
          <w:szCs w:val="26"/>
          <w:lang w:val="ru-RU" w:eastAsia="uk-UA"/>
        </w:rPr>
        <w:t>.</w:t>
      </w:r>
    </w:p>
    <w:p w:rsidR="00104B97" w:rsidRPr="000C7FA8" w:rsidRDefault="00104B97" w:rsidP="00D876D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6"/>
          <w:lang w:val="ru-RU" w:eastAsia="uk-UA"/>
        </w:rPr>
      </w:pPr>
      <w:r w:rsidRPr="000C7FA8">
        <w:rPr>
          <w:rFonts w:ascii="Times New Roman" w:hAnsi="Times New Roman"/>
          <w:sz w:val="24"/>
          <w:szCs w:val="26"/>
          <w:lang w:val="ru-RU" w:eastAsia="uk-UA"/>
        </w:rPr>
        <w:t>Контроль за виконанням Програми здійснює</w:t>
      </w:r>
      <w:r>
        <w:rPr>
          <w:rFonts w:ascii="Times New Roman" w:hAnsi="Times New Roman"/>
          <w:sz w:val="24"/>
          <w:szCs w:val="26"/>
          <w:lang w:val="ru-RU" w:eastAsia="uk-UA"/>
        </w:rPr>
        <w:t xml:space="preserve"> виконавчий комітет Новороздільської міської ради</w:t>
      </w:r>
      <w:r w:rsidRPr="000C7FA8">
        <w:rPr>
          <w:rFonts w:ascii="Times New Roman" w:hAnsi="Times New Roman"/>
          <w:sz w:val="24"/>
          <w:szCs w:val="26"/>
          <w:lang w:val="ru-RU" w:eastAsia="uk-UA"/>
        </w:rPr>
        <w:t xml:space="preserve">, фінансове управління Новороздільської міської ради, постійна депутатська комісія з питань </w:t>
      </w:r>
      <w:r>
        <w:rPr>
          <w:rFonts w:ascii="Times New Roman" w:hAnsi="Times New Roman"/>
          <w:sz w:val="24"/>
          <w:szCs w:val="26"/>
          <w:lang w:val="ru-RU" w:eastAsia="uk-UA"/>
        </w:rPr>
        <w:t xml:space="preserve">комунальної власності, постійна депутатська комісія </w:t>
      </w:r>
      <w:r w:rsidRPr="000C7FA8">
        <w:rPr>
          <w:rFonts w:ascii="Times New Roman" w:hAnsi="Times New Roman"/>
          <w:sz w:val="24"/>
          <w:szCs w:val="26"/>
          <w:lang w:val="ru-RU" w:eastAsia="uk-UA"/>
        </w:rPr>
        <w:t>з питань планування, бюджету, фінансів та регуляторної політики</w:t>
      </w:r>
      <w:r>
        <w:rPr>
          <w:rFonts w:ascii="Times New Roman" w:hAnsi="Times New Roman"/>
          <w:sz w:val="24"/>
          <w:szCs w:val="26"/>
          <w:lang w:val="ru-RU" w:eastAsia="uk-UA"/>
        </w:rPr>
        <w:t>.</w:t>
      </w:r>
    </w:p>
    <w:p w:rsidR="00104B97" w:rsidRPr="000C7FA8" w:rsidRDefault="00104B97" w:rsidP="00D876D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FF"/>
          <w:sz w:val="24"/>
          <w:szCs w:val="24"/>
          <w:lang w:val="ru-RU" w:eastAsia="uk-UA"/>
        </w:rPr>
      </w:pPr>
    </w:p>
    <w:p w:rsidR="00104B97" w:rsidRDefault="00104B97" w:rsidP="00D876D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FF"/>
          <w:sz w:val="24"/>
          <w:szCs w:val="24"/>
          <w:lang w:val="ru-RU" w:eastAsia="uk-UA"/>
        </w:rPr>
      </w:pPr>
    </w:p>
    <w:p w:rsidR="00104B97" w:rsidRPr="000C7FA8" w:rsidRDefault="00104B97" w:rsidP="00D876D6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FF"/>
          <w:sz w:val="24"/>
          <w:szCs w:val="24"/>
          <w:lang w:val="ru-RU" w:eastAsia="uk-UA"/>
        </w:rPr>
      </w:pPr>
    </w:p>
    <w:p w:rsidR="00104B97" w:rsidRPr="000C7FA8" w:rsidRDefault="00104B97" w:rsidP="00D876D6">
      <w:pPr>
        <w:overflowPunct w:val="0"/>
        <w:autoSpaceDE w:val="0"/>
        <w:autoSpaceDN w:val="0"/>
        <w:adjustRightInd w:val="0"/>
        <w:spacing w:after="75" w:line="225" w:lineRule="atLeast"/>
        <w:jc w:val="both"/>
        <w:rPr>
          <w:rFonts w:ascii="Times New Roman" w:hAnsi="Times New Roman"/>
          <w:color w:val="0000FF"/>
          <w:sz w:val="24"/>
          <w:szCs w:val="24"/>
          <w:lang w:val="ru-RU" w:eastAsia="uk-UA"/>
        </w:rPr>
      </w:pPr>
    </w:p>
    <w:p w:rsidR="00104B97" w:rsidRPr="00634C65" w:rsidRDefault="00104B97" w:rsidP="00D876D6">
      <w:p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center"/>
        <w:rPr>
          <w:rFonts w:ascii="Times New Roman" w:hAnsi="Times New Roman"/>
          <w:b/>
          <w:spacing w:val="-20"/>
          <w:w w:val="122"/>
          <w:sz w:val="24"/>
          <w:szCs w:val="24"/>
          <w:lang w:eastAsia="ru-RU"/>
        </w:rPr>
        <w:sectPr w:rsidR="00104B97" w:rsidRPr="00634C65">
          <w:footnotePr>
            <w:numFmt w:val="chicago"/>
            <w:numRestart w:val="eachPage"/>
          </w:footnotePr>
          <w:pgSz w:w="11909" w:h="16834"/>
          <w:pgMar w:top="360" w:right="749" w:bottom="720" w:left="1260" w:header="708" w:footer="708" w:gutter="0"/>
          <w:cols w:space="720"/>
        </w:sect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   </w:t>
      </w:r>
      <w:r w:rsidRPr="003D4496">
        <w:rPr>
          <w:rFonts w:ascii="Times New Roman" w:hAnsi="Times New Roman"/>
          <w:b/>
          <w:sz w:val="24"/>
          <w:szCs w:val="24"/>
          <w:lang w:val="ru-RU" w:eastAsia="ru-RU"/>
        </w:rPr>
        <w:t xml:space="preserve">  Секретар ради             </w:t>
      </w:r>
      <w:r>
        <w:t xml:space="preserve">                                                        </w:t>
      </w:r>
      <w:r w:rsidRPr="003D4496">
        <w:rPr>
          <w:rFonts w:ascii="Times New Roman" w:hAnsi="Times New Roman"/>
          <w:b/>
          <w:sz w:val="24"/>
          <w:szCs w:val="24"/>
          <w:lang w:val="ru-RU" w:eastAsia="ru-RU"/>
        </w:rPr>
        <w:t xml:space="preserve">                       І.Д.</w:t>
      </w:r>
      <w:r>
        <w:rPr>
          <w:rFonts w:ascii="Times New Roman" w:hAnsi="Times New Roman"/>
          <w:b/>
          <w:sz w:val="24"/>
          <w:szCs w:val="24"/>
          <w:lang w:val="ru-RU" w:eastAsia="ru-RU"/>
        </w:rPr>
        <w:t xml:space="preserve"> </w:t>
      </w:r>
      <w:r w:rsidRPr="003D4496">
        <w:rPr>
          <w:rFonts w:ascii="Times New Roman" w:hAnsi="Times New Roman"/>
          <w:b/>
          <w:sz w:val="24"/>
          <w:szCs w:val="24"/>
          <w:lang w:val="ru-RU" w:eastAsia="ru-RU"/>
        </w:rPr>
        <w:t xml:space="preserve">Кравець                                                                           </w:t>
      </w:r>
      <w:r w:rsidRPr="003D4496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634C65">
        <w:rPr>
          <w:rFonts w:ascii="Times New Roman" w:hAnsi="Times New Roman"/>
          <w:b/>
          <w:sz w:val="24"/>
          <w:szCs w:val="24"/>
        </w:rPr>
        <w:tab/>
      </w:r>
      <w:r w:rsidRPr="00634C65">
        <w:rPr>
          <w:rFonts w:ascii="Times New Roman" w:hAnsi="Times New Roman"/>
          <w:b/>
          <w:sz w:val="24"/>
          <w:szCs w:val="24"/>
        </w:rPr>
        <w:tab/>
      </w:r>
      <w:r w:rsidRPr="00634C65">
        <w:rPr>
          <w:rFonts w:ascii="Times New Roman" w:hAnsi="Times New Roman"/>
          <w:b/>
          <w:sz w:val="24"/>
          <w:szCs w:val="24"/>
        </w:rPr>
        <w:tab/>
      </w:r>
      <w:r w:rsidRPr="00634C65">
        <w:rPr>
          <w:rFonts w:ascii="Times New Roman" w:hAnsi="Times New Roman"/>
          <w:b/>
          <w:sz w:val="24"/>
          <w:szCs w:val="24"/>
        </w:rPr>
        <w:tab/>
      </w:r>
    </w:p>
    <w:p w:rsidR="00104B97" w:rsidRPr="005926B1" w:rsidRDefault="00104B97" w:rsidP="00D876D6">
      <w:pPr>
        <w:pStyle w:val="ListParagraph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uk-UA"/>
        </w:rPr>
      </w:pPr>
      <w:r w:rsidRPr="005926B1">
        <w:rPr>
          <w:rFonts w:ascii="Times New Roman" w:hAnsi="Times New Roman"/>
          <w:b/>
          <w:bCs/>
          <w:sz w:val="24"/>
          <w:szCs w:val="24"/>
          <w:lang w:eastAsia="uk-UA"/>
        </w:rPr>
        <w:t>Перелік завдань, заходів та показників міської (бюджетної) цільової програми</w:t>
      </w:r>
    </w:p>
    <w:p w:rsidR="00104B97" w:rsidRPr="005926B1" w:rsidRDefault="00104B97" w:rsidP="00D876D6">
      <w:pPr>
        <w:shd w:val="clear" w:color="auto" w:fill="FFFFFF"/>
        <w:spacing w:after="0" w:line="322" w:lineRule="exact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926B1">
        <w:rPr>
          <w:rFonts w:ascii="Times New Roman" w:hAnsi="Times New Roman"/>
          <w:b/>
          <w:bCs/>
          <w:sz w:val="24"/>
          <w:szCs w:val="24"/>
          <w:lang w:eastAsia="uk-UA"/>
        </w:rPr>
        <w:t xml:space="preserve">розвитку земельних відносин у місті Новий Розділ </w:t>
      </w:r>
      <w:r w:rsidRPr="005926B1">
        <w:rPr>
          <w:rFonts w:ascii="Times New Roman" w:hAnsi="Times New Roman"/>
          <w:b/>
          <w:sz w:val="24"/>
          <w:szCs w:val="24"/>
          <w:lang w:eastAsia="ru-RU"/>
        </w:rPr>
        <w:t>на 2020 рік та прогноз на 2021-2022 роки</w:t>
      </w: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9"/>
        <w:gridCol w:w="391"/>
        <w:gridCol w:w="29"/>
        <w:gridCol w:w="2664"/>
        <w:gridCol w:w="2242"/>
        <w:gridCol w:w="3405"/>
        <w:gridCol w:w="17"/>
        <w:gridCol w:w="1853"/>
        <w:gridCol w:w="1276"/>
        <w:gridCol w:w="1275"/>
        <w:gridCol w:w="2270"/>
      </w:tblGrid>
      <w:tr w:rsidR="00104B97" w:rsidRPr="00732CF6" w:rsidTr="006E38C8">
        <w:trPr>
          <w:cantSplit/>
          <w:trHeight w:val="308"/>
        </w:trPr>
        <w:tc>
          <w:tcPr>
            <w:tcW w:w="420" w:type="dxa"/>
            <w:gridSpan w:val="2"/>
            <w:vMerge w:val="restart"/>
            <w:vAlign w:val="center"/>
          </w:tcPr>
          <w:p w:rsidR="00104B97" w:rsidRPr="000C7FA8" w:rsidRDefault="00104B97" w:rsidP="006E38C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0C7FA8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:rsidR="00104B97" w:rsidRPr="000C7FA8" w:rsidRDefault="00104B97" w:rsidP="006E38C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0C7FA8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 xml:space="preserve">Назва завдання </w:t>
            </w:r>
          </w:p>
        </w:tc>
        <w:tc>
          <w:tcPr>
            <w:tcW w:w="2242" w:type="dxa"/>
            <w:vMerge w:val="restart"/>
            <w:vAlign w:val="center"/>
          </w:tcPr>
          <w:p w:rsidR="00104B97" w:rsidRPr="000C7FA8" w:rsidRDefault="00104B97" w:rsidP="006E38C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0C7FA8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 xml:space="preserve">Перелік заходів завдання </w:t>
            </w:r>
          </w:p>
        </w:tc>
        <w:tc>
          <w:tcPr>
            <w:tcW w:w="3422" w:type="dxa"/>
            <w:gridSpan w:val="2"/>
            <w:vMerge w:val="restart"/>
            <w:vAlign w:val="center"/>
          </w:tcPr>
          <w:p w:rsidR="00104B97" w:rsidRPr="000C7FA8" w:rsidRDefault="00104B97" w:rsidP="006E38C8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0C7FA8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 xml:space="preserve">Показники виконання заходу, один. виміру </w:t>
            </w:r>
          </w:p>
        </w:tc>
        <w:tc>
          <w:tcPr>
            <w:tcW w:w="1853" w:type="dxa"/>
            <w:vMerge w:val="restart"/>
            <w:vAlign w:val="center"/>
          </w:tcPr>
          <w:p w:rsidR="00104B97" w:rsidRPr="000C7FA8" w:rsidRDefault="00104B97" w:rsidP="006E38C8">
            <w:pPr>
              <w:autoSpaceDE w:val="0"/>
              <w:autoSpaceDN w:val="0"/>
              <w:adjustRightInd w:val="0"/>
              <w:spacing w:after="0" w:line="192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0C7FA8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Виконавець заходу, показника</w:t>
            </w:r>
          </w:p>
        </w:tc>
        <w:tc>
          <w:tcPr>
            <w:tcW w:w="2551" w:type="dxa"/>
            <w:gridSpan w:val="2"/>
            <w:vAlign w:val="center"/>
          </w:tcPr>
          <w:p w:rsidR="00104B97" w:rsidRPr="000C7FA8" w:rsidRDefault="00104B97" w:rsidP="006E38C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0C7FA8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 xml:space="preserve">Фінансування </w:t>
            </w:r>
          </w:p>
        </w:tc>
        <w:tc>
          <w:tcPr>
            <w:tcW w:w="2270" w:type="dxa"/>
            <w:vMerge w:val="restart"/>
            <w:vAlign w:val="center"/>
          </w:tcPr>
          <w:p w:rsidR="00104B97" w:rsidRPr="000C7FA8" w:rsidRDefault="00104B97" w:rsidP="006E38C8">
            <w:pPr>
              <w:autoSpaceDE w:val="0"/>
              <w:autoSpaceDN w:val="0"/>
              <w:adjustRightInd w:val="0"/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0C7FA8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Очікуваний результат</w:t>
            </w:r>
          </w:p>
        </w:tc>
      </w:tr>
      <w:tr w:rsidR="00104B97" w:rsidRPr="00732CF6" w:rsidTr="006E38C8">
        <w:trPr>
          <w:cantSplit/>
          <w:trHeight w:val="268"/>
        </w:trPr>
        <w:tc>
          <w:tcPr>
            <w:tcW w:w="420" w:type="dxa"/>
            <w:gridSpan w:val="2"/>
            <w:vMerge/>
            <w:vAlign w:val="center"/>
          </w:tcPr>
          <w:p w:rsidR="00104B97" w:rsidRPr="000C7FA8" w:rsidRDefault="00104B97" w:rsidP="006E38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104B97" w:rsidRPr="000C7FA8" w:rsidRDefault="00104B97" w:rsidP="006E38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</w:p>
        </w:tc>
        <w:tc>
          <w:tcPr>
            <w:tcW w:w="2242" w:type="dxa"/>
            <w:vMerge/>
            <w:vAlign w:val="center"/>
          </w:tcPr>
          <w:p w:rsidR="00104B97" w:rsidRPr="000C7FA8" w:rsidRDefault="00104B97" w:rsidP="006E38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</w:p>
        </w:tc>
        <w:tc>
          <w:tcPr>
            <w:tcW w:w="3422" w:type="dxa"/>
            <w:gridSpan w:val="2"/>
            <w:vMerge/>
            <w:vAlign w:val="center"/>
          </w:tcPr>
          <w:p w:rsidR="00104B97" w:rsidRPr="000C7FA8" w:rsidRDefault="00104B97" w:rsidP="006E38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</w:p>
        </w:tc>
        <w:tc>
          <w:tcPr>
            <w:tcW w:w="1853" w:type="dxa"/>
            <w:vMerge/>
            <w:vAlign w:val="center"/>
          </w:tcPr>
          <w:p w:rsidR="00104B97" w:rsidRPr="000C7FA8" w:rsidRDefault="00104B97" w:rsidP="006E38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</w:p>
        </w:tc>
        <w:tc>
          <w:tcPr>
            <w:tcW w:w="1276" w:type="dxa"/>
            <w:vAlign w:val="center"/>
          </w:tcPr>
          <w:p w:rsidR="00104B97" w:rsidRPr="000C7FA8" w:rsidRDefault="00104B97" w:rsidP="006E3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0C7FA8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 xml:space="preserve">Джерела </w:t>
            </w:r>
          </w:p>
        </w:tc>
        <w:tc>
          <w:tcPr>
            <w:tcW w:w="1275" w:type="dxa"/>
            <w:vAlign w:val="center"/>
          </w:tcPr>
          <w:p w:rsidR="00104B97" w:rsidRPr="000C7FA8" w:rsidRDefault="00104B97" w:rsidP="006E38C8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0C7FA8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Обсяги</w:t>
            </w:r>
          </w:p>
          <w:p w:rsidR="00104B97" w:rsidRPr="000C7FA8" w:rsidRDefault="00104B97" w:rsidP="006E38C8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0C7FA8">
              <w:rPr>
                <w:rFonts w:ascii="Times New Roman" w:hAnsi="Times New Roman"/>
                <w:b/>
                <w:sz w:val="24"/>
                <w:szCs w:val="24"/>
                <w:lang w:eastAsia="uk-UA"/>
              </w:rPr>
              <w:t>тис. грн.</w:t>
            </w:r>
          </w:p>
        </w:tc>
        <w:tc>
          <w:tcPr>
            <w:tcW w:w="2270" w:type="dxa"/>
            <w:vMerge/>
            <w:vAlign w:val="center"/>
          </w:tcPr>
          <w:p w:rsidR="00104B97" w:rsidRPr="000C7FA8" w:rsidRDefault="00104B97" w:rsidP="006E38C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</w:p>
        </w:tc>
      </w:tr>
      <w:tr w:rsidR="00104B97" w:rsidRPr="00732CF6" w:rsidTr="006E38C8">
        <w:trPr>
          <w:cantSplit/>
          <w:trHeight w:val="367"/>
        </w:trPr>
        <w:tc>
          <w:tcPr>
            <w:tcW w:w="15451" w:type="dxa"/>
            <w:gridSpan w:val="11"/>
          </w:tcPr>
          <w:p w:rsidR="00104B97" w:rsidRPr="00E657C4" w:rsidRDefault="00104B97" w:rsidP="008875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uk-UA"/>
              </w:rPr>
            </w:pPr>
            <w:r w:rsidRPr="003246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 рік</w:t>
            </w:r>
          </w:p>
        </w:tc>
      </w:tr>
      <w:tr w:rsidR="00104B97" w:rsidRPr="00732CF6" w:rsidTr="008875E9">
        <w:trPr>
          <w:cantSplit/>
          <w:trHeight w:val="342"/>
        </w:trPr>
        <w:tc>
          <w:tcPr>
            <w:tcW w:w="420" w:type="dxa"/>
            <w:gridSpan w:val="2"/>
            <w:vMerge w:val="restart"/>
          </w:tcPr>
          <w:p w:rsidR="00104B97" w:rsidRPr="00E657C4" w:rsidRDefault="00104B97" w:rsidP="008875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  <w:r w:rsidRPr="00E657C4">
              <w:rPr>
                <w:rFonts w:ascii="Times New Roman" w:hAnsi="Times New Roman"/>
                <w:b/>
                <w:lang w:eastAsia="uk-UA"/>
              </w:rPr>
              <w:t>1.</w:t>
            </w:r>
          </w:p>
        </w:tc>
        <w:tc>
          <w:tcPr>
            <w:tcW w:w="2693" w:type="dxa"/>
            <w:gridSpan w:val="2"/>
            <w:vMerge w:val="restart"/>
          </w:tcPr>
          <w:p w:rsidR="00104B97" w:rsidRPr="004C43FE" w:rsidRDefault="00104B97" w:rsidP="006E3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  <w:r w:rsidRPr="004C43FE">
              <w:rPr>
                <w:rFonts w:ascii="Times New Roman" w:hAnsi="Times New Roman"/>
                <w:b/>
                <w:lang w:eastAsia="uk-UA"/>
              </w:rPr>
              <w:t>Завдання 1</w:t>
            </w:r>
          </w:p>
          <w:p w:rsidR="00104B97" w:rsidRPr="004C43FE" w:rsidRDefault="00104B97" w:rsidP="006E3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4C43FE">
              <w:rPr>
                <w:rFonts w:ascii="Times New Roman" w:hAnsi="Times New Roman"/>
                <w:lang w:eastAsia="uk-UA"/>
              </w:rPr>
              <w:t xml:space="preserve">Наповнення спеціального фонду міського бюджету від продажу земельної ділянки </w:t>
            </w:r>
            <w:r>
              <w:rPr>
                <w:rFonts w:ascii="Times New Roman" w:hAnsi="Times New Roman"/>
              </w:rPr>
              <w:t>на вул</w:t>
            </w:r>
            <w:r w:rsidRPr="004C43FE">
              <w:rPr>
                <w:rFonts w:ascii="Times New Roman" w:hAnsi="Times New Roman"/>
              </w:rPr>
              <w:t>. Ходорівська</w:t>
            </w:r>
            <w:r w:rsidRPr="004C43FE">
              <w:rPr>
                <w:rFonts w:ascii="Times New Roman" w:hAnsi="Times New Roman"/>
                <w:lang w:eastAsia="uk-UA"/>
              </w:rPr>
              <w:t xml:space="preserve">  для обслуговування власної будівлі (Прокопович М.О.)</w:t>
            </w:r>
          </w:p>
          <w:p w:rsidR="00104B97" w:rsidRPr="004C43FE" w:rsidRDefault="00104B97" w:rsidP="006E3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2242" w:type="dxa"/>
            <w:vMerge w:val="restart"/>
          </w:tcPr>
          <w:p w:rsidR="00104B97" w:rsidRPr="004C43FE" w:rsidRDefault="00104B97" w:rsidP="006E3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  <w:r w:rsidRPr="004C43FE">
              <w:rPr>
                <w:rFonts w:ascii="Times New Roman" w:hAnsi="Times New Roman"/>
                <w:b/>
                <w:lang w:eastAsia="uk-UA"/>
              </w:rPr>
              <w:t>Захід 1</w:t>
            </w:r>
          </w:p>
          <w:p w:rsidR="00104B97" w:rsidRPr="004C43FE" w:rsidRDefault="00104B97" w:rsidP="006E3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  <w:r w:rsidRPr="004C43FE">
              <w:rPr>
                <w:rFonts w:ascii="Times New Roman" w:hAnsi="Times New Roman"/>
                <w:lang w:eastAsia="uk-UA"/>
              </w:rPr>
              <w:t>Проведення експертної грошової  оцінки земельної ділянки</w:t>
            </w:r>
          </w:p>
        </w:tc>
        <w:tc>
          <w:tcPr>
            <w:tcW w:w="3422" w:type="dxa"/>
            <w:gridSpan w:val="2"/>
          </w:tcPr>
          <w:p w:rsidR="00104B97" w:rsidRPr="00291D03" w:rsidRDefault="00104B97" w:rsidP="006E3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4C43FE">
              <w:rPr>
                <w:rFonts w:ascii="Times New Roman" w:hAnsi="Times New Roman"/>
                <w:lang w:eastAsia="uk-UA"/>
              </w:rPr>
              <w:t>Затрат тис.грн.-</w:t>
            </w:r>
            <w:r>
              <w:rPr>
                <w:rFonts w:ascii="Times New Roman" w:hAnsi="Times New Roman"/>
                <w:lang w:eastAsia="uk-UA"/>
              </w:rPr>
              <w:t xml:space="preserve"> 10,0</w:t>
            </w:r>
          </w:p>
        </w:tc>
        <w:tc>
          <w:tcPr>
            <w:tcW w:w="1853" w:type="dxa"/>
            <w:vMerge w:val="restart"/>
          </w:tcPr>
          <w:p w:rsidR="00104B97" w:rsidRPr="00E657C4" w:rsidRDefault="00104B97" w:rsidP="006E3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E657C4">
              <w:rPr>
                <w:rFonts w:ascii="Times New Roman" w:hAnsi="Times New Roman"/>
                <w:lang w:eastAsia="uk-UA"/>
              </w:rPr>
              <w:t>Виконавчий комітет Новороздільської міської ради</w:t>
            </w:r>
          </w:p>
        </w:tc>
        <w:tc>
          <w:tcPr>
            <w:tcW w:w="1276" w:type="dxa"/>
            <w:vMerge w:val="restart"/>
          </w:tcPr>
          <w:p w:rsidR="00104B97" w:rsidRPr="00E657C4" w:rsidRDefault="00104B97" w:rsidP="006E3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E657C4">
              <w:rPr>
                <w:rFonts w:ascii="Times New Roman" w:hAnsi="Times New Roman"/>
                <w:lang w:eastAsia="uk-UA"/>
              </w:rPr>
              <w:t>Міський</w:t>
            </w:r>
          </w:p>
          <w:p w:rsidR="00104B97" w:rsidRPr="00E657C4" w:rsidRDefault="00104B97" w:rsidP="006E3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E657C4">
              <w:rPr>
                <w:rFonts w:ascii="Times New Roman" w:hAnsi="Times New Roman"/>
                <w:lang w:eastAsia="uk-UA"/>
              </w:rPr>
              <w:t xml:space="preserve"> бюджет, спеціальний фонд</w:t>
            </w:r>
          </w:p>
        </w:tc>
        <w:tc>
          <w:tcPr>
            <w:tcW w:w="1275" w:type="dxa"/>
            <w:vMerge w:val="restart"/>
          </w:tcPr>
          <w:p w:rsidR="00104B97" w:rsidRPr="00E657C4" w:rsidRDefault="00104B97" w:rsidP="006E3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>10,0</w:t>
            </w:r>
          </w:p>
        </w:tc>
        <w:tc>
          <w:tcPr>
            <w:tcW w:w="2270" w:type="dxa"/>
            <w:vMerge w:val="restart"/>
          </w:tcPr>
          <w:p w:rsidR="00104B97" w:rsidRPr="00E657C4" w:rsidRDefault="00104B97" w:rsidP="006E3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lang w:eastAsia="uk-UA"/>
              </w:rPr>
            </w:pPr>
            <w:r w:rsidRPr="00E657C4">
              <w:rPr>
                <w:rFonts w:ascii="Times New Roman" w:hAnsi="Times New Roman"/>
                <w:lang w:eastAsia="uk-UA"/>
              </w:rPr>
              <w:t>Забезпечення 100</w:t>
            </w:r>
            <w:r>
              <w:rPr>
                <w:rFonts w:ascii="Times New Roman" w:hAnsi="Times New Roman"/>
                <w:lang w:eastAsia="uk-UA"/>
              </w:rPr>
              <w:t xml:space="preserve"> </w:t>
            </w:r>
            <w:r w:rsidRPr="00E657C4">
              <w:rPr>
                <w:rFonts w:ascii="Times New Roman" w:hAnsi="Times New Roman"/>
                <w:lang w:eastAsia="uk-UA"/>
              </w:rPr>
              <w:t>% виконання плану надходження до спеціального фонду міського бюджету</w:t>
            </w:r>
          </w:p>
        </w:tc>
      </w:tr>
      <w:tr w:rsidR="00104B97" w:rsidRPr="00732CF6" w:rsidTr="008875E9">
        <w:trPr>
          <w:cantSplit/>
          <w:trHeight w:val="327"/>
        </w:trPr>
        <w:tc>
          <w:tcPr>
            <w:tcW w:w="420" w:type="dxa"/>
            <w:gridSpan w:val="2"/>
            <w:vMerge/>
          </w:tcPr>
          <w:p w:rsidR="00104B97" w:rsidRPr="00E657C4" w:rsidRDefault="00104B97" w:rsidP="008875E9">
            <w:pPr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104B97" w:rsidRPr="004C43FE" w:rsidRDefault="00104B97" w:rsidP="006E38C8">
            <w:pPr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</w:p>
        </w:tc>
        <w:tc>
          <w:tcPr>
            <w:tcW w:w="2242" w:type="dxa"/>
            <w:vMerge/>
            <w:vAlign w:val="center"/>
          </w:tcPr>
          <w:p w:rsidR="00104B97" w:rsidRPr="004C43FE" w:rsidRDefault="00104B97" w:rsidP="006E38C8">
            <w:pPr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</w:p>
        </w:tc>
        <w:tc>
          <w:tcPr>
            <w:tcW w:w="3422" w:type="dxa"/>
            <w:gridSpan w:val="2"/>
          </w:tcPr>
          <w:p w:rsidR="00104B97" w:rsidRPr="00291D03" w:rsidRDefault="00104B97" w:rsidP="006E3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4C43FE">
              <w:rPr>
                <w:rFonts w:ascii="Times New Roman" w:hAnsi="Times New Roman"/>
                <w:lang w:eastAsia="uk-UA"/>
              </w:rPr>
              <w:t>Продукту, га – 0,17</w:t>
            </w:r>
          </w:p>
        </w:tc>
        <w:tc>
          <w:tcPr>
            <w:tcW w:w="1853" w:type="dxa"/>
            <w:vMerge/>
            <w:vAlign w:val="center"/>
          </w:tcPr>
          <w:p w:rsidR="00104B97" w:rsidRPr="00E657C4" w:rsidRDefault="00104B97" w:rsidP="006E38C8">
            <w:pPr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276" w:type="dxa"/>
            <w:vMerge/>
            <w:vAlign w:val="center"/>
          </w:tcPr>
          <w:p w:rsidR="00104B97" w:rsidRPr="00E657C4" w:rsidRDefault="00104B97" w:rsidP="006E38C8">
            <w:pPr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275" w:type="dxa"/>
            <w:vMerge/>
            <w:vAlign w:val="center"/>
          </w:tcPr>
          <w:p w:rsidR="00104B97" w:rsidRPr="00E657C4" w:rsidRDefault="00104B97" w:rsidP="006E38C8">
            <w:pPr>
              <w:spacing w:after="0" w:line="240" w:lineRule="auto"/>
              <w:jc w:val="center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2270" w:type="dxa"/>
            <w:vMerge/>
            <w:vAlign w:val="center"/>
          </w:tcPr>
          <w:p w:rsidR="00104B97" w:rsidRPr="00E657C4" w:rsidRDefault="00104B97" w:rsidP="006E3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lang w:eastAsia="uk-UA"/>
              </w:rPr>
            </w:pPr>
          </w:p>
        </w:tc>
      </w:tr>
      <w:tr w:rsidR="00104B97" w:rsidRPr="00732CF6" w:rsidTr="0071055D">
        <w:trPr>
          <w:cantSplit/>
          <w:trHeight w:val="288"/>
        </w:trPr>
        <w:tc>
          <w:tcPr>
            <w:tcW w:w="420" w:type="dxa"/>
            <w:gridSpan w:val="2"/>
            <w:vMerge/>
          </w:tcPr>
          <w:p w:rsidR="00104B97" w:rsidRPr="00E657C4" w:rsidRDefault="00104B97" w:rsidP="008875E9">
            <w:pPr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104B97" w:rsidRPr="004C43FE" w:rsidRDefault="00104B97" w:rsidP="006E38C8">
            <w:pPr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</w:p>
        </w:tc>
        <w:tc>
          <w:tcPr>
            <w:tcW w:w="2242" w:type="dxa"/>
            <w:vMerge/>
            <w:vAlign w:val="center"/>
          </w:tcPr>
          <w:p w:rsidR="00104B97" w:rsidRPr="004C43FE" w:rsidRDefault="00104B97" w:rsidP="006E38C8">
            <w:pPr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</w:p>
        </w:tc>
        <w:tc>
          <w:tcPr>
            <w:tcW w:w="3422" w:type="dxa"/>
            <w:gridSpan w:val="2"/>
          </w:tcPr>
          <w:p w:rsidR="00104B97" w:rsidRPr="004C43FE" w:rsidRDefault="00104B97" w:rsidP="006E3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4C43FE">
              <w:rPr>
                <w:rFonts w:ascii="Times New Roman" w:hAnsi="Times New Roman"/>
                <w:lang w:eastAsia="uk-UA"/>
              </w:rPr>
              <w:t xml:space="preserve">Ефективності -  </w:t>
            </w:r>
            <w:r>
              <w:rPr>
                <w:rFonts w:ascii="Times New Roman" w:hAnsi="Times New Roman"/>
                <w:lang w:eastAsia="uk-UA"/>
              </w:rPr>
              <w:t>5,88</w:t>
            </w:r>
            <w:r w:rsidRPr="004C43FE">
              <w:rPr>
                <w:rFonts w:ascii="Times New Roman" w:hAnsi="Times New Roman"/>
                <w:lang w:eastAsia="uk-UA"/>
              </w:rPr>
              <w:t xml:space="preserve"> грн./м</w:t>
            </w:r>
            <w:r w:rsidRPr="004C43FE">
              <w:rPr>
                <w:rFonts w:ascii="Times New Roman" w:hAnsi="Times New Roman"/>
                <w:vertAlign w:val="superscript"/>
                <w:lang w:eastAsia="uk-UA"/>
              </w:rPr>
              <w:t>2</w:t>
            </w:r>
          </w:p>
        </w:tc>
        <w:tc>
          <w:tcPr>
            <w:tcW w:w="1853" w:type="dxa"/>
            <w:vMerge/>
            <w:vAlign w:val="center"/>
          </w:tcPr>
          <w:p w:rsidR="00104B97" w:rsidRPr="00E657C4" w:rsidRDefault="00104B97" w:rsidP="006E38C8">
            <w:pPr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276" w:type="dxa"/>
            <w:vMerge/>
            <w:vAlign w:val="center"/>
          </w:tcPr>
          <w:p w:rsidR="00104B97" w:rsidRPr="00E657C4" w:rsidRDefault="00104B97" w:rsidP="006E38C8">
            <w:pPr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275" w:type="dxa"/>
            <w:vMerge/>
            <w:vAlign w:val="center"/>
          </w:tcPr>
          <w:p w:rsidR="00104B97" w:rsidRPr="00E657C4" w:rsidRDefault="00104B97" w:rsidP="006E38C8">
            <w:pPr>
              <w:spacing w:after="0" w:line="240" w:lineRule="auto"/>
              <w:jc w:val="center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2270" w:type="dxa"/>
            <w:vMerge/>
            <w:vAlign w:val="center"/>
          </w:tcPr>
          <w:p w:rsidR="00104B97" w:rsidRPr="00E657C4" w:rsidRDefault="00104B97" w:rsidP="006E3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lang w:eastAsia="uk-UA"/>
              </w:rPr>
            </w:pPr>
          </w:p>
        </w:tc>
      </w:tr>
      <w:tr w:rsidR="00104B97" w:rsidRPr="00732CF6" w:rsidTr="008875E9">
        <w:trPr>
          <w:cantSplit/>
          <w:trHeight w:val="270"/>
        </w:trPr>
        <w:tc>
          <w:tcPr>
            <w:tcW w:w="420" w:type="dxa"/>
            <w:gridSpan w:val="2"/>
            <w:vMerge/>
          </w:tcPr>
          <w:p w:rsidR="00104B97" w:rsidRPr="00E657C4" w:rsidRDefault="00104B97" w:rsidP="008875E9">
            <w:pPr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104B97" w:rsidRPr="004C43FE" w:rsidRDefault="00104B97" w:rsidP="006E38C8">
            <w:pPr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</w:p>
        </w:tc>
        <w:tc>
          <w:tcPr>
            <w:tcW w:w="2242" w:type="dxa"/>
            <w:vMerge/>
            <w:vAlign w:val="center"/>
          </w:tcPr>
          <w:p w:rsidR="00104B97" w:rsidRPr="004C43FE" w:rsidRDefault="00104B97" w:rsidP="006E38C8">
            <w:pPr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</w:p>
        </w:tc>
        <w:tc>
          <w:tcPr>
            <w:tcW w:w="3422" w:type="dxa"/>
            <w:gridSpan w:val="2"/>
          </w:tcPr>
          <w:p w:rsidR="00104B97" w:rsidRPr="004C43FE" w:rsidRDefault="00104B97" w:rsidP="006E3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4C43FE">
              <w:rPr>
                <w:rFonts w:ascii="Times New Roman" w:hAnsi="Times New Roman"/>
                <w:lang w:eastAsia="uk-UA"/>
              </w:rPr>
              <w:t>Якості -100%</w:t>
            </w:r>
          </w:p>
        </w:tc>
        <w:tc>
          <w:tcPr>
            <w:tcW w:w="1853" w:type="dxa"/>
            <w:vMerge/>
            <w:vAlign w:val="center"/>
          </w:tcPr>
          <w:p w:rsidR="00104B97" w:rsidRPr="00E657C4" w:rsidRDefault="00104B97" w:rsidP="006E38C8">
            <w:pPr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276" w:type="dxa"/>
            <w:vMerge/>
            <w:vAlign w:val="center"/>
          </w:tcPr>
          <w:p w:rsidR="00104B97" w:rsidRPr="00E657C4" w:rsidRDefault="00104B97" w:rsidP="006E38C8">
            <w:pPr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275" w:type="dxa"/>
            <w:vMerge/>
            <w:vAlign w:val="center"/>
          </w:tcPr>
          <w:p w:rsidR="00104B97" w:rsidRPr="00E657C4" w:rsidRDefault="00104B97" w:rsidP="006E38C8">
            <w:pPr>
              <w:spacing w:after="0" w:line="240" w:lineRule="auto"/>
              <w:jc w:val="center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2270" w:type="dxa"/>
            <w:vMerge/>
            <w:vAlign w:val="center"/>
          </w:tcPr>
          <w:p w:rsidR="00104B97" w:rsidRPr="00E657C4" w:rsidRDefault="00104B97" w:rsidP="006E3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lang w:eastAsia="uk-UA"/>
              </w:rPr>
            </w:pPr>
          </w:p>
        </w:tc>
      </w:tr>
      <w:tr w:rsidR="00104B97" w:rsidRPr="00732CF6" w:rsidTr="008875E9">
        <w:trPr>
          <w:cantSplit/>
          <w:trHeight w:val="385"/>
        </w:trPr>
        <w:tc>
          <w:tcPr>
            <w:tcW w:w="420" w:type="dxa"/>
            <w:gridSpan w:val="2"/>
            <w:vMerge/>
          </w:tcPr>
          <w:p w:rsidR="00104B97" w:rsidRPr="00E657C4" w:rsidRDefault="00104B97" w:rsidP="008875E9">
            <w:pPr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104B97" w:rsidRPr="004C43FE" w:rsidRDefault="00104B97" w:rsidP="006E38C8">
            <w:pPr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</w:p>
        </w:tc>
        <w:tc>
          <w:tcPr>
            <w:tcW w:w="2242" w:type="dxa"/>
            <w:vMerge w:val="restart"/>
          </w:tcPr>
          <w:p w:rsidR="00104B97" w:rsidRPr="004C43FE" w:rsidRDefault="00104B97" w:rsidP="006E38C8">
            <w:pPr>
              <w:autoSpaceDN w:val="0"/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  <w:r w:rsidRPr="004C43FE">
              <w:rPr>
                <w:rFonts w:ascii="Times New Roman" w:hAnsi="Times New Roman"/>
                <w:b/>
                <w:lang w:eastAsia="uk-UA"/>
              </w:rPr>
              <w:t xml:space="preserve">Захід 2 </w:t>
            </w:r>
          </w:p>
          <w:p w:rsidR="00104B97" w:rsidRPr="004C43FE" w:rsidRDefault="00104B97" w:rsidP="006E38C8">
            <w:pPr>
              <w:autoSpaceDN w:val="0"/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  <w:r w:rsidRPr="004C43FE">
              <w:rPr>
                <w:rFonts w:ascii="Times New Roman" w:hAnsi="Times New Roman"/>
                <w:lang w:eastAsia="uk-UA"/>
              </w:rPr>
              <w:t>Укладення договору купівлі-продажу земельної ділянки</w:t>
            </w:r>
          </w:p>
        </w:tc>
        <w:tc>
          <w:tcPr>
            <w:tcW w:w="3422" w:type="dxa"/>
            <w:gridSpan w:val="2"/>
          </w:tcPr>
          <w:p w:rsidR="00104B97" w:rsidRPr="004C43FE" w:rsidRDefault="00104B97" w:rsidP="006E3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4C43FE">
              <w:rPr>
                <w:rFonts w:ascii="Times New Roman" w:hAnsi="Times New Roman"/>
                <w:lang w:eastAsia="uk-UA"/>
              </w:rPr>
              <w:t xml:space="preserve">Затрат грн. - </w:t>
            </w:r>
          </w:p>
          <w:p w:rsidR="00104B97" w:rsidRPr="004C43FE" w:rsidRDefault="00104B97" w:rsidP="006E3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4C43FE">
              <w:rPr>
                <w:rFonts w:ascii="Times New Roman" w:hAnsi="Times New Roman"/>
                <w:lang w:eastAsia="uk-UA"/>
              </w:rPr>
              <w:t>послуги нотаріуса</w:t>
            </w:r>
          </w:p>
        </w:tc>
        <w:tc>
          <w:tcPr>
            <w:tcW w:w="1853" w:type="dxa"/>
            <w:vMerge w:val="restart"/>
          </w:tcPr>
          <w:p w:rsidR="00104B97" w:rsidRPr="00E657C4" w:rsidRDefault="00104B97" w:rsidP="006E3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E657C4">
              <w:rPr>
                <w:rFonts w:ascii="Times New Roman" w:hAnsi="Times New Roman"/>
                <w:lang w:eastAsia="uk-UA"/>
              </w:rPr>
              <w:t>Виконавчий комітет</w:t>
            </w:r>
            <w:r>
              <w:rPr>
                <w:rFonts w:ascii="Times New Roman" w:hAnsi="Times New Roman"/>
                <w:lang w:eastAsia="uk-UA"/>
              </w:rPr>
              <w:t xml:space="preserve"> Новороздільської міської ради</w:t>
            </w:r>
          </w:p>
        </w:tc>
        <w:tc>
          <w:tcPr>
            <w:tcW w:w="1276" w:type="dxa"/>
            <w:vMerge w:val="restart"/>
          </w:tcPr>
          <w:p w:rsidR="00104B97" w:rsidRPr="00E657C4" w:rsidRDefault="00104B97" w:rsidP="006E3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E657C4">
              <w:rPr>
                <w:rFonts w:ascii="Times New Roman" w:hAnsi="Times New Roman"/>
                <w:lang w:eastAsia="uk-UA"/>
              </w:rPr>
              <w:t>Інші джерела</w:t>
            </w:r>
          </w:p>
        </w:tc>
        <w:tc>
          <w:tcPr>
            <w:tcW w:w="1275" w:type="dxa"/>
            <w:vMerge w:val="restart"/>
          </w:tcPr>
          <w:p w:rsidR="00104B97" w:rsidRPr="00E657C4" w:rsidRDefault="00104B97" w:rsidP="006E38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uk-UA"/>
              </w:rPr>
            </w:pPr>
            <w:r w:rsidRPr="00E657C4">
              <w:rPr>
                <w:rFonts w:ascii="Times New Roman" w:hAnsi="Times New Roman"/>
                <w:lang w:eastAsia="uk-UA"/>
              </w:rPr>
              <w:t>1% від вартості об'єкту</w:t>
            </w:r>
          </w:p>
        </w:tc>
        <w:tc>
          <w:tcPr>
            <w:tcW w:w="2270" w:type="dxa"/>
            <w:vMerge/>
          </w:tcPr>
          <w:p w:rsidR="00104B97" w:rsidRPr="00E657C4" w:rsidRDefault="00104B97" w:rsidP="006E3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</w:tc>
      </w:tr>
      <w:tr w:rsidR="00104B97" w:rsidRPr="00732CF6" w:rsidTr="008875E9">
        <w:trPr>
          <w:cantSplit/>
          <w:trHeight w:val="342"/>
        </w:trPr>
        <w:tc>
          <w:tcPr>
            <w:tcW w:w="420" w:type="dxa"/>
            <w:gridSpan w:val="2"/>
            <w:vMerge/>
          </w:tcPr>
          <w:p w:rsidR="00104B97" w:rsidRPr="00E657C4" w:rsidRDefault="00104B97" w:rsidP="008875E9">
            <w:pPr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104B97" w:rsidRPr="004C43FE" w:rsidRDefault="00104B97" w:rsidP="006E38C8">
            <w:pPr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</w:p>
        </w:tc>
        <w:tc>
          <w:tcPr>
            <w:tcW w:w="2242" w:type="dxa"/>
            <w:vMerge/>
            <w:vAlign w:val="center"/>
          </w:tcPr>
          <w:p w:rsidR="00104B97" w:rsidRPr="004C43FE" w:rsidRDefault="00104B97" w:rsidP="006E38C8">
            <w:pPr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</w:p>
        </w:tc>
        <w:tc>
          <w:tcPr>
            <w:tcW w:w="3422" w:type="dxa"/>
            <w:gridSpan w:val="2"/>
          </w:tcPr>
          <w:p w:rsidR="00104B97" w:rsidRPr="004C43FE" w:rsidRDefault="00104B97" w:rsidP="006E3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4C43FE">
              <w:rPr>
                <w:rFonts w:ascii="Times New Roman" w:hAnsi="Times New Roman"/>
                <w:lang w:eastAsia="uk-UA"/>
              </w:rPr>
              <w:t>Продукту шт – 1 договір купівлі-продажу</w:t>
            </w:r>
          </w:p>
        </w:tc>
        <w:tc>
          <w:tcPr>
            <w:tcW w:w="1853" w:type="dxa"/>
            <w:vMerge/>
            <w:vAlign w:val="center"/>
          </w:tcPr>
          <w:p w:rsidR="00104B97" w:rsidRPr="00E657C4" w:rsidRDefault="00104B97" w:rsidP="006E38C8">
            <w:pPr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276" w:type="dxa"/>
            <w:vMerge/>
            <w:vAlign w:val="center"/>
          </w:tcPr>
          <w:p w:rsidR="00104B97" w:rsidRPr="00E657C4" w:rsidRDefault="00104B97" w:rsidP="006E38C8">
            <w:pPr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275" w:type="dxa"/>
            <w:vMerge/>
            <w:vAlign w:val="center"/>
          </w:tcPr>
          <w:p w:rsidR="00104B97" w:rsidRPr="00E657C4" w:rsidRDefault="00104B97" w:rsidP="006E38C8">
            <w:pPr>
              <w:spacing w:after="0" w:line="240" w:lineRule="auto"/>
              <w:jc w:val="center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2270" w:type="dxa"/>
            <w:vMerge/>
            <w:vAlign w:val="center"/>
          </w:tcPr>
          <w:p w:rsidR="00104B97" w:rsidRPr="00E657C4" w:rsidRDefault="00104B97" w:rsidP="006E38C8">
            <w:pPr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</w:tc>
      </w:tr>
      <w:tr w:rsidR="00104B97" w:rsidRPr="00732CF6" w:rsidTr="0071055D">
        <w:trPr>
          <w:cantSplit/>
          <w:trHeight w:val="254"/>
        </w:trPr>
        <w:tc>
          <w:tcPr>
            <w:tcW w:w="420" w:type="dxa"/>
            <w:gridSpan w:val="2"/>
            <w:vMerge/>
          </w:tcPr>
          <w:p w:rsidR="00104B97" w:rsidRPr="00E657C4" w:rsidRDefault="00104B97" w:rsidP="008875E9">
            <w:pPr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104B97" w:rsidRPr="004C43FE" w:rsidRDefault="00104B97" w:rsidP="006E38C8">
            <w:pPr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</w:p>
        </w:tc>
        <w:tc>
          <w:tcPr>
            <w:tcW w:w="2242" w:type="dxa"/>
            <w:vMerge/>
            <w:vAlign w:val="center"/>
          </w:tcPr>
          <w:p w:rsidR="00104B97" w:rsidRPr="004C43FE" w:rsidRDefault="00104B97" w:rsidP="006E38C8">
            <w:pPr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</w:p>
        </w:tc>
        <w:tc>
          <w:tcPr>
            <w:tcW w:w="3422" w:type="dxa"/>
            <w:gridSpan w:val="2"/>
          </w:tcPr>
          <w:p w:rsidR="00104B97" w:rsidRPr="004C43FE" w:rsidRDefault="00104B97" w:rsidP="006E3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4C43FE">
              <w:rPr>
                <w:rFonts w:ascii="Times New Roman" w:hAnsi="Times New Roman"/>
                <w:lang w:eastAsia="uk-UA"/>
              </w:rPr>
              <w:t>Ефективності -1</w:t>
            </w:r>
          </w:p>
        </w:tc>
        <w:tc>
          <w:tcPr>
            <w:tcW w:w="1853" w:type="dxa"/>
            <w:vMerge/>
            <w:vAlign w:val="center"/>
          </w:tcPr>
          <w:p w:rsidR="00104B97" w:rsidRPr="00E657C4" w:rsidRDefault="00104B97" w:rsidP="006E38C8">
            <w:pPr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276" w:type="dxa"/>
            <w:vMerge/>
            <w:vAlign w:val="center"/>
          </w:tcPr>
          <w:p w:rsidR="00104B97" w:rsidRPr="00E657C4" w:rsidRDefault="00104B97" w:rsidP="006E38C8">
            <w:pPr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275" w:type="dxa"/>
            <w:vMerge/>
            <w:vAlign w:val="center"/>
          </w:tcPr>
          <w:p w:rsidR="00104B97" w:rsidRPr="00E657C4" w:rsidRDefault="00104B97" w:rsidP="006E38C8">
            <w:pPr>
              <w:spacing w:after="0" w:line="240" w:lineRule="auto"/>
              <w:jc w:val="center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2270" w:type="dxa"/>
            <w:vMerge/>
            <w:vAlign w:val="center"/>
          </w:tcPr>
          <w:p w:rsidR="00104B97" w:rsidRPr="00E657C4" w:rsidRDefault="00104B97" w:rsidP="006E38C8">
            <w:pPr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</w:tc>
      </w:tr>
      <w:tr w:rsidR="00104B97" w:rsidRPr="00732CF6" w:rsidTr="008875E9">
        <w:trPr>
          <w:cantSplit/>
          <w:trHeight w:val="66"/>
        </w:trPr>
        <w:tc>
          <w:tcPr>
            <w:tcW w:w="420" w:type="dxa"/>
            <w:gridSpan w:val="2"/>
            <w:vMerge/>
          </w:tcPr>
          <w:p w:rsidR="00104B97" w:rsidRPr="00E657C4" w:rsidRDefault="00104B97" w:rsidP="008875E9">
            <w:pPr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104B97" w:rsidRPr="004C43FE" w:rsidRDefault="00104B97" w:rsidP="006E38C8">
            <w:pPr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</w:p>
        </w:tc>
        <w:tc>
          <w:tcPr>
            <w:tcW w:w="2242" w:type="dxa"/>
            <w:vMerge/>
            <w:vAlign w:val="center"/>
          </w:tcPr>
          <w:p w:rsidR="00104B97" w:rsidRPr="004C43FE" w:rsidRDefault="00104B97" w:rsidP="006E38C8">
            <w:pPr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</w:p>
        </w:tc>
        <w:tc>
          <w:tcPr>
            <w:tcW w:w="3422" w:type="dxa"/>
            <w:gridSpan w:val="2"/>
          </w:tcPr>
          <w:p w:rsidR="00104B97" w:rsidRPr="004C43FE" w:rsidRDefault="00104B97" w:rsidP="006E3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4C43FE">
              <w:rPr>
                <w:rFonts w:ascii="Times New Roman" w:hAnsi="Times New Roman"/>
                <w:lang w:eastAsia="uk-UA"/>
              </w:rPr>
              <w:t>Якості - 100%</w:t>
            </w:r>
          </w:p>
        </w:tc>
        <w:tc>
          <w:tcPr>
            <w:tcW w:w="1853" w:type="dxa"/>
            <w:vMerge/>
            <w:vAlign w:val="center"/>
          </w:tcPr>
          <w:p w:rsidR="00104B97" w:rsidRPr="00E657C4" w:rsidRDefault="00104B97" w:rsidP="006E38C8">
            <w:pPr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276" w:type="dxa"/>
            <w:vMerge/>
            <w:vAlign w:val="center"/>
          </w:tcPr>
          <w:p w:rsidR="00104B97" w:rsidRPr="00E657C4" w:rsidRDefault="00104B97" w:rsidP="006E38C8">
            <w:pPr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275" w:type="dxa"/>
            <w:vMerge/>
            <w:vAlign w:val="center"/>
          </w:tcPr>
          <w:p w:rsidR="00104B97" w:rsidRPr="00E657C4" w:rsidRDefault="00104B97" w:rsidP="006E38C8">
            <w:pPr>
              <w:spacing w:after="0" w:line="240" w:lineRule="auto"/>
              <w:jc w:val="center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2270" w:type="dxa"/>
            <w:vMerge/>
            <w:vAlign w:val="center"/>
          </w:tcPr>
          <w:p w:rsidR="00104B97" w:rsidRPr="00E657C4" w:rsidRDefault="00104B97" w:rsidP="006E38C8">
            <w:pPr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</w:tc>
      </w:tr>
      <w:tr w:rsidR="00104B97" w:rsidRPr="00732CF6" w:rsidTr="008875E9">
        <w:trPr>
          <w:cantSplit/>
          <w:trHeight w:val="252"/>
        </w:trPr>
        <w:tc>
          <w:tcPr>
            <w:tcW w:w="420" w:type="dxa"/>
            <w:gridSpan w:val="2"/>
            <w:vMerge w:val="restart"/>
          </w:tcPr>
          <w:p w:rsidR="00104B97" w:rsidRPr="00E657C4" w:rsidRDefault="00104B97" w:rsidP="008875E9">
            <w:pPr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  <w:r>
              <w:rPr>
                <w:rFonts w:ascii="Times New Roman" w:hAnsi="Times New Roman"/>
                <w:b/>
                <w:lang w:eastAsia="uk-UA"/>
              </w:rPr>
              <w:t>2.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:rsidR="00104B97" w:rsidRPr="000915C7" w:rsidRDefault="00104B97" w:rsidP="00617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  <w:r w:rsidRPr="000915C7">
              <w:rPr>
                <w:rFonts w:ascii="Times New Roman" w:hAnsi="Times New Roman"/>
                <w:b/>
                <w:lang w:eastAsia="uk-UA"/>
              </w:rPr>
              <w:t>Завдання 2</w:t>
            </w:r>
          </w:p>
          <w:p w:rsidR="00104B97" w:rsidRDefault="00104B97" w:rsidP="00943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71055D">
              <w:rPr>
                <w:rFonts w:ascii="Times New Roman" w:hAnsi="Times New Roman"/>
                <w:lang w:eastAsia="uk-UA"/>
              </w:rPr>
              <w:t xml:space="preserve">Наповнення спеціального фонду міського бюджету від продажу земельної ділянки </w:t>
            </w:r>
            <w:r w:rsidRPr="0071055D">
              <w:rPr>
                <w:rFonts w:ascii="Times New Roman" w:hAnsi="Times New Roman"/>
              </w:rPr>
              <w:t xml:space="preserve">на вул. Промислова, 9-А </w:t>
            </w:r>
            <w:r w:rsidRPr="0071055D">
              <w:rPr>
                <w:rFonts w:ascii="Times New Roman" w:hAnsi="Times New Roman"/>
                <w:lang w:eastAsia="uk-UA"/>
              </w:rPr>
              <w:t xml:space="preserve"> для обслуговування власних будівель</w:t>
            </w:r>
            <w:r w:rsidRPr="004C43FE">
              <w:rPr>
                <w:rFonts w:ascii="Times New Roman" w:hAnsi="Times New Roman"/>
                <w:lang w:eastAsia="uk-UA"/>
              </w:rPr>
              <w:t xml:space="preserve"> (</w:t>
            </w:r>
            <w:r>
              <w:rPr>
                <w:rFonts w:ascii="Times New Roman" w:hAnsi="Times New Roman"/>
                <w:lang w:eastAsia="uk-UA"/>
              </w:rPr>
              <w:t>Решетник І.Б.)</w:t>
            </w:r>
          </w:p>
          <w:p w:rsidR="00104B97" w:rsidRDefault="00104B97" w:rsidP="00943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  <w:p w:rsidR="00104B97" w:rsidRDefault="00104B97" w:rsidP="00943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  <w:p w:rsidR="00104B97" w:rsidRDefault="00104B97" w:rsidP="00943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  <w:p w:rsidR="00104B97" w:rsidRPr="00943343" w:rsidRDefault="00104B97" w:rsidP="00943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2242" w:type="dxa"/>
            <w:vMerge w:val="restart"/>
          </w:tcPr>
          <w:p w:rsidR="00104B97" w:rsidRPr="004C43FE" w:rsidRDefault="00104B97" w:rsidP="009B0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  <w:r w:rsidRPr="004C43FE">
              <w:rPr>
                <w:rFonts w:ascii="Times New Roman" w:hAnsi="Times New Roman"/>
                <w:b/>
                <w:lang w:eastAsia="uk-UA"/>
              </w:rPr>
              <w:t>Захід 1</w:t>
            </w:r>
          </w:p>
          <w:p w:rsidR="00104B97" w:rsidRPr="004C43FE" w:rsidRDefault="00104B97" w:rsidP="009B00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  <w:r w:rsidRPr="004C43FE">
              <w:rPr>
                <w:rFonts w:ascii="Times New Roman" w:hAnsi="Times New Roman"/>
                <w:lang w:eastAsia="uk-UA"/>
              </w:rPr>
              <w:t>Проведення експертної грошової  оцінки земельної ділянки</w:t>
            </w:r>
          </w:p>
        </w:tc>
        <w:tc>
          <w:tcPr>
            <w:tcW w:w="3422" w:type="dxa"/>
            <w:gridSpan w:val="2"/>
          </w:tcPr>
          <w:p w:rsidR="00104B97" w:rsidRPr="00291D03" w:rsidRDefault="00104B97" w:rsidP="00943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4C43FE">
              <w:rPr>
                <w:rFonts w:ascii="Times New Roman" w:hAnsi="Times New Roman"/>
                <w:lang w:eastAsia="uk-UA"/>
              </w:rPr>
              <w:t>Затрат тис.грн.-</w:t>
            </w:r>
            <w:r>
              <w:rPr>
                <w:rFonts w:ascii="Times New Roman" w:hAnsi="Times New Roman"/>
                <w:lang w:eastAsia="uk-UA"/>
              </w:rPr>
              <w:t xml:space="preserve"> 5,4</w:t>
            </w:r>
          </w:p>
        </w:tc>
        <w:tc>
          <w:tcPr>
            <w:tcW w:w="1853" w:type="dxa"/>
            <w:vMerge w:val="restart"/>
          </w:tcPr>
          <w:p w:rsidR="00104B97" w:rsidRPr="00E657C4" w:rsidRDefault="00104B97" w:rsidP="000F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E657C4">
              <w:rPr>
                <w:rFonts w:ascii="Times New Roman" w:hAnsi="Times New Roman"/>
                <w:lang w:eastAsia="uk-UA"/>
              </w:rPr>
              <w:t>Виконавчий комітет Новороздільської міської ради</w:t>
            </w:r>
          </w:p>
        </w:tc>
        <w:tc>
          <w:tcPr>
            <w:tcW w:w="1276" w:type="dxa"/>
            <w:vMerge w:val="restart"/>
          </w:tcPr>
          <w:p w:rsidR="00104B97" w:rsidRPr="00E657C4" w:rsidRDefault="00104B97" w:rsidP="000F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E657C4">
              <w:rPr>
                <w:rFonts w:ascii="Times New Roman" w:hAnsi="Times New Roman"/>
                <w:lang w:eastAsia="uk-UA"/>
              </w:rPr>
              <w:t>Міський</w:t>
            </w:r>
          </w:p>
          <w:p w:rsidR="00104B97" w:rsidRPr="00E657C4" w:rsidRDefault="00104B97" w:rsidP="000F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E657C4">
              <w:rPr>
                <w:rFonts w:ascii="Times New Roman" w:hAnsi="Times New Roman"/>
                <w:lang w:eastAsia="uk-UA"/>
              </w:rPr>
              <w:t>бюджет, спеціальний фонд</w:t>
            </w:r>
          </w:p>
        </w:tc>
        <w:tc>
          <w:tcPr>
            <w:tcW w:w="1275" w:type="dxa"/>
            <w:vMerge w:val="restart"/>
          </w:tcPr>
          <w:p w:rsidR="00104B97" w:rsidRPr="00E657C4" w:rsidRDefault="00104B97" w:rsidP="00AB12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uk-UA"/>
              </w:rPr>
            </w:pPr>
            <w:r>
              <w:rPr>
                <w:rFonts w:ascii="Times New Roman" w:hAnsi="Times New Roman"/>
                <w:lang w:eastAsia="uk-UA"/>
              </w:rPr>
              <w:t>5,4</w:t>
            </w:r>
          </w:p>
        </w:tc>
        <w:tc>
          <w:tcPr>
            <w:tcW w:w="2270" w:type="dxa"/>
            <w:vMerge w:val="restart"/>
          </w:tcPr>
          <w:p w:rsidR="00104B97" w:rsidRPr="00E657C4" w:rsidRDefault="00104B97" w:rsidP="007273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lang w:eastAsia="uk-UA"/>
              </w:rPr>
            </w:pPr>
            <w:r w:rsidRPr="00E657C4">
              <w:rPr>
                <w:rFonts w:ascii="Times New Roman" w:hAnsi="Times New Roman"/>
                <w:lang w:eastAsia="uk-UA"/>
              </w:rPr>
              <w:t>Забезпечення 100</w:t>
            </w:r>
            <w:r>
              <w:rPr>
                <w:rFonts w:ascii="Times New Roman" w:hAnsi="Times New Roman"/>
                <w:lang w:eastAsia="uk-UA"/>
              </w:rPr>
              <w:t xml:space="preserve"> </w:t>
            </w:r>
            <w:r w:rsidRPr="00E657C4">
              <w:rPr>
                <w:rFonts w:ascii="Times New Roman" w:hAnsi="Times New Roman"/>
                <w:lang w:eastAsia="uk-UA"/>
              </w:rPr>
              <w:t>% виконання плану надходження до спеціального фонду міського бюджету</w:t>
            </w:r>
          </w:p>
        </w:tc>
      </w:tr>
      <w:tr w:rsidR="00104B97" w:rsidRPr="00732CF6" w:rsidTr="00617A1B">
        <w:trPr>
          <w:cantSplit/>
          <w:trHeight w:val="270"/>
        </w:trPr>
        <w:tc>
          <w:tcPr>
            <w:tcW w:w="420" w:type="dxa"/>
            <w:gridSpan w:val="2"/>
            <w:vMerge/>
            <w:vAlign w:val="center"/>
          </w:tcPr>
          <w:p w:rsidR="00104B97" w:rsidRDefault="00104B97" w:rsidP="006E38C8">
            <w:pPr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104B97" w:rsidRPr="004C43FE" w:rsidRDefault="00104B97" w:rsidP="00943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</w:p>
        </w:tc>
        <w:tc>
          <w:tcPr>
            <w:tcW w:w="2242" w:type="dxa"/>
            <w:vMerge/>
            <w:vAlign w:val="center"/>
          </w:tcPr>
          <w:p w:rsidR="00104B97" w:rsidRPr="004C43FE" w:rsidRDefault="00104B97" w:rsidP="006E38C8">
            <w:pPr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</w:p>
        </w:tc>
        <w:tc>
          <w:tcPr>
            <w:tcW w:w="3422" w:type="dxa"/>
            <w:gridSpan w:val="2"/>
          </w:tcPr>
          <w:p w:rsidR="00104B97" w:rsidRPr="00291D03" w:rsidRDefault="00104B97" w:rsidP="00263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4C43FE">
              <w:rPr>
                <w:rFonts w:ascii="Times New Roman" w:hAnsi="Times New Roman"/>
                <w:lang w:eastAsia="uk-UA"/>
              </w:rPr>
              <w:t>Продукту, га – 0,</w:t>
            </w:r>
            <w:r>
              <w:rPr>
                <w:rFonts w:ascii="Times New Roman" w:hAnsi="Times New Roman"/>
                <w:lang w:eastAsia="uk-UA"/>
              </w:rPr>
              <w:t>0377</w:t>
            </w:r>
          </w:p>
        </w:tc>
        <w:tc>
          <w:tcPr>
            <w:tcW w:w="1853" w:type="dxa"/>
            <w:vMerge/>
            <w:vAlign w:val="center"/>
          </w:tcPr>
          <w:p w:rsidR="00104B97" w:rsidRPr="00E657C4" w:rsidRDefault="00104B97" w:rsidP="006E38C8">
            <w:pPr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276" w:type="dxa"/>
            <w:vMerge/>
            <w:vAlign w:val="center"/>
          </w:tcPr>
          <w:p w:rsidR="00104B97" w:rsidRPr="00E657C4" w:rsidRDefault="00104B97" w:rsidP="006E38C8">
            <w:pPr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275" w:type="dxa"/>
            <w:vMerge/>
            <w:vAlign w:val="center"/>
          </w:tcPr>
          <w:p w:rsidR="00104B97" w:rsidRPr="00E657C4" w:rsidRDefault="00104B97" w:rsidP="006E38C8">
            <w:pPr>
              <w:spacing w:after="0" w:line="240" w:lineRule="auto"/>
              <w:jc w:val="center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2270" w:type="dxa"/>
            <w:vMerge/>
            <w:vAlign w:val="center"/>
          </w:tcPr>
          <w:p w:rsidR="00104B97" w:rsidRPr="00E657C4" w:rsidRDefault="00104B97" w:rsidP="006E38C8">
            <w:pPr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</w:tc>
      </w:tr>
      <w:tr w:rsidR="00104B97" w:rsidRPr="00732CF6" w:rsidTr="00617A1B">
        <w:trPr>
          <w:cantSplit/>
          <w:trHeight w:val="285"/>
        </w:trPr>
        <w:tc>
          <w:tcPr>
            <w:tcW w:w="420" w:type="dxa"/>
            <w:gridSpan w:val="2"/>
            <w:vMerge/>
            <w:vAlign w:val="center"/>
          </w:tcPr>
          <w:p w:rsidR="00104B97" w:rsidRDefault="00104B97" w:rsidP="006E38C8">
            <w:pPr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104B97" w:rsidRPr="004C43FE" w:rsidRDefault="00104B97" w:rsidP="00943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</w:p>
        </w:tc>
        <w:tc>
          <w:tcPr>
            <w:tcW w:w="2242" w:type="dxa"/>
            <w:vMerge/>
            <w:vAlign w:val="center"/>
          </w:tcPr>
          <w:p w:rsidR="00104B97" w:rsidRPr="004C43FE" w:rsidRDefault="00104B97" w:rsidP="006E38C8">
            <w:pPr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</w:p>
        </w:tc>
        <w:tc>
          <w:tcPr>
            <w:tcW w:w="3422" w:type="dxa"/>
            <w:gridSpan w:val="2"/>
          </w:tcPr>
          <w:p w:rsidR="00104B97" w:rsidRPr="004C43FE" w:rsidRDefault="00104B97" w:rsidP="00943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4C43FE">
              <w:rPr>
                <w:rFonts w:ascii="Times New Roman" w:hAnsi="Times New Roman"/>
                <w:lang w:eastAsia="uk-UA"/>
              </w:rPr>
              <w:t xml:space="preserve">Ефективності -  </w:t>
            </w:r>
            <w:r>
              <w:rPr>
                <w:rFonts w:ascii="Times New Roman" w:hAnsi="Times New Roman"/>
                <w:lang w:eastAsia="uk-UA"/>
              </w:rPr>
              <w:t>14,32</w:t>
            </w:r>
            <w:r w:rsidRPr="004C43FE">
              <w:rPr>
                <w:rFonts w:ascii="Times New Roman" w:hAnsi="Times New Roman"/>
                <w:lang w:eastAsia="uk-UA"/>
              </w:rPr>
              <w:t>грн./м</w:t>
            </w:r>
            <w:r w:rsidRPr="004C43FE">
              <w:rPr>
                <w:rFonts w:ascii="Times New Roman" w:hAnsi="Times New Roman"/>
                <w:vertAlign w:val="superscript"/>
                <w:lang w:eastAsia="uk-UA"/>
              </w:rPr>
              <w:t>2</w:t>
            </w:r>
          </w:p>
        </w:tc>
        <w:tc>
          <w:tcPr>
            <w:tcW w:w="1853" w:type="dxa"/>
            <w:vMerge/>
            <w:vAlign w:val="center"/>
          </w:tcPr>
          <w:p w:rsidR="00104B97" w:rsidRPr="00E657C4" w:rsidRDefault="00104B97" w:rsidP="006E38C8">
            <w:pPr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276" w:type="dxa"/>
            <w:vMerge/>
            <w:vAlign w:val="center"/>
          </w:tcPr>
          <w:p w:rsidR="00104B97" w:rsidRPr="00E657C4" w:rsidRDefault="00104B97" w:rsidP="006E38C8">
            <w:pPr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275" w:type="dxa"/>
            <w:vMerge/>
            <w:vAlign w:val="center"/>
          </w:tcPr>
          <w:p w:rsidR="00104B97" w:rsidRPr="00E657C4" w:rsidRDefault="00104B97" w:rsidP="006E38C8">
            <w:pPr>
              <w:spacing w:after="0" w:line="240" w:lineRule="auto"/>
              <w:jc w:val="center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2270" w:type="dxa"/>
            <w:vMerge/>
            <w:vAlign w:val="center"/>
          </w:tcPr>
          <w:p w:rsidR="00104B97" w:rsidRPr="00E657C4" w:rsidRDefault="00104B97" w:rsidP="006E38C8">
            <w:pPr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</w:tc>
      </w:tr>
      <w:tr w:rsidR="00104B97" w:rsidRPr="00732CF6" w:rsidTr="00617A1B">
        <w:trPr>
          <w:cantSplit/>
          <w:trHeight w:val="240"/>
        </w:trPr>
        <w:tc>
          <w:tcPr>
            <w:tcW w:w="420" w:type="dxa"/>
            <w:gridSpan w:val="2"/>
            <w:vMerge/>
            <w:vAlign w:val="center"/>
          </w:tcPr>
          <w:p w:rsidR="00104B97" w:rsidRDefault="00104B97" w:rsidP="006E38C8">
            <w:pPr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104B97" w:rsidRPr="004C43FE" w:rsidRDefault="00104B97" w:rsidP="00943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</w:p>
        </w:tc>
        <w:tc>
          <w:tcPr>
            <w:tcW w:w="2242" w:type="dxa"/>
            <w:vMerge/>
            <w:vAlign w:val="center"/>
          </w:tcPr>
          <w:p w:rsidR="00104B97" w:rsidRPr="004C43FE" w:rsidRDefault="00104B97" w:rsidP="006E38C8">
            <w:pPr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</w:p>
        </w:tc>
        <w:tc>
          <w:tcPr>
            <w:tcW w:w="3422" w:type="dxa"/>
            <w:gridSpan w:val="2"/>
          </w:tcPr>
          <w:p w:rsidR="00104B97" w:rsidRPr="004C43FE" w:rsidRDefault="00104B97" w:rsidP="00263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4C43FE">
              <w:rPr>
                <w:rFonts w:ascii="Times New Roman" w:hAnsi="Times New Roman"/>
                <w:lang w:eastAsia="uk-UA"/>
              </w:rPr>
              <w:t>Якості -100%</w:t>
            </w:r>
          </w:p>
        </w:tc>
        <w:tc>
          <w:tcPr>
            <w:tcW w:w="1853" w:type="dxa"/>
            <w:vMerge/>
            <w:vAlign w:val="center"/>
          </w:tcPr>
          <w:p w:rsidR="00104B97" w:rsidRPr="00E657C4" w:rsidRDefault="00104B97" w:rsidP="006E38C8">
            <w:pPr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276" w:type="dxa"/>
            <w:vMerge/>
            <w:vAlign w:val="center"/>
          </w:tcPr>
          <w:p w:rsidR="00104B97" w:rsidRPr="00E657C4" w:rsidRDefault="00104B97" w:rsidP="006E38C8">
            <w:pPr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275" w:type="dxa"/>
            <w:vMerge/>
            <w:vAlign w:val="center"/>
          </w:tcPr>
          <w:p w:rsidR="00104B97" w:rsidRPr="00E657C4" w:rsidRDefault="00104B97" w:rsidP="006E38C8">
            <w:pPr>
              <w:spacing w:after="0" w:line="240" w:lineRule="auto"/>
              <w:jc w:val="center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2270" w:type="dxa"/>
            <w:vMerge/>
            <w:vAlign w:val="center"/>
          </w:tcPr>
          <w:p w:rsidR="00104B97" w:rsidRPr="00E657C4" w:rsidRDefault="00104B97" w:rsidP="006E38C8">
            <w:pPr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</w:tc>
      </w:tr>
      <w:tr w:rsidR="00104B97" w:rsidRPr="00732CF6" w:rsidTr="008131E2">
        <w:trPr>
          <w:cantSplit/>
          <w:trHeight w:val="270"/>
        </w:trPr>
        <w:tc>
          <w:tcPr>
            <w:tcW w:w="420" w:type="dxa"/>
            <w:gridSpan w:val="2"/>
            <w:vMerge/>
            <w:vAlign w:val="center"/>
          </w:tcPr>
          <w:p w:rsidR="00104B97" w:rsidRDefault="00104B97" w:rsidP="006E38C8">
            <w:pPr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104B97" w:rsidRPr="004C43FE" w:rsidRDefault="00104B97" w:rsidP="00943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</w:p>
        </w:tc>
        <w:tc>
          <w:tcPr>
            <w:tcW w:w="2242" w:type="dxa"/>
            <w:vMerge w:val="restart"/>
          </w:tcPr>
          <w:p w:rsidR="00104B97" w:rsidRPr="004C43FE" w:rsidRDefault="00104B97" w:rsidP="009B00F0">
            <w:pPr>
              <w:autoSpaceDN w:val="0"/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  <w:r w:rsidRPr="004C43FE">
              <w:rPr>
                <w:rFonts w:ascii="Times New Roman" w:hAnsi="Times New Roman"/>
                <w:b/>
                <w:lang w:eastAsia="uk-UA"/>
              </w:rPr>
              <w:t xml:space="preserve">Захід 2 </w:t>
            </w:r>
          </w:p>
          <w:p w:rsidR="00104B97" w:rsidRPr="004C43FE" w:rsidRDefault="00104B97" w:rsidP="009B00F0">
            <w:pPr>
              <w:autoSpaceDN w:val="0"/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  <w:r w:rsidRPr="004C43FE">
              <w:rPr>
                <w:rFonts w:ascii="Times New Roman" w:hAnsi="Times New Roman"/>
                <w:lang w:eastAsia="uk-UA"/>
              </w:rPr>
              <w:t>Укладення договору купівлі-продажу земельної ділянки</w:t>
            </w:r>
          </w:p>
        </w:tc>
        <w:tc>
          <w:tcPr>
            <w:tcW w:w="3422" w:type="dxa"/>
            <w:gridSpan w:val="2"/>
          </w:tcPr>
          <w:p w:rsidR="00104B97" w:rsidRPr="004C43FE" w:rsidRDefault="00104B97" w:rsidP="00263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4C43FE">
              <w:rPr>
                <w:rFonts w:ascii="Times New Roman" w:hAnsi="Times New Roman"/>
                <w:lang w:eastAsia="uk-UA"/>
              </w:rPr>
              <w:t xml:space="preserve">Затрат грн. - </w:t>
            </w:r>
          </w:p>
          <w:p w:rsidR="00104B97" w:rsidRPr="004C43FE" w:rsidRDefault="00104B97" w:rsidP="00263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4C43FE">
              <w:rPr>
                <w:rFonts w:ascii="Times New Roman" w:hAnsi="Times New Roman"/>
                <w:lang w:eastAsia="uk-UA"/>
              </w:rPr>
              <w:t>послуги нотаріуса</w:t>
            </w:r>
          </w:p>
        </w:tc>
        <w:tc>
          <w:tcPr>
            <w:tcW w:w="1853" w:type="dxa"/>
            <w:vMerge w:val="restart"/>
          </w:tcPr>
          <w:p w:rsidR="00104B97" w:rsidRPr="00E657C4" w:rsidRDefault="00104B97" w:rsidP="000F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E657C4">
              <w:rPr>
                <w:rFonts w:ascii="Times New Roman" w:hAnsi="Times New Roman"/>
                <w:lang w:eastAsia="uk-UA"/>
              </w:rPr>
              <w:t>Виконавчий комітет</w:t>
            </w:r>
            <w:r>
              <w:rPr>
                <w:rFonts w:ascii="Times New Roman" w:hAnsi="Times New Roman"/>
                <w:lang w:eastAsia="uk-UA"/>
              </w:rPr>
              <w:t xml:space="preserve"> Новороздільської міської ради</w:t>
            </w:r>
          </w:p>
        </w:tc>
        <w:tc>
          <w:tcPr>
            <w:tcW w:w="1276" w:type="dxa"/>
            <w:vMerge w:val="restart"/>
          </w:tcPr>
          <w:p w:rsidR="00104B97" w:rsidRPr="00E657C4" w:rsidRDefault="00104B97" w:rsidP="000F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E657C4">
              <w:rPr>
                <w:rFonts w:ascii="Times New Roman" w:hAnsi="Times New Roman"/>
                <w:lang w:eastAsia="uk-UA"/>
              </w:rPr>
              <w:t>Інші джерела</w:t>
            </w:r>
          </w:p>
        </w:tc>
        <w:tc>
          <w:tcPr>
            <w:tcW w:w="1275" w:type="dxa"/>
            <w:vMerge w:val="restart"/>
          </w:tcPr>
          <w:p w:rsidR="00104B97" w:rsidRPr="00E657C4" w:rsidRDefault="00104B97" w:rsidP="000F51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uk-UA"/>
              </w:rPr>
            </w:pPr>
            <w:r w:rsidRPr="00E657C4">
              <w:rPr>
                <w:rFonts w:ascii="Times New Roman" w:hAnsi="Times New Roman"/>
                <w:lang w:eastAsia="uk-UA"/>
              </w:rPr>
              <w:t>1% від вартості об'єкту</w:t>
            </w:r>
          </w:p>
        </w:tc>
        <w:tc>
          <w:tcPr>
            <w:tcW w:w="2270" w:type="dxa"/>
            <w:vMerge/>
            <w:vAlign w:val="center"/>
          </w:tcPr>
          <w:p w:rsidR="00104B97" w:rsidRPr="00E657C4" w:rsidRDefault="00104B97" w:rsidP="006E38C8">
            <w:pPr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</w:tc>
      </w:tr>
      <w:tr w:rsidR="00104B97" w:rsidRPr="00732CF6" w:rsidTr="00617A1B">
        <w:trPr>
          <w:cantSplit/>
          <w:trHeight w:val="300"/>
        </w:trPr>
        <w:tc>
          <w:tcPr>
            <w:tcW w:w="420" w:type="dxa"/>
            <w:gridSpan w:val="2"/>
            <w:vMerge/>
            <w:vAlign w:val="center"/>
          </w:tcPr>
          <w:p w:rsidR="00104B97" w:rsidRDefault="00104B97" w:rsidP="006E38C8">
            <w:pPr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104B97" w:rsidRPr="004C43FE" w:rsidRDefault="00104B97" w:rsidP="00943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</w:p>
        </w:tc>
        <w:tc>
          <w:tcPr>
            <w:tcW w:w="2242" w:type="dxa"/>
            <w:vMerge/>
            <w:vAlign w:val="center"/>
          </w:tcPr>
          <w:p w:rsidR="00104B97" w:rsidRPr="004C43FE" w:rsidRDefault="00104B97" w:rsidP="006E38C8">
            <w:pPr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</w:p>
        </w:tc>
        <w:tc>
          <w:tcPr>
            <w:tcW w:w="3422" w:type="dxa"/>
            <w:gridSpan w:val="2"/>
          </w:tcPr>
          <w:p w:rsidR="00104B97" w:rsidRPr="004C43FE" w:rsidRDefault="00104B97" w:rsidP="00263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4C43FE">
              <w:rPr>
                <w:rFonts w:ascii="Times New Roman" w:hAnsi="Times New Roman"/>
                <w:lang w:eastAsia="uk-UA"/>
              </w:rPr>
              <w:t>Продукту шт – 1 договір купівлі-продажу</w:t>
            </w:r>
          </w:p>
        </w:tc>
        <w:tc>
          <w:tcPr>
            <w:tcW w:w="1853" w:type="dxa"/>
            <w:vMerge/>
            <w:vAlign w:val="center"/>
          </w:tcPr>
          <w:p w:rsidR="00104B97" w:rsidRPr="00E657C4" w:rsidRDefault="00104B97" w:rsidP="006E38C8">
            <w:pPr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276" w:type="dxa"/>
            <w:vMerge/>
            <w:vAlign w:val="center"/>
          </w:tcPr>
          <w:p w:rsidR="00104B97" w:rsidRPr="00E657C4" w:rsidRDefault="00104B97" w:rsidP="006E38C8">
            <w:pPr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275" w:type="dxa"/>
            <w:vMerge/>
            <w:vAlign w:val="center"/>
          </w:tcPr>
          <w:p w:rsidR="00104B97" w:rsidRPr="00E657C4" w:rsidRDefault="00104B97" w:rsidP="006E38C8">
            <w:pPr>
              <w:spacing w:after="0" w:line="240" w:lineRule="auto"/>
              <w:jc w:val="center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2270" w:type="dxa"/>
            <w:vMerge/>
            <w:vAlign w:val="center"/>
          </w:tcPr>
          <w:p w:rsidR="00104B97" w:rsidRPr="00E657C4" w:rsidRDefault="00104B97" w:rsidP="006E38C8">
            <w:pPr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</w:tc>
      </w:tr>
      <w:tr w:rsidR="00104B97" w:rsidRPr="00732CF6" w:rsidTr="00617A1B">
        <w:trPr>
          <w:cantSplit/>
          <w:trHeight w:val="300"/>
        </w:trPr>
        <w:tc>
          <w:tcPr>
            <w:tcW w:w="420" w:type="dxa"/>
            <w:gridSpan w:val="2"/>
            <w:vMerge/>
            <w:vAlign w:val="center"/>
          </w:tcPr>
          <w:p w:rsidR="00104B97" w:rsidRDefault="00104B97" w:rsidP="006E38C8">
            <w:pPr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104B97" w:rsidRPr="004C43FE" w:rsidRDefault="00104B97" w:rsidP="00943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</w:p>
        </w:tc>
        <w:tc>
          <w:tcPr>
            <w:tcW w:w="2242" w:type="dxa"/>
            <w:vMerge/>
            <w:vAlign w:val="center"/>
          </w:tcPr>
          <w:p w:rsidR="00104B97" w:rsidRPr="004C43FE" w:rsidRDefault="00104B97" w:rsidP="006E38C8">
            <w:pPr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</w:p>
        </w:tc>
        <w:tc>
          <w:tcPr>
            <w:tcW w:w="3422" w:type="dxa"/>
            <w:gridSpan w:val="2"/>
          </w:tcPr>
          <w:p w:rsidR="00104B97" w:rsidRPr="004C43FE" w:rsidRDefault="00104B97" w:rsidP="00263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4C43FE">
              <w:rPr>
                <w:rFonts w:ascii="Times New Roman" w:hAnsi="Times New Roman"/>
                <w:lang w:eastAsia="uk-UA"/>
              </w:rPr>
              <w:t>Ефективності -1</w:t>
            </w:r>
          </w:p>
        </w:tc>
        <w:tc>
          <w:tcPr>
            <w:tcW w:w="1853" w:type="dxa"/>
            <w:vMerge/>
            <w:vAlign w:val="center"/>
          </w:tcPr>
          <w:p w:rsidR="00104B97" w:rsidRPr="00E657C4" w:rsidRDefault="00104B97" w:rsidP="006E38C8">
            <w:pPr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276" w:type="dxa"/>
            <w:vMerge/>
            <w:vAlign w:val="center"/>
          </w:tcPr>
          <w:p w:rsidR="00104B97" w:rsidRPr="00E657C4" w:rsidRDefault="00104B97" w:rsidP="006E38C8">
            <w:pPr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275" w:type="dxa"/>
            <w:vMerge/>
            <w:vAlign w:val="center"/>
          </w:tcPr>
          <w:p w:rsidR="00104B97" w:rsidRPr="00E657C4" w:rsidRDefault="00104B97" w:rsidP="006E38C8">
            <w:pPr>
              <w:spacing w:after="0" w:line="240" w:lineRule="auto"/>
              <w:jc w:val="center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2270" w:type="dxa"/>
            <w:vMerge/>
            <w:vAlign w:val="center"/>
          </w:tcPr>
          <w:p w:rsidR="00104B97" w:rsidRPr="00E657C4" w:rsidRDefault="00104B97" w:rsidP="006E38C8">
            <w:pPr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</w:tc>
      </w:tr>
      <w:tr w:rsidR="00104B97" w:rsidRPr="00732CF6" w:rsidTr="0071055D">
        <w:trPr>
          <w:cantSplit/>
          <w:trHeight w:val="270"/>
        </w:trPr>
        <w:tc>
          <w:tcPr>
            <w:tcW w:w="420" w:type="dxa"/>
            <w:gridSpan w:val="2"/>
            <w:vMerge/>
            <w:vAlign w:val="center"/>
          </w:tcPr>
          <w:p w:rsidR="00104B97" w:rsidRDefault="00104B97" w:rsidP="006E38C8">
            <w:pPr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104B97" w:rsidRPr="004C43FE" w:rsidRDefault="00104B97" w:rsidP="00943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</w:p>
        </w:tc>
        <w:tc>
          <w:tcPr>
            <w:tcW w:w="2242" w:type="dxa"/>
            <w:vMerge/>
            <w:vAlign w:val="center"/>
          </w:tcPr>
          <w:p w:rsidR="00104B97" w:rsidRPr="004C43FE" w:rsidRDefault="00104B97" w:rsidP="006E38C8">
            <w:pPr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</w:p>
        </w:tc>
        <w:tc>
          <w:tcPr>
            <w:tcW w:w="3422" w:type="dxa"/>
            <w:gridSpan w:val="2"/>
          </w:tcPr>
          <w:p w:rsidR="00104B97" w:rsidRPr="004C43FE" w:rsidRDefault="00104B97" w:rsidP="002634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4C43FE">
              <w:rPr>
                <w:rFonts w:ascii="Times New Roman" w:hAnsi="Times New Roman"/>
                <w:lang w:eastAsia="uk-UA"/>
              </w:rPr>
              <w:t>Якості - 100%</w:t>
            </w:r>
          </w:p>
        </w:tc>
        <w:tc>
          <w:tcPr>
            <w:tcW w:w="1853" w:type="dxa"/>
            <w:vMerge/>
            <w:vAlign w:val="center"/>
          </w:tcPr>
          <w:p w:rsidR="00104B97" w:rsidRPr="00E657C4" w:rsidRDefault="00104B97" w:rsidP="006E38C8">
            <w:pPr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276" w:type="dxa"/>
            <w:vMerge/>
            <w:vAlign w:val="center"/>
          </w:tcPr>
          <w:p w:rsidR="00104B97" w:rsidRPr="00E657C4" w:rsidRDefault="00104B97" w:rsidP="006E38C8">
            <w:pPr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275" w:type="dxa"/>
            <w:vMerge/>
            <w:vAlign w:val="center"/>
          </w:tcPr>
          <w:p w:rsidR="00104B97" w:rsidRPr="00E657C4" w:rsidRDefault="00104B97" w:rsidP="006E38C8">
            <w:pPr>
              <w:spacing w:after="0" w:line="240" w:lineRule="auto"/>
              <w:jc w:val="center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2270" w:type="dxa"/>
            <w:vMerge/>
            <w:vAlign w:val="center"/>
          </w:tcPr>
          <w:p w:rsidR="00104B97" w:rsidRPr="00E657C4" w:rsidRDefault="00104B97" w:rsidP="006E38C8">
            <w:pPr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</w:tc>
      </w:tr>
      <w:tr w:rsidR="00104B97" w:rsidRPr="00732CF6" w:rsidTr="006E38C8">
        <w:trPr>
          <w:gridBefore w:val="1"/>
          <w:wBefore w:w="29" w:type="dxa"/>
          <w:trHeight w:val="425"/>
        </w:trPr>
        <w:tc>
          <w:tcPr>
            <w:tcW w:w="420" w:type="dxa"/>
            <w:gridSpan w:val="2"/>
            <w:vMerge w:val="restart"/>
          </w:tcPr>
          <w:p w:rsidR="00104B97" w:rsidRPr="008875E9" w:rsidRDefault="00104B97" w:rsidP="006E38C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  <w:r w:rsidRPr="008875E9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664" w:type="dxa"/>
            <w:vMerge w:val="restart"/>
          </w:tcPr>
          <w:p w:rsidR="00104B97" w:rsidRPr="004C43FE" w:rsidRDefault="00104B97" w:rsidP="006E38C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C43FE">
              <w:rPr>
                <w:rFonts w:ascii="Times New Roman" w:hAnsi="Times New Roman"/>
                <w:b/>
              </w:rPr>
              <w:t xml:space="preserve">Завдання </w:t>
            </w:r>
            <w:r>
              <w:rPr>
                <w:rFonts w:ascii="Times New Roman" w:hAnsi="Times New Roman"/>
                <w:b/>
              </w:rPr>
              <w:t>3</w:t>
            </w:r>
          </w:p>
          <w:p w:rsidR="00104B97" w:rsidRPr="004C43FE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  <w:r w:rsidRPr="004C43FE">
              <w:rPr>
                <w:rFonts w:ascii="Times New Roman" w:hAnsi="Times New Roman"/>
              </w:rPr>
              <w:t>Виготовлення містобудівної та землевпорядної документації на земельну ділянку орієнтовною площею 0,25</w:t>
            </w:r>
            <w:r>
              <w:rPr>
                <w:rFonts w:ascii="Times New Roman" w:hAnsi="Times New Roman"/>
              </w:rPr>
              <w:t xml:space="preserve"> </w:t>
            </w:r>
            <w:r w:rsidRPr="004C43FE">
              <w:rPr>
                <w:rFonts w:ascii="Times New Roman" w:hAnsi="Times New Roman"/>
              </w:rPr>
              <w:t>га на вул. Ходорівська, яка планується для продажу права оренди  на земельних торгах у формі аукціону за рахунок земель транспорту 12.11 для розміщення та експлуатації об’єктів дорожнього сервісу</w:t>
            </w:r>
          </w:p>
          <w:p w:rsidR="00104B97" w:rsidRPr="004C43FE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  <w:r w:rsidRPr="004C43FE">
              <w:rPr>
                <w:rFonts w:ascii="Times New Roman" w:hAnsi="Times New Roman"/>
              </w:rPr>
              <w:t>(в межах населеного пункту)</w:t>
            </w:r>
          </w:p>
        </w:tc>
        <w:tc>
          <w:tcPr>
            <w:tcW w:w="2242" w:type="dxa"/>
            <w:vMerge w:val="restart"/>
          </w:tcPr>
          <w:p w:rsidR="00104B97" w:rsidRPr="004C43FE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  <w:r w:rsidRPr="004C43FE">
              <w:rPr>
                <w:rFonts w:ascii="Times New Roman" w:hAnsi="Times New Roman"/>
                <w:b/>
              </w:rPr>
              <w:t>Захід 1</w:t>
            </w:r>
            <w:r w:rsidRPr="004C43FE">
              <w:rPr>
                <w:rFonts w:ascii="Times New Roman" w:hAnsi="Times New Roman"/>
              </w:rPr>
              <w:t xml:space="preserve"> </w:t>
            </w:r>
          </w:p>
          <w:p w:rsidR="00104B97" w:rsidRDefault="00104B97" w:rsidP="00AB12FE">
            <w:pPr>
              <w:spacing w:after="0" w:line="240" w:lineRule="auto"/>
              <w:rPr>
                <w:rFonts w:ascii="Times New Roman" w:hAnsi="Times New Roman"/>
              </w:rPr>
            </w:pPr>
            <w:r w:rsidRPr="004C43FE">
              <w:rPr>
                <w:rFonts w:ascii="Times New Roman" w:hAnsi="Times New Roman"/>
              </w:rPr>
              <w:t>Виготовлення детального плану території на земельну ділянку по вул.</w:t>
            </w:r>
            <w:r>
              <w:rPr>
                <w:rFonts w:ascii="Times New Roman" w:hAnsi="Times New Roman"/>
              </w:rPr>
              <w:t xml:space="preserve"> </w:t>
            </w:r>
            <w:r w:rsidRPr="004C43FE">
              <w:rPr>
                <w:rFonts w:ascii="Times New Roman" w:hAnsi="Times New Roman"/>
              </w:rPr>
              <w:t>Ходорівська –орієнтовною площею 0,25</w:t>
            </w:r>
            <w:r>
              <w:rPr>
                <w:rFonts w:ascii="Times New Roman" w:hAnsi="Times New Roman"/>
              </w:rPr>
              <w:t xml:space="preserve"> </w:t>
            </w:r>
            <w:r w:rsidRPr="004C43FE">
              <w:rPr>
                <w:rFonts w:ascii="Times New Roman" w:hAnsi="Times New Roman"/>
              </w:rPr>
              <w:t xml:space="preserve">га </w:t>
            </w:r>
          </w:p>
          <w:p w:rsidR="00104B97" w:rsidRDefault="00104B97" w:rsidP="00AB12F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04B97" w:rsidRDefault="00104B97" w:rsidP="00AB12FE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104B97" w:rsidRPr="004C43FE" w:rsidRDefault="00104B97" w:rsidP="00AB12F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5" w:type="dxa"/>
          </w:tcPr>
          <w:p w:rsidR="00104B97" w:rsidRPr="004C43FE" w:rsidRDefault="00104B97" w:rsidP="006E3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4C43FE">
              <w:rPr>
                <w:rFonts w:ascii="Times New Roman" w:hAnsi="Times New Roman"/>
                <w:lang w:eastAsia="uk-UA"/>
              </w:rPr>
              <w:t>Затрат тис. грн. – 25,0</w:t>
            </w:r>
          </w:p>
        </w:tc>
        <w:tc>
          <w:tcPr>
            <w:tcW w:w="1870" w:type="dxa"/>
            <w:gridSpan w:val="2"/>
            <w:vMerge w:val="restart"/>
          </w:tcPr>
          <w:p w:rsidR="00104B97" w:rsidRDefault="00104B97" w:rsidP="006E38C8">
            <w:pPr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732CF6">
              <w:rPr>
                <w:rFonts w:ascii="Times New Roman" w:hAnsi="Times New Roman"/>
                <w:lang w:eastAsia="uk-UA"/>
              </w:rPr>
              <w:t>Виконавчий комітет Новороздільської міської ради</w:t>
            </w:r>
          </w:p>
          <w:p w:rsidR="00104B97" w:rsidRPr="00732CF6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</w:tcPr>
          <w:p w:rsidR="00104B97" w:rsidRPr="00E657C4" w:rsidRDefault="00104B97" w:rsidP="006E3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E657C4">
              <w:rPr>
                <w:rFonts w:ascii="Times New Roman" w:hAnsi="Times New Roman"/>
                <w:lang w:eastAsia="uk-UA"/>
              </w:rPr>
              <w:t>Інші джерела</w:t>
            </w:r>
          </w:p>
        </w:tc>
        <w:tc>
          <w:tcPr>
            <w:tcW w:w="1275" w:type="dxa"/>
            <w:vMerge w:val="restart"/>
          </w:tcPr>
          <w:p w:rsidR="00104B97" w:rsidRPr="00963382" w:rsidRDefault="00104B97" w:rsidP="006E38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3382">
              <w:rPr>
                <w:rFonts w:ascii="Times New Roman" w:hAnsi="Times New Roman"/>
              </w:rPr>
              <w:t>25</w:t>
            </w:r>
            <w:r>
              <w:rPr>
                <w:rFonts w:ascii="Times New Roman" w:hAnsi="Times New Roman"/>
              </w:rPr>
              <w:t>,</w:t>
            </w:r>
            <w:r w:rsidRPr="00963382">
              <w:rPr>
                <w:rFonts w:ascii="Times New Roman" w:hAnsi="Times New Roman"/>
              </w:rPr>
              <w:t>0</w:t>
            </w:r>
          </w:p>
          <w:p w:rsidR="00104B97" w:rsidRPr="00963382" w:rsidRDefault="00104B97" w:rsidP="006E38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0" w:type="dxa"/>
            <w:vMerge w:val="restart"/>
          </w:tcPr>
          <w:p w:rsidR="00104B97" w:rsidRPr="00732CF6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  <w:r w:rsidRPr="00732CF6">
              <w:rPr>
                <w:rFonts w:ascii="Times New Roman" w:hAnsi="Times New Roman"/>
              </w:rPr>
              <w:t>Ефективне використання земельних ресурсів, збільшення грошових надходжень до бюджету від використання земельних ресурсів</w:t>
            </w:r>
          </w:p>
        </w:tc>
      </w:tr>
      <w:tr w:rsidR="00104B97" w:rsidRPr="00732CF6" w:rsidTr="006E38C8">
        <w:trPr>
          <w:gridBefore w:val="1"/>
          <w:wBefore w:w="29" w:type="dxa"/>
          <w:trHeight w:val="425"/>
        </w:trPr>
        <w:tc>
          <w:tcPr>
            <w:tcW w:w="420" w:type="dxa"/>
            <w:gridSpan w:val="2"/>
            <w:vMerge/>
          </w:tcPr>
          <w:p w:rsidR="00104B97" w:rsidRPr="004C43FE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64" w:type="dxa"/>
            <w:vMerge/>
          </w:tcPr>
          <w:p w:rsidR="00104B97" w:rsidRPr="004C43FE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42" w:type="dxa"/>
            <w:vMerge/>
          </w:tcPr>
          <w:p w:rsidR="00104B97" w:rsidRPr="004C43FE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5" w:type="dxa"/>
          </w:tcPr>
          <w:p w:rsidR="00104B97" w:rsidRPr="004C43FE" w:rsidRDefault="00104B97" w:rsidP="006E3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  <w:r w:rsidRPr="004C43FE">
              <w:rPr>
                <w:rFonts w:ascii="Times New Roman" w:hAnsi="Times New Roman"/>
                <w:lang w:eastAsia="uk-UA"/>
              </w:rPr>
              <w:t>Продукту, га –0,25</w:t>
            </w:r>
          </w:p>
          <w:p w:rsidR="00104B97" w:rsidRPr="004C43FE" w:rsidRDefault="00104B97" w:rsidP="006E3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870" w:type="dxa"/>
            <w:gridSpan w:val="2"/>
            <w:vMerge/>
          </w:tcPr>
          <w:p w:rsidR="00104B97" w:rsidRPr="00732CF6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104B97" w:rsidRPr="00732CF6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</w:tcPr>
          <w:p w:rsidR="00104B97" w:rsidRPr="00732CF6" w:rsidRDefault="00104B97" w:rsidP="006E38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0" w:type="dxa"/>
            <w:vMerge/>
          </w:tcPr>
          <w:p w:rsidR="00104B97" w:rsidRPr="00732CF6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04B97" w:rsidRPr="00732CF6" w:rsidTr="006E38C8">
        <w:trPr>
          <w:gridBefore w:val="1"/>
          <w:wBefore w:w="29" w:type="dxa"/>
          <w:trHeight w:val="425"/>
        </w:trPr>
        <w:tc>
          <w:tcPr>
            <w:tcW w:w="420" w:type="dxa"/>
            <w:gridSpan w:val="2"/>
            <w:vMerge/>
          </w:tcPr>
          <w:p w:rsidR="00104B97" w:rsidRPr="004C43FE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64" w:type="dxa"/>
            <w:vMerge/>
          </w:tcPr>
          <w:p w:rsidR="00104B97" w:rsidRPr="004C43FE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42" w:type="dxa"/>
            <w:vMerge/>
          </w:tcPr>
          <w:p w:rsidR="00104B97" w:rsidRPr="004C43FE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5" w:type="dxa"/>
          </w:tcPr>
          <w:p w:rsidR="00104B97" w:rsidRPr="004C43FE" w:rsidRDefault="00104B97" w:rsidP="006E3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4C43FE">
              <w:rPr>
                <w:rFonts w:ascii="Times New Roman" w:hAnsi="Times New Roman"/>
                <w:lang w:eastAsia="uk-UA"/>
              </w:rPr>
              <w:t>Ефективності,грн./м² – 10,0</w:t>
            </w:r>
          </w:p>
          <w:p w:rsidR="00104B97" w:rsidRPr="004C43FE" w:rsidRDefault="00104B97" w:rsidP="006E3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870" w:type="dxa"/>
            <w:gridSpan w:val="2"/>
            <w:vMerge/>
          </w:tcPr>
          <w:p w:rsidR="00104B97" w:rsidRPr="00732CF6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104B97" w:rsidRPr="00732CF6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</w:tcPr>
          <w:p w:rsidR="00104B97" w:rsidRPr="00732CF6" w:rsidRDefault="00104B97" w:rsidP="006E38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0" w:type="dxa"/>
            <w:vMerge/>
          </w:tcPr>
          <w:p w:rsidR="00104B97" w:rsidRPr="00732CF6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04B97" w:rsidRPr="00732CF6" w:rsidTr="006E38C8">
        <w:trPr>
          <w:gridBefore w:val="1"/>
          <w:wBefore w:w="29" w:type="dxa"/>
          <w:trHeight w:val="1165"/>
        </w:trPr>
        <w:tc>
          <w:tcPr>
            <w:tcW w:w="420" w:type="dxa"/>
            <w:gridSpan w:val="2"/>
            <w:vMerge/>
          </w:tcPr>
          <w:p w:rsidR="00104B97" w:rsidRPr="004C43FE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64" w:type="dxa"/>
            <w:vMerge/>
          </w:tcPr>
          <w:p w:rsidR="00104B97" w:rsidRPr="004C43FE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42" w:type="dxa"/>
            <w:vMerge/>
          </w:tcPr>
          <w:p w:rsidR="00104B97" w:rsidRPr="004C43FE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5" w:type="dxa"/>
          </w:tcPr>
          <w:p w:rsidR="00104B97" w:rsidRPr="004C43FE" w:rsidRDefault="00104B97" w:rsidP="00AB1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4C43FE">
              <w:rPr>
                <w:rFonts w:ascii="Times New Roman" w:hAnsi="Times New Roman"/>
                <w:lang w:eastAsia="uk-UA"/>
              </w:rPr>
              <w:t>Якості – детальний план території 100%</w:t>
            </w:r>
          </w:p>
        </w:tc>
        <w:tc>
          <w:tcPr>
            <w:tcW w:w="1870" w:type="dxa"/>
            <w:gridSpan w:val="2"/>
            <w:vMerge/>
          </w:tcPr>
          <w:p w:rsidR="00104B97" w:rsidRPr="00732CF6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104B97" w:rsidRPr="00732CF6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</w:tcPr>
          <w:p w:rsidR="00104B97" w:rsidRPr="00732CF6" w:rsidRDefault="00104B97" w:rsidP="006E38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0" w:type="dxa"/>
            <w:vMerge/>
          </w:tcPr>
          <w:p w:rsidR="00104B97" w:rsidRPr="00732CF6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04B97" w:rsidRPr="00732CF6" w:rsidTr="006E38C8">
        <w:trPr>
          <w:gridBefore w:val="1"/>
          <w:wBefore w:w="29" w:type="dxa"/>
          <w:trHeight w:val="342"/>
        </w:trPr>
        <w:tc>
          <w:tcPr>
            <w:tcW w:w="420" w:type="dxa"/>
            <w:gridSpan w:val="2"/>
            <w:vMerge/>
          </w:tcPr>
          <w:p w:rsidR="00104B97" w:rsidRPr="004C43FE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64" w:type="dxa"/>
            <w:vMerge/>
          </w:tcPr>
          <w:p w:rsidR="00104B97" w:rsidRPr="004C43FE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42" w:type="dxa"/>
            <w:vMerge w:val="restart"/>
          </w:tcPr>
          <w:p w:rsidR="00104B97" w:rsidRPr="004C43FE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  <w:r w:rsidRPr="004C43FE">
              <w:rPr>
                <w:rFonts w:ascii="Times New Roman" w:hAnsi="Times New Roman"/>
                <w:b/>
              </w:rPr>
              <w:t>Захід 2</w:t>
            </w:r>
            <w:r w:rsidRPr="004C43FE">
              <w:rPr>
                <w:rFonts w:ascii="Times New Roman" w:hAnsi="Times New Roman"/>
              </w:rPr>
              <w:t xml:space="preserve"> </w:t>
            </w:r>
          </w:p>
          <w:p w:rsidR="00104B97" w:rsidRPr="004C43FE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  <w:r w:rsidRPr="004C43FE">
              <w:rPr>
                <w:rFonts w:ascii="Times New Roman" w:hAnsi="Times New Roman"/>
              </w:rPr>
              <w:t>Виготовлення проекту відведення на земельну ділянку по вул.</w:t>
            </w:r>
            <w:r>
              <w:rPr>
                <w:rFonts w:ascii="Times New Roman" w:hAnsi="Times New Roman"/>
              </w:rPr>
              <w:t xml:space="preserve"> </w:t>
            </w:r>
            <w:r w:rsidRPr="004C43FE">
              <w:rPr>
                <w:rFonts w:ascii="Times New Roman" w:hAnsi="Times New Roman"/>
              </w:rPr>
              <w:t>Ходорівська – орієнтовною площею 0,25</w:t>
            </w:r>
            <w:r>
              <w:rPr>
                <w:rFonts w:ascii="Times New Roman" w:hAnsi="Times New Roman"/>
              </w:rPr>
              <w:t xml:space="preserve"> </w:t>
            </w:r>
            <w:r w:rsidRPr="004C43FE">
              <w:rPr>
                <w:rFonts w:ascii="Times New Roman" w:hAnsi="Times New Roman"/>
              </w:rPr>
              <w:t>га</w:t>
            </w:r>
          </w:p>
        </w:tc>
        <w:tc>
          <w:tcPr>
            <w:tcW w:w="3405" w:type="dxa"/>
          </w:tcPr>
          <w:p w:rsidR="00104B97" w:rsidRPr="004C43FE" w:rsidRDefault="00104B97" w:rsidP="006E3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4C43FE">
              <w:rPr>
                <w:rFonts w:ascii="Times New Roman" w:hAnsi="Times New Roman"/>
                <w:lang w:eastAsia="uk-UA"/>
              </w:rPr>
              <w:t>Затрат тис. грн. – 10,0</w:t>
            </w:r>
          </w:p>
        </w:tc>
        <w:tc>
          <w:tcPr>
            <w:tcW w:w="1870" w:type="dxa"/>
            <w:gridSpan w:val="2"/>
            <w:vMerge w:val="restart"/>
          </w:tcPr>
          <w:p w:rsidR="00104B97" w:rsidRDefault="00104B97" w:rsidP="006E38C8">
            <w:pPr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732CF6">
              <w:rPr>
                <w:rFonts w:ascii="Times New Roman" w:hAnsi="Times New Roman"/>
                <w:lang w:eastAsia="uk-UA"/>
              </w:rPr>
              <w:t>Виконавчий комітет Новороздільської міської ради</w:t>
            </w:r>
          </w:p>
          <w:p w:rsidR="00104B97" w:rsidRPr="00732CF6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 w:val="restart"/>
          </w:tcPr>
          <w:p w:rsidR="00104B97" w:rsidRPr="00E657C4" w:rsidRDefault="00104B97" w:rsidP="006E3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E657C4">
              <w:rPr>
                <w:rFonts w:ascii="Times New Roman" w:hAnsi="Times New Roman"/>
                <w:lang w:eastAsia="uk-UA"/>
              </w:rPr>
              <w:t>Інші джерела</w:t>
            </w:r>
          </w:p>
        </w:tc>
        <w:tc>
          <w:tcPr>
            <w:tcW w:w="1275" w:type="dxa"/>
            <w:vMerge w:val="restart"/>
          </w:tcPr>
          <w:p w:rsidR="00104B97" w:rsidRPr="00963382" w:rsidRDefault="00104B97" w:rsidP="008875E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3382"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</w:rPr>
              <w:t>,</w:t>
            </w:r>
            <w:r w:rsidRPr="00963382">
              <w:rPr>
                <w:rFonts w:ascii="Times New Roman" w:hAnsi="Times New Roman"/>
              </w:rPr>
              <w:t>0</w:t>
            </w:r>
          </w:p>
        </w:tc>
        <w:tc>
          <w:tcPr>
            <w:tcW w:w="2270" w:type="dxa"/>
            <w:vMerge/>
          </w:tcPr>
          <w:p w:rsidR="00104B97" w:rsidRPr="00732CF6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04B97" w:rsidRPr="00732CF6" w:rsidTr="006E38C8">
        <w:trPr>
          <w:gridBefore w:val="1"/>
          <w:wBefore w:w="29" w:type="dxa"/>
          <w:trHeight w:val="391"/>
        </w:trPr>
        <w:tc>
          <w:tcPr>
            <w:tcW w:w="420" w:type="dxa"/>
            <w:gridSpan w:val="2"/>
            <w:vMerge/>
          </w:tcPr>
          <w:p w:rsidR="00104B97" w:rsidRPr="004C43FE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64" w:type="dxa"/>
            <w:vMerge/>
          </w:tcPr>
          <w:p w:rsidR="00104B97" w:rsidRPr="004C43FE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42" w:type="dxa"/>
            <w:vMerge/>
          </w:tcPr>
          <w:p w:rsidR="00104B97" w:rsidRPr="004C43FE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5" w:type="dxa"/>
          </w:tcPr>
          <w:p w:rsidR="00104B97" w:rsidRPr="004C43FE" w:rsidRDefault="00104B97" w:rsidP="006E3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  <w:r w:rsidRPr="004C43FE">
              <w:rPr>
                <w:rFonts w:ascii="Times New Roman" w:hAnsi="Times New Roman"/>
                <w:lang w:eastAsia="uk-UA"/>
              </w:rPr>
              <w:t>Продукту, га – 0,25</w:t>
            </w:r>
          </w:p>
        </w:tc>
        <w:tc>
          <w:tcPr>
            <w:tcW w:w="1870" w:type="dxa"/>
            <w:gridSpan w:val="2"/>
            <w:vMerge/>
          </w:tcPr>
          <w:p w:rsidR="00104B97" w:rsidRPr="00732CF6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104B97" w:rsidRPr="00732CF6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</w:tcPr>
          <w:p w:rsidR="00104B97" w:rsidRPr="00732CF6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70" w:type="dxa"/>
            <w:vMerge/>
          </w:tcPr>
          <w:p w:rsidR="00104B97" w:rsidRPr="00732CF6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04B97" w:rsidRPr="00732CF6" w:rsidTr="006E38C8">
        <w:trPr>
          <w:gridBefore w:val="1"/>
          <w:wBefore w:w="29" w:type="dxa"/>
          <w:trHeight w:val="439"/>
        </w:trPr>
        <w:tc>
          <w:tcPr>
            <w:tcW w:w="420" w:type="dxa"/>
            <w:gridSpan w:val="2"/>
            <w:vMerge/>
          </w:tcPr>
          <w:p w:rsidR="00104B97" w:rsidRPr="004C43FE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64" w:type="dxa"/>
            <w:vMerge/>
          </w:tcPr>
          <w:p w:rsidR="00104B97" w:rsidRPr="004C43FE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42" w:type="dxa"/>
            <w:vMerge/>
          </w:tcPr>
          <w:p w:rsidR="00104B97" w:rsidRPr="004C43FE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5" w:type="dxa"/>
          </w:tcPr>
          <w:p w:rsidR="00104B97" w:rsidRPr="004C43FE" w:rsidRDefault="00104B97" w:rsidP="006E3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4C43FE">
              <w:rPr>
                <w:rFonts w:ascii="Times New Roman" w:hAnsi="Times New Roman"/>
                <w:lang w:eastAsia="uk-UA"/>
              </w:rPr>
              <w:t>Ефективності, грн./м² – 4,0</w:t>
            </w:r>
          </w:p>
          <w:p w:rsidR="00104B97" w:rsidRPr="004C43FE" w:rsidRDefault="00104B97" w:rsidP="006E3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1870" w:type="dxa"/>
            <w:gridSpan w:val="2"/>
            <w:vMerge/>
          </w:tcPr>
          <w:p w:rsidR="00104B97" w:rsidRPr="00732CF6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104B97" w:rsidRPr="00732CF6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</w:tcPr>
          <w:p w:rsidR="00104B97" w:rsidRPr="00732CF6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70" w:type="dxa"/>
            <w:vMerge/>
          </w:tcPr>
          <w:p w:rsidR="00104B97" w:rsidRPr="00732CF6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04B97" w:rsidRPr="00732CF6" w:rsidTr="006E38C8">
        <w:trPr>
          <w:gridBefore w:val="1"/>
          <w:wBefore w:w="29" w:type="dxa"/>
          <w:trHeight w:val="557"/>
        </w:trPr>
        <w:tc>
          <w:tcPr>
            <w:tcW w:w="420" w:type="dxa"/>
            <w:gridSpan w:val="2"/>
            <w:vMerge/>
          </w:tcPr>
          <w:p w:rsidR="00104B97" w:rsidRPr="004C43FE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64" w:type="dxa"/>
            <w:vMerge/>
          </w:tcPr>
          <w:p w:rsidR="00104B97" w:rsidRPr="004C43FE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42" w:type="dxa"/>
            <w:vMerge/>
          </w:tcPr>
          <w:p w:rsidR="00104B97" w:rsidRPr="004C43FE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405" w:type="dxa"/>
          </w:tcPr>
          <w:p w:rsidR="00104B97" w:rsidRPr="004C43FE" w:rsidRDefault="00104B97" w:rsidP="006E3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4C43FE">
              <w:rPr>
                <w:rFonts w:ascii="Times New Roman" w:hAnsi="Times New Roman"/>
                <w:lang w:eastAsia="uk-UA"/>
              </w:rPr>
              <w:t>Якості – проект відведення 100%</w:t>
            </w:r>
          </w:p>
        </w:tc>
        <w:tc>
          <w:tcPr>
            <w:tcW w:w="1870" w:type="dxa"/>
            <w:gridSpan w:val="2"/>
            <w:vMerge/>
          </w:tcPr>
          <w:p w:rsidR="00104B97" w:rsidRPr="00732CF6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104B97" w:rsidRPr="00732CF6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</w:tcPr>
          <w:p w:rsidR="00104B97" w:rsidRPr="00732CF6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70" w:type="dxa"/>
            <w:vMerge/>
          </w:tcPr>
          <w:p w:rsidR="00104B97" w:rsidRPr="00732CF6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04B97" w:rsidRPr="00732CF6" w:rsidTr="006E38C8">
        <w:trPr>
          <w:gridBefore w:val="1"/>
          <w:wBefore w:w="29" w:type="dxa"/>
        </w:trPr>
        <w:tc>
          <w:tcPr>
            <w:tcW w:w="15422" w:type="dxa"/>
            <w:gridSpan w:val="10"/>
          </w:tcPr>
          <w:p w:rsidR="00104B97" w:rsidRDefault="00104B97" w:rsidP="008875E9">
            <w:pPr>
              <w:tabs>
                <w:tab w:val="left" w:pos="660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246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 рік</w:t>
            </w:r>
          </w:p>
        </w:tc>
      </w:tr>
      <w:tr w:rsidR="00104B97" w:rsidRPr="00732CF6" w:rsidTr="006E38C8">
        <w:trPr>
          <w:gridBefore w:val="1"/>
          <w:wBefore w:w="29" w:type="dxa"/>
          <w:trHeight w:val="556"/>
        </w:trPr>
        <w:tc>
          <w:tcPr>
            <w:tcW w:w="420" w:type="dxa"/>
            <w:gridSpan w:val="2"/>
          </w:tcPr>
          <w:p w:rsidR="00104B97" w:rsidRPr="008875E9" w:rsidRDefault="00104B97" w:rsidP="006E38C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875E9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664" w:type="dxa"/>
          </w:tcPr>
          <w:p w:rsidR="00104B97" w:rsidRPr="00732CF6" w:rsidRDefault="00104B97" w:rsidP="006E38C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32CF6">
              <w:rPr>
                <w:rFonts w:ascii="Times New Roman" w:hAnsi="Times New Roman"/>
                <w:b/>
              </w:rPr>
              <w:t xml:space="preserve">Завдання 1 </w:t>
            </w:r>
          </w:p>
          <w:p w:rsidR="00104B97" w:rsidRPr="00732CF6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  <w:r w:rsidRPr="00732CF6">
              <w:rPr>
                <w:rFonts w:ascii="Times New Roman" w:hAnsi="Times New Roman"/>
              </w:rPr>
              <w:t>Виготовлення нової нормативної грошової оцінки земель міста</w:t>
            </w:r>
          </w:p>
        </w:tc>
        <w:tc>
          <w:tcPr>
            <w:tcW w:w="2242" w:type="dxa"/>
          </w:tcPr>
          <w:p w:rsidR="00104B97" w:rsidRPr="00732CF6" w:rsidRDefault="00104B97" w:rsidP="006E38C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32CF6">
              <w:rPr>
                <w:rFonts w:ascii="Times New Roman" w:hAnsi="Times New Roman"/>
                <w:b/>
              </w:rPr>
              <w:t>Захід 1</w:t>
            </w:r>
          </w:p>
          <w:p w:rsidR="00104B97" w:rsidRPr="00732CF6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  <w:r w:rsidRPr="00732CF6">
              <w:rPr>
                <w:rFonts w:ascii="Times New Roman" w:hAnsi="Times New Roman"/>
              </w:rPr>
              <w:t>Виготовлення технічної документації з нормативної грошової оцінки земель міста</w:t>
            </w:r>
          </w:p>
        </w:tc>
        <w:tc>
          <w:tcPr>
            <w:tcW w:w="3405" w:type="dxa"/>
          </w:tcPr>
          <w:p w:rsidR="00104B97" w:rsidRPr="00732CF6" w:rsidRDefault="00104B97" w:rsidP="006E3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uk-UA"/>
              </w:rPr>
            </w:pPr>
            <w:r w:rsidRPr="00732CF6">
              <w:rPr>
                <w:rFonts w:ascii="Times New Roman" w:hAnsi="Times New Roman"/>
                <w:lang w:eastAsia="uk-UA"/>
              </w:rPr>
              <w:t>Затрат тис.грн.- 100,0</w:t>
            </w:r>
          </w:p>
          <w:p w:rsidR="00104B97" w:rsidRPr="00732CF6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  <w:r w:rsidRPr="00732CF6">
              <w:rPr>
                <w:rFonts w:ascii="Times New Roman" w:hAnsi="Times New Roman"/>
              </w:rPr>
              <w:t xml:space="preserve">Продукту, га – </w:t>
            </w:r>
            <w:r w:rsidRPr="00732CF6">
              <w:rPr>
                <w:rFonts w:ascii="Times New Roman" w:hAnsi="Times New Roman"/>
                <w:lang w:eastAsia="uk-UA"/>
              </w:rPr>
              <w:t>1500,0</w:t>
            </w:r>
          </w:p>
          <w:p w:rsidR="00104B97" w:rsidRPr="00732CF6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  <w:r w:rsidRPr="00732CF6">
              <w:rPr>
                <w:rFonts w:ascii="Times New Roman" w:hAnsi="Times New Roman"/>
              </w:rPr>
              <w:t xml:space="preserve">Ефективності, грн/га – </w:t>
            </w:r>
            <w:r w:rsidRPr="00732CF6">
              <w:rPr>
                <w:rFonts w:ascii="Times New Roman" w:hAnsi="Times New Roman"/>
                <w:lang w:eastAsia="uk-UA"/>
              </w:rPr>
              <w:t>66,67</w:t>
            </w:r>
          </w:p>
          <w:p w:rsidR="00104B97" w:rsidRPr="00732CF6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  <w:r w:rsidRPr="00732CF6">
              <w:rPr>
                <w:rFonts w:ascii="Times New Roman" w:hAnsi="Times New Roman"/>
              </w:rPr>
              <w:t>Якості –</w:t>
            </w:r>
            <w:r w:rsidRPr="00732CF6">
              <w:rPr>
                <w:rFonts w:ascii="Times New Roman" w:hAnsi="Times New Roman"/>
                <w:lang w:eastAsia="uk-UA"/>
              </w:rPr>
              <w:t xml:space="preserve"> технічна документація 100%</w:t>
            </w:r>
          </w:p>
        </w:tc>
        <w:tc>
          <w:tcPr>
            <w:tcW w:w="1870" w:type="dxa"/>
            <w:gridSpan w:val="2"/>
          </w:tcPr>
          <w:p w:rsidR="00104B97" w:rsidRPr="00732CF6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  <w:r w:rsidRPr="00732CF6">
              <w:rPr>
                <w:rFonts w:ascii="Times New Roman" w:hAnsi="Times New Roman"/>
              </w:rPr>
              <w:t>Виконавчий комітет Новороздільської міської ради</w:t>
            </w:r>
          </w:p>
        </w:tc>
        <w:tc>
          <w:tcPr>
            <w:tcW w:w="1276" w:type="dxa"/>
          </w:tcPr>
          <w:p w:rsidR="00104B97" w:rsidRPr="00732CF6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  <w:r w:rsidRPr="00732CF6">
              <w:rPr>
                <w:rFonts w:ascii="Times New Roman" w:hAnsi="Times New Roman"/>
              </w:rPr>
              <w:t>Міський бюджет, загальний фонд</w:t>
            </w:r>
          </w:p>
        </w:tc>
        <w:tc>
          <w:tcPr>
            <w:tcW w:w="1275" w:type="dxa"/>
          </w:tcPr>
          <w:p w:rsidR="00104B97" w:rsidRDefault="00104B97" w:rsidP="006E38C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32CF6">
              <w:rPr>
                <w:rFonts w:ascii="Times New Roman" w:hAnsi="Times New Roman"/>
              </w:rPr>
              <w:t>100,0</w:t>
            </w:r>
          </w:p>
          <w:p w:rsidR="00104B97" w:rsidRPr="00963382" w:rsidRDefault="00104B97" w:rsidP="006E38C8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2270" w:type="dxa"/>
          </w:tcPr>
          <w:p w:rsidR="00104B97" w:rsidRPr="00732CF6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  <w:r w:rsidRPr="00732CF6">
              <w:rPr>
                <w:rFonts w:ascii="Times New Roman" w:hAnsi="Times New Roman"/>
              </w:rPr>
              <w:t>Надходження додаткових коштів в міський бюджет</w:t>
            </w:r>
          </w:p>
        </w:tc>
      </w:tr>
      <w:tr w:rsidR="00104B97" w:rsidRPr="00732CF6" w:rsidTr="006E38C8">
        <w:trPr>
          <w:gridBefore w:val="1"/>
          <w:wBefore w:w="29" w:type="dxa"/>
        </w:trPr>
        <w:tc>
          <w:tcPr>
            <w:tcW w:w="15422" w:type="dxa"/>
            <w:gridSpan w:val="10"/>
            <w:tcBorders>
              <w:top w:val="nil"/>
            </w:tcBorders>
          </w:tcPr>
          <w:p w:rsidR="00104B97" w:rsidRPr="008875E9" w:rsidRDefault="00104B97" w:rsidP="008875E9">
            <w:pPr>
              <w:tabs>
                <w:tab w:val="left" w:pos="654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875E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2022 рік</w:t>
            </w:r>
          </w:p>
        </w:tc>
      </w:tr>
      <w:tr w:rsidR="00104B97" w:rsidRPr="00732CF6" w:rsidTr="006E38C8">
        <w:trPr>
          <w:gridBefore w:val="1"/>
          <w:wBefore w:w="29" w:type="dxa"/>
        </w:trPr>
        <w:tc>
          <w:tcPr>
            <w:tcW w:w="420" w:type="dxa"/>
            <w:gridSpan w:val="2"/>
          </w:tcPr>
          <w:p w:rsidR="00104B97" w:rsidRPr="008875E9" w:rsidRDefault="00104B97" w:rsidP="006E38C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875E9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664" w:type="dxa"/>
          </w:tcPr>
          <w:p w:rsidR="00104B97" w:rsidRPr="00732CF6" w:rsidRDefault="00104B97" w:rsidP="006E38C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732CF6">
              <w:rPr>
                <w:rFonts w:ascii="Times New Roman" w:hAnsi="Times New Roman"/>
                <w:b/>
              </w:rPr>
              <w:t>Завдання 1</w:t>
            </w:r>
          </w:p>
          <w:p w:rsidR="00104B97" w:rsidRPr="00732CF6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  <w:r w:rsidRPr="00732CF6">
              <w:rPr>
                <w:rFonts w:ascii="Times New Roman" w:hAnsi="Times New Roman"/>
              </w:rPr>
              <w:t>Встановлення меж м. Новий Розділ</w:t>
            </w:r>
          </w:p>
        </w:tc>
        <w:tc>
          <w:tcPr>
            <w:tcW w:w="2242" w:type="dxa"/>
          </w:tcPr>
          <w:p w:rsidR="00104B97" w:rsidRPr="00732CF6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  <w:r w:rsidRPr="00732CF6">
              <w:rPr>
                <w:rFonts w:ascii="Times New Roman" w:hAnsi="Times New Roman"/>
                <w:b/>
              </w:rPr>
              <w:t>Захід 1</w:t>
            </w:r>
            <w:r w:rsidRPr="00732CF6">
              <w:rPr>
                <w:rFonts w:ascii="Times New Roman" w:hAnsi="Times New Roman"/>
              </w:rPr>
              <w:t xml:space="preserve"> </w:t>
            </w:r>
          </w:p>
          <w:p w:rsidR="00104B97" w:rsidRPr="00732CF6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  <w:r w:rsidRPr="00732CF6">
              <w:rPr>
                <w:rFonts w:ascii="Times New Roman" w:hAnsi="Times New Roman"/>
              </w:rPr>
              <w:t>Виготовлення проекту землеустрою щодо встановлення (зміни) меж міста</w:t>
            </w:r>
          </w:p>
        </w:tc>
        <w:tc>
          <w:tcPr>
            <w:tcW w:w="3405" w:type="dxa"/>
          </w:tcPr>
          <w:p w:rsidR="00104B97" w:rsidRPr="00732CF6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  <w:r w:rsidRPr="00732CF6">
              <w:rPr>
                <w:rFonts w:ascii="Times New Roman" w:hAnsi="Times New Roman"/>
              </w:rPr>
              <w:t xml:space="preserve">Затрат, тис. грн. – 500,0 </w:t>
            </w:r>
          </w:p>
          <w:p w:rsidR="00104B97" w:rsidRPr="00732CF6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  <w:r w:rsidRPr="00732CF6">
              <w:rPr>
                <w:rFonts w:ascii="Times New Roman" w:hAnsi="Times New Roman"/>
              </w:rPr>
              <w:t>Продукту, га – 2366,5</w:t>
            </w:r>
          </w:p>
          <w:p w:rsidR="00104B97" w:rsidRPr="00732CF6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  <w:r w:rsidRPr="00732CF6">
              <w:rPr>
                <w:rFonts w:ascii="Times New Roman" w:hAnsi="Times New Roman"/>
              </w:rPr>
              <w:t xml:space="preserve">Ефективності, грн/га – 211,3 </w:t>
            </w:r>
          </w:p>
          <w:p w:rsidR="00104B97" w:rsidRPr="00732CF6" w:rsidRDefault="00104B97" w:rsidP="006E38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eastAsia="uk-UA"/>
              </w:rPr>
            </w:pPr>
            <w:r w:rsidRPr="00732CF6">
              <w:rPr>
                <w:rFonts w:ascii="Times New Roman" w:hAnsi="Times New Roman"/>
              </w:rPr>
              <w:t>Якості – збільшення надходження в бюджет на 50%</w:t>
            </w:r>
          </w:p>
        </w:tc>
        <w:tc>
          <w:tcPr>
            <w:tcW w:w="1870" w:type="dxa"/>
            <w:gridSpan w:val="2"/>
          </w:tcPr>
          <w:p w:rsidR="00104B97" w:rsidRPr="00732CF6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  <w:r w:rsidRPr="00732CF6">
              <w:rPr>
                <w:rFonts w:ascii="Times New Roman" w:hAnsi="Times New Roman"/>
              </w:rPr>
              <w:t>Виконавчий комітет</w:t>
            </w:r>
          </w:p>
        </w:tc>
        <w:tc>
          <w:tcPr>
            <w:tcW w:w="1276" w:type="dxa"/>
          </w:tcPr>
          <w:p w:rsidR="00104B97" w:rsidRPr="00732CF6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  <w:r w:rsidRPr="00732CF6">
              <w:rPr>
                <w:rFonts w:ascii="Times New Roman" w:hAnsi="Times New Roman"/>
              </w:rPr>
              <w:t>Міський бюджет, загальний фонд</w:t>
            </w:r>
          </w:p>
        </w:tc>
        <w:tc>
          <w:tcPr>
            <w:tcW w:w="1275" w:type="dxa"/>
          </w:tcPr>
          <w:p w:rsidR="00104B97" w:rsidRPr="00732CF6" w:rsidRDefault="00104B97" w:rsidP="006E38C8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963382">
              <w:rPr>
                <w:rFonts w:ascii="Times New Roman" w:hAnsi="Times New Roman"/>
              </w:rPr>
              <w:t>500,0</w:t>
            </w:r>
          </w:p>
        </w:tc>
        <w:tc>
          <w:tcPr>
            <w:tcW w:w="2270" w:type="dxa"/>
          </w:tcPr>
          <w:p w:rsidR="00104B97" w:rsidRPr="00732CF6" w:rsidRDefault="00104B97" w:rsidP="006E38C8">
            <w:pPr>
              <w:spacing w:after="0" w:line="240" w:lineRule="auto"/>
              <w:rPr>
                <w:rFonts w:ascii="Times New Roman" w:hAnsi="Times New Roman"/>
              </w:rPr>
            </w:pPr>
            <w:r w:rsidRPr="00732CF6">
              <w:rPr>
                <w:rFonts w:ascii="Times New Roman" w:hAnsi="Times New Roman"/>
              </w:rPr>
              <w:t>Встановлення меж міста, збільшення території населеного пункту, ефективне використання земельних ресурсів, збільшення грошових надходжень до бюджету від використання земельних ресурсів</w:t>
            </w:r>
          </w:p>
        </w:tc>
      </w:tr>
    </w:tbl>
    <w:p w:rsidR="00104B97" w:rsidRDefault="00104B97" w:rsidP="00D876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uk-UA"/>
        </w:rPr>
      </w:pPr>
    </w:p>
    <w:p w:rsidR="00104B97" w:rsidRDefault="00104B97" w:rsidP="00D876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14C0E">
        <w:rPr>
          <w:rFonts w:ascii="Times New Roman" w:hAnsi="Times New Roman"/>
          <w:sz w:val="20"/>
          <w:szCs w:val="20"/>
          <w:lang w:eastAsia="uk-UA"/>
        </w:rPr>
        <w:t>ПРИМІТКА: Зміни до пер</w:t>
      </w:r>
      <w:r>
        <w:rPr>
          <w:rFonts w:ascii="Times New Roman" w:hAnsi="Times New Roman"/>
          <w:sz w:val="20"/>
          <w:szCs w:val="20"/>
          <w:lang w:eastAsia="uk-UA"/>
        </w:rPr>
        <w:t>еліку вноситимуться протягом 2020</w:t>
      </w:r>
      <w:r w:rsidRPr="00514C0E">
        <w:rPr>
          <w:rFonts w:ascii="Times New Roman" w:hAnsi="Times New Roman"/>
          <w:sz w:val="20"/>
          <w:szCs w:val="20"/>
          <w:lang w:eastAsia="uk-UA"/>
        </w:rPr>
        <w:t>-202</w:t>
      </w:r>
      <w:r>
        <w:rPr>
          <w:rFonts w:ascii="Times New Roman" w:hAnsi="Times New Roman"/>
          <w:sz w:val="20"/>
          <w:szCs w:val="20"/>
          <w:lang w:eastAsia="uk-UA"/>
        </w:rPr>
        <w:t>2</w:t>
      </w:r>
      <w:r w:rsidRPr="00514C0E">
        <w:rPr>
          <w:rFonts w:ascii="Times New Roman" w:hAnsi="Times New Roman"/>
          <w:sz w:val="20"/>
          <w:szCs w:val="20"/>
          <w:lang w:eastAsia="uk-UA"/>
        </w:rPr>
        <w:t>рр .по мірі поступлень звернень щодо викупу земельних ділянок та необхідності в процесі розвитку земельних відносин</w:t>
      </w:r>
    </w:p>
    <w:p w:rsidR="00104B97" w:rsidRDefault="00104B97" w:rsidP="00D876D6">
      <w:pPr>
        <w:pStyle w:val="ListParagraph"/>
        <w:jc w:val="center"/>
        <w:rPr>
          <w:rFonts w:ascii="Times New Roman" w:hAnsi="Times New Roman"/>
          <w:b/>
        </w:rPr>
      </w:pPr>
    </w:p>
    <w:p w:rsidR="00104B97" w:rsidRDefault="00104B97" w:rsidP="00D876D6">
      <w:pPr>
        <w:pStyle w:val="ListParagraph"/>
        <w:jc w:val="center"/>
        <w:rPr>
          <w:rFonts w:ascii="Times New Roman" w:hAnsi="Times New Roman"/>
          <w:b/>
        </w:rPr>
      </w:pPr>
    </w:p>
    <w:p w:rsidR="00104B97" w:rsidRPr="000B635E" w:rsidRDefault="00104B97" w:rsidP="00DC05BC">
      <w:pPr>
        <w:pStyle w:val="PlainText"/>
        <w:ind w:left="2124"/>
        <w:rPr>
          <w:rFonts w:ascii="Times New Roman" w:hAnsi="Times New Roman"/>
          <w:b/>
          <w:sz w:val="24"/>
          <w:szCs w:val="24"/>
        </w:rPr>
      </w:pPr>
      <w:r w:rsidRPr="000B635E">
        <w:rPr>
          <w:rFonts w:ascii="Times New Roman" w:hAnsi="Times New Roman"/>
          <w:b/>
          <w:sz w:val="24"/>
          <w:szCs w:val="24"/>
        </w:rPr>
        <w:t xml:space="preserve">Керівник установи – </w:t>
      </w:r>
    </w:p>
    <w:p w:rsidR="00104B97" w:rsidRPr="000B635E" w:rsidRDefault="00104B97" w:rsidP="00DC05BC">
      <w:pPr>
        <w:pStyle w:val="PlainText"/>
        <w:ind w:left="2124"/>
        <w:rPr>
          <w:rFonts w:ascii="Times New Roman" w:hAnsi="Times New Roman"/>
          <w:b/>
          <w:sz w:val="24"/>
          <w:szCs w:val="24"/>
        </w:rPr>
      </w:pPr>
      <w:r w:rsidRPr="000B635E">
        <w:rPr>
          <w:rFonts w:ascii="Times New Roman" w:hAnsi="Times New Roman"/>
          <w:b/>
          <w:sz w:val="24"/>
          <w:szCs w:val="24"/>
        </w:rPr>
        <w:t xml:space="preserve">головного розпорядника коштів                                                           </w:t>
      </w:r>
      <w:r w:rsidRPr="003D4496">
        <w:rPr>
          <w:rFonts w:ascii="Times New Roman" w:hAnsi="Times New Roman"/>
          <w:b/>
          <w:sz w:val="24"/>
          <w:szCs w:val="24"/>
          <w:lang w:eastAsia="ru-RU"/>
        </w:rPr>
        <w:t>І.Д.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3D4496">
        <w:rPr>
          <w:rFonts w:ascii="Times New Roman" w:hAnsi="Times New Roman"/>
          <w:b/>
          <w:sz w:val="24"/>
          <w:szCs w:val="24"/>
          <w:lang w:eastAsia="ru-RU"/>
        </w:rPr>
        <w:t>Кравець</w:t>
      </w:r>
      <w:r w:rsidRPr="000B635E">
        <w:rPr>
          <w:rFonts w:ascii="Times New Roman" w:hAnsi="Times New Roman"/>
          <w:b/>
          <w:sz w:val="24"/>
          <w:szCs w:val="24"/>
        </w:rPr>
        <w:br/>
      </w:r>
      <w:r w:rsidRPr="000B635E">
        <w:rPr>
          <w:rFonts w:ascii="Times New Roman" w:hAnsi="Times New Roman"/>
          <w:b/>
          <w:sz w:val="24"/>
          <w:szCs w:val="24"/>
        </w:rPr>
        <w:br/>
      </w:r>
      <w:r w:rsidRPr="000B635E">
        <w:rPr>
          <w:rFonts w:ascii="Times New Roman" w:hAnsi="Times New Roman"/>
          <w:b/>
          <w:sz w:val="24"/>
          <w:szCs w:val="24"/>
        </w:rPr>
        <w:br/>
      </w:r>
      <w:r w:rsidRPr="000B635E">
        <w:rPr>
          <w:rFonts w:ascii="Times New Roman" w:hAnsi="Times New Roman"/>
          <w:b/>
          <w:sz w:val="24"/>
          <w:szCs w:val="24"/>
        </w:rPr>
        <w:br/>
        <w:t xml:space="preserve">Відповідальний </w:t>
      </w:r>
    </w:p>
    <w:p w:rsidR="00104B97" w:rsidRPr="006B6347" w:rsidRDefault="00104B97" w:rsidP="00DC05BC">
      <w:pPr>
        <w:shd w:val="clear" w:color="auto" w:fill="FFFFFF"/>
        <w:spacing w:after="0" w:line="216" w:lineRule="auto"/>
        <w:ind w:left="2124"/>
        <w:rPr>
          <w:rFonts w:ascii="Times New Roman" w:hAnsi="Times New Roman"/>
          <w:b/>
          <w:bCs/>
          <w:sz w:val="24"/>
          <w:szCs w:val="24"/>
          <w:lang w:eastAsia="uk-UA"/>
        </w:rPr>
      </w:pPr>
      <w:r w:rsidRPr="000B635E">
        <w:rPr>
          <w:rFonts w:ascii="Times New Roman" w:hAnsi="Times New Roman"/>
          <w:b/>
          <w:sz w:val="24"/>
          <w:szCs w:val="24"/>
        </w:rPr>
        <w:t xml:space="preserve">виконавець заходів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3D4496">
        <w:rPr>
          <w:rFonts w:ascii="Times New Roman" w:hAnsi="Times New Roman"/>
          <w:b/>
          <w:sz w:val="24"/>
          <w:szCs w:val="24"/>
          <w:lang w:val="ru-RU" w:eastAsia="ru-RU"/>
        </w:rPr>
        <w:t>І.Д.</w:t>
      </w:r>
      <w:r>
        <w:rPr>
          <w:rFonts w:ascii="Times New Roman" w:hAnsi="Times New Roman"/>
          <w:b/>
          <w:sz w:val="24"/>
          <w:szCs w:val="24"/>
          <w:lang w:val="ru-RU" w:eastAsia="ru-RU"/>
        </w:rPr>
        <w:t xml:space="preserve"> </w:t>
      </w:r>
      <w:r w:rsidRPr="003D4496">
        <w:rPr>
          <w:rFonts w:ascii="Times New Roman" w:hAnsi="Times New Roman"/>
          <w:b/>
          <w:sz w:val="24"/>
          <w:szCs w:val="24"/>
          <w:lang w:val="ru-RU" w:eastAsia="ru-RU"/>
        </w:rPr>
        <w:t>Кравець</w:t>
      </w:r>
      <w:r w:rsidRPr="000B635E">
        <w:rPr>
          <w:rFonts w:ascii="Times New Roman" w:hAnsi="Times New Roman"/>
          <w:b/>
          <w:sz w:val="24"/>
          <w:szCs w:val="24"/>
        </w:rPr>
        <w:br/>
      </w:r>
    </w:p>
    <w:p w:rsidR="00104B97" w:rsidRDefault="00104B97" w:rsidP="00D876D6">
      <w:pPr>
        <w:pStyle w:val="ListParagraph"/>
        <w:jc w:val="center"/>
        <w:rPr>
          <w:rFonts w:ascii="Times New Roman" w:hAnsi="Times New Roman"/>
          <w:b/>
        </w:rPr>
      </w:pPr>
      <w:bookmarkStart w:id="0" w:name="_GoBack"/>
      <w:bookmarkEnd w:id="0"/>
    </w:p>
    <w:p w:rsidR="00104B97" w:rsidRDefault="00104B97" w:rsidP="00D876D6">
      <w:pPr>
        <w:pStyle w:val="ListParagraph"/>
        <w:jc w:val="center"/>
        <w:rPr>
          <w:rFonts w:ascii="Times New Roman" w:hAnsi="Times New Roman"/>
          <w:b/>
        </w:rPr>
      </w:pPr>
    </w:p>
    <w:p w:rsidR="00104B97" w:rsidRDefault="00104B97" w:rsidP="00D876D6">
      <w:pPr>
        <w:pStyle w:val="ListParagraph"/>
        <w:jc w:val="center"/>
        <w:rPr>
          <w:rFonts w:ascii="Times New Roman" w:hAnsi="Times New Roman"/>
          <w:b/>
        </w:rPr>
      </w:pPr>
    </w:p>
    <w:p w:rsidR="00104B97" w:rsidRDefault="00104B97" w:rsidP="00D876D6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4B97" w:rsidRDefault="00104B97" w:rsidP="00D876D6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4B97" w:rsidRPr="005A2178" w:rsidRDefault="00104B97" w:rsidP="00D876D6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A2178">
        <w:rPr>
          <w:rFonts w:ascii="Times New Roman" w:hAnsi="Times New Roman"/>
          <w:b/>
          <w:sz w:val="24"/>
          <w:szCs w:val="24"/>
        </w:rPr>
        <w:t>Ресурсне забезпечення міської (бюджетної) цільової програми</w:t>
      </w:r>
    </w:p>
    <w:p w:rsidR="00104B97" w:rsidRPr="005A2178" w:rsidRDefault="00104B97" w:rsidP="00D876D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A2178">
        <w:rPr>
          <w:rFonts w:ascii="Times New Roman" w:hAnsi="Times New Roman"/>
          <w:b/>
          <w:sz w:val="24"/>
          <w:szCs w:val="24"/>
        </w:rPr>
        <w:t xml:space="preserve">розвитку земельних відносин у місті Новий Розділ </w:t>
      </w:r>
      <w:r w:rsidRPr="005A2178">
        <w:rPr>
          <w:rFonts w:ascii="Times New Roman" w:hAnsi="Times New Roman"/>
          <w:b/>
          <w:sz w:val="24"/>
          <w:szCs w:val="24"/>
          <w:lang w:eastAsia="ru-RU"/>
        </w:rPr>
        <w:t>на 2020 рік та прогноз на 2021-2022 роки</w:t>
      </w:r>
    </w:p>
    <w:p w:rsidR="00104B97" w:rsidRDefault="00104B97" w:rsidP="00D876D6">
      <w:pPr>
        <w:pStyle w:val="ListParagraph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104B97" w:rsidRDefault="00104B97" w:rsidP="00D876D6">
      <w:pPr>
        <w:pStyle w:val="ListParagraph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104B97" w:rsidRPr="005A2178" w:rsidRDefault="00104B97" w:rsidP="00D876D6">
      <w:pPr>
        <w:pStyle w:val="ListParagraph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04"/>
        <w:gridCol w:w="2126"/>
        <w:gridCol w:w="2410"/>
        <w:gridCol w:w="2412"/>
        <w:gridCol w:w="2938"/>
      </w:tblGrid>
      <w:tr w:rsidR="00104B97" w:rsidRPr="00732CF6" w:rsidTr="006E38C8">
        <w:trPr>
          <w:trHeight w:val="668"/>
        </w:trPr>
        <w:tc>
          <w:tcPr>
            <w:tcW w:w="4804" w:type="dxa"/>
            <w:vAlign w:val="center"/>
          </w:tcPr>
          <w:p w:rsidR="00104B97" w:rsidRPr="00732CF6" w:rsidRDefault="00104B97" w:rsidP="006E38C8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2CF6">
              <w:rPr>
                <w:rFonts w:ascii="Times New Roman" w:hAnsi="Times New Roman"/>
                <w:b/>
                <w:sz w:val="24"/>
                <w:szCs w:val="24"/>
              </w:rPr>
              <w:t>Обсяг коштів, які пропонується залучити на використання програми</w:t>
            </w:r>
          </w:p>
        </w:tc>
        <w:tc>
          <w:tcPr>
            <w:tcW w:w="2126" w:type="dxa"/>
            <w:vAlign w:val="center"/>
          </w:tcPr>
          <w:p w:rsidR="00104B97" w:rsidRPr="00732CF6" w:rsidRDefault="00104B97" w:rsidP="006E38C8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463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</w:t>
            </w:r>
            <w:r w:rsidRPr="00732CF6">
              <w:rPr>
                <w:rFonts w:ascii="Times New Roman" w:hAnsi="Times New Roman"/>
                <w:b/>
                <w:sz w:val="24"/>
                <w:szCs w:val="24"/>
              </w:rPr>
              <w:t>рік</w:t>
            </w:r>
          </w:p>
        </w:tc>
        <w:tc>
          <w:tcPr>
            <w:tcW w:w="2410" w:type="dxa"/>
            <w:vAlign w:val="center"/>
          </w:tcPr>
          <w:p w:rsidR="00104B97" w:rsidRPr="00732CF6" w:rsidRDefault="00104B97" w:rsidP="006E38C8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2CF6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732CF6">
              <w:rPr>
                <w:rFonts w:ascii="Times New Roman" w:hAnsi="Times New Roman"/>
                <w:b/>
                <w:sz w:val="24"/>
                <w:szCs w:val="24"/>
              </w:rPr>
              <w:t xml:space="preserve"> рік</w:t>
            </w:r>
          </w:p>
        </w:tc>
        <w:tc>
          <w:tcPr>
            <w:tcW w:w="2412" w:type="dxa"/>
            <w:vAlign w:val="center"/>
          </w:tcPr>
          <w:p w:rsidR="00104B97" w:rsidRPr="00732CF6" w:rsidRDefault="00104B97" w:rsidP="006E38C8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2CF6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732CF6">
              <w:rPr>
                <w:rFonts w:ascii="Times New Roman" w:hAnsi="Times New Roman"/>
                <w:b/>
                <w:sz w:val="24"/>
                <w:szCs w:val="24"/>
              </w:rPr>
              <w:t xml:space="preserve"> рік</w:t>
            </w:r>
          </w:p>
        </w:tc>
        <w:tc>
          <w:tcPr>
            <w:tcW w:w="2938" w:type="dxa"/>
            <w:vAlign w:val="center"/>
          </w:tcPr>
          <w:p w:rsidR="00104B97" w:rsidRPr="00732CF6" w:rsidRDefault="00104B97" w:rsidP="006E38C8">
            <w:pPr>
              <w:pStyle w:val="ListParagraph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2CF6">
              <w:rPr>
                <w:rFonts w:ascii="Times New Roman" w:hAnsi="Times New Roman"/>
                <w:b/>
                <w:sz w:val="24"/>
                <w:szCs w:val="24"/>
              </w:rPr>
              <w:t>Усього витрат на виконання програми</w:t>
            </w:r>
          </w:p>
        </w:tc>
      </w:tr>
      <w:tr w:rsidR="00104B97" w:rsidRPr="00732CF6" w:rsidTr="006E38C8">
        <w:tc>
          <w:tcPr>
            <w:tcW w:w="4804" w:type="dxa"/>
          </w:tcPr>
          <w:p w:rsidR="00104B97" w:rsidRPr="00732CF6" w:rsidRDefault="00104B97" w:rsidP="006E38C8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2CF6">
              <w:rPr>
                <w:rFonts w:ascii="Times New Roman" w:hAnsi="Times New Roman"/>
                <w:sz w:val="24"/>
                <w:szCs w:val="24"/>
              </w:rPr>
              <w:t>Усього,</w:t>
            </w:r>
          </w:p>
        </w:tc>
        <w:tc>
          <w:tcPr>
            <w:tcW w:w="2126" w:type="dxa"/>
          </w:tcPr>
          <w:p w:rsidR="00104B97" w:rsidRPr="00732CF6" w:rsidRDefault="00104B97" w:rsidP="00513847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126,4</w:t>
            </w:r>
          </w:p>
        </w:tc>
        <w:tc>
          <w:tcPr>
            <w:tcW w:w="2410" w:type="dxa"/>
          </w:tcPr>
          <w:p w:rsidR="00104B97" w:rsidRPr="00732CF6" w:rsidRDefault="00104B97" w:rsidP="006F7984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2CF6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412" w:type="dxa"/>
          </w:tcPr>
          <w:p w:rsidR="00104B97" w:rsidRPr="00732CF6" w:rsidRDefault="00104B97" w:rsidP="006E38C8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2CF6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2938" w:type="dxa"/>
          </w:tcPr>
          <w:p w:rsidR="00104B97" w:rsidRPr="00732CF6" w:rsidRDefault="00104B97" w:rsidP="00064D30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726,4</w:t>
            </w:r>
          </w:p>
        </w:tc>
      </w:tr>
      <w:tr w:rsidR="00104B97" w:rsidRPr="00732CF6" w:rsidTr="006E38C8">
        <w:trPr>
          <w:trHeight w:val="321"/>
        </w:trPr>
        <w:tc>
          <w:tcPr>
            <w:tcW w:w="4804" w:type="dxa"/>
          </w:tcPr>
          <w:p w:rsidR="00104B97" w:rsidRPr="00732CF6" w:rsidRDefault="00104B97" w:rsidP="006E38C8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2CF6">
              <w:rPr>
                <w:rFonts w:ascii="Times New Roman" w:hAnsi="Times New Roman"/>
                <w:sz w:val="24"/>
                <w:szCs w:val="24"/>
              </w:rPr>
              <w:t>У тому числі</w:t>
            </w:r>
          </w:p>
        </w:tc>
        <w:tc>
          <w:tcPr>
            <w:tcW w:w="2126" w:type="dxa"/>
          </w:tcPr>
          <w:p w:rsidR="00104B97" w:rsidRPr="00732CF6" w:rsidRDefault="00104B97" w:rsidP="006E38C8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04B97" w:rsidRPr="00732CF6" w:rsidRDefault="00104B97" w:rsidP="006F7984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04B97" w:rsidRPr="00732CF6" w:rsidRDefault="00104B97" w:rsidP="006E38C8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104B97" w:rsidRPr="00732CF6" w:rsidRDefault="00104B97" w:rsidP="006E38C8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B97" w:rsidRPr="00732CF6" w:rsidTr="006E38C8">
        <w:trPr>
          <w:trHeight w:val="328"/>
        </w:trPr>
        <w:tc>
          <w:tcPr>
            <w:tcW w:w="4804" w:type="dxa"/>
          </w:tcPr>
          <w:p w:rsidR="00104B97" w:rsidRPr="00732CF6" w:rsidRDefault="00104B97" w:rsidP="006E38C8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2CF6">
              <w:rPr>
                <w:rFonts w:ascii="Times New Roman" w:hAnsi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2126" w:type="dxa"/>
          </w:tcPr>
          <w:p w:rsidR="00104B97" w:rsidRPr="00732CF6" w:rsidRDefault="00104B97" w:rsidP="006E38C8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04B97" w:rsidRPr="00732CF6" w:rsidRDefault="00104B97" w:rsidP="006F7984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04B97" w:rsidRPr="00732CF6" w:rsidRDefault="00104B97" w:rsidP="006E38C8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104B97" w:rsidRPr="00732CF6" w:rsidRDefault="00104B97" w:rsidP="006E38C8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B97" w:rsidRPr="00732CF6" w:rsidTr="006E38C8">
        <w:tc>
          <w:tcPr>
            <w:tcW w:w="4804" w:type="dxa"/>
          </w:tcPr>
          <w:p w:rsidR="00104B97" w:rsidRPr="00732CF6" w:rsidRDefault="00104B97" w:rsidP="006E38C8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2CF6">
              <w:rPr>
                <w:rFonts w:ascii="Times New Roman" w:hAnsi="Times New Roman"/>
                <w:sz w:val="24"/>
                <w:szCs w:val="24"/>
              </w:rPr>
              <w:t>районні, міські (міст обласного підпорядкування) бюджети</w:t>
            </w:r>
          </w:p>
        </w:tc>
        <w:tc>
          <w:tcPr>
            <w:tcW w:w="2126" w:type="dxa"/>
          </w:tcPr>
          <w:p w:rsidR="00104B97" w:rsidRPr="00732CF6" w:rsidRDefault="00104B97" w:rsidP="00E62A29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15,4</w:t>
            </w:r>
          </w:p>
        </w:tc>
        <w:tc>
          <w:tcPr>
            <w:tcW w:w="2410" w:type="dxa"/>
          </w:tcPr>
          <w:p w:rsidR="00104B97" w:rsidRPr="00732CF6" w:rsidRDefault="00104B97" w:rsidP="006F7984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2CF6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412" w:type="dxa"/>
          </w:tcPr>
          <w:p w:rsidR="00104B97" w:rsidRPr="00732CF6" w:rsidRDefault="00104B97" w:rsidP="008E4F31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2CF6"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2938" w:type="dxa"/>
          </w:tcPr>
          <w:p w:rsidR="00104B97" w:rsidRPr="00732CF6" w:rsidRDefault="00104B97" w:rsidP="006706E1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615,4</w:t>
            </w:r>
          </w:p>
        </w:tc>
      </w:tr>
      <w:tr w:rsidR="00104B97" w:rsidRPr="00732CF6" w:rsidTr="006E38C8">
        <w:tc>
          <w:tcPr>
            <w:tcW w:w="4804" w:type="dxa"/>
          </w:tcPr>
          <w:p w:rsidR="00104B97" w:rsidRPr="00732CF6" w:rsidRDefault="00104B97" w:rsidP="006E38C8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2CF6">
              <w:rPr>
                <w:rFonts w:ascii="Times New Roman" w:hAnsi="Times New Roman"/>
                <w:sz w:val="24"/>
                <w:szCs w:val="24"/>
              </w:rPr>
              <w:t>бюджети сіл, селищ, міст районного підпорядкування</w:t>
            </w:r>
          </w:p>
        </w:tc>
        <w:tc>
          <w:tcPr>
            <w:tcW w:w="2126" w:type="dxa"/>
          </w:tcPr>
          <w:p w:rsidR="00104B97" w:rsidRPr="00732CF6" w:rsidRDefault="00104B97" w:rsidP="006E38C8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04B97" w:rsidRPr="00732CF6" w:rsidRDefault="00104B97" w:rsidP="006E38C8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04B97" w:rsidRPr="00732CF6" w:rsidRDefault="00104B97" w:rsidP="006E38C8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104B97" w:rsidRPr="00732CF6" w:rsidRDefault="00104B97" w:rsidP="006E38C8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B97" w:rsidRPr="00732CF6" w:rsidTr="006E38C8">
        <w:tc>
          <w:tcPr>
            <w:tcW w:w="4804" w:type="dxa"/>
          </w:tcPr>
          <w:p w:rsidR="00104B97" w:rsidRPr="00732CF6" w:rsidRDefault="00104B97" w:rsidP="006E38C8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2CF6">
              <w:rPr>
                <w:rFonts w:ascii="Times New Roman" w:hAnsi="Times New Roman"/>
                <w:sz w:val="24"/>
                <w:szCs w:val="24"/>
              </w:rPr>
              <w:t>кошти небюджетних джерел</w:t>
            </w:r>
          </w:p>
        </w:tc>
        <w:tc>
          <w:tcPr>
            <w:tcW w:w="2126" w:type="dxa"/>
          </w:tcPr>
          <w:p w:rsidR="00104B97" w:rsidRPr="00732CF6" w:rsidRDefault="00104B97" w:rsidP="006E38C8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111,0</w:t>
            </w:r>
          </w:p>
        </w:tc>
        <w:tc>
          <w:tcPr>
            <w:tcW w:w="2410" w:type="dxa"/>
          </w:tcPr>
          <w:p w:rsidR="00104B97" w:rsidRPr="00732CF6" w:rsidRDefault="00104B97" w:rsidP="006E38C8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2" w:type="dxa"/>
          </w:tcPr>
          <w:p w:rsidR="00104B97" w:rsidRPr="00732CF6" w:rsidRDefault="00104B97" w:rsidP="006E38C8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8" w:type="dxa"/>
          </w:tcPr>
          <w:p w:rsidR="00104B97" w:rsidRPr="00732CF6" w:rsidRDefault="00104B97" w:rsidP="00ED3D94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111,0</w:t>
            </w:r>
          </w:p>
        </w:tc>
      </w:tr>
    </w:tbl>
    <w:p w:rsidR="00104B97" w:rsidRDefault="00104B97" w:rsidP="00D876D6">
      <w:pPr>
        <w:shd w:val="clear" w:color="auto" w:fill="FFFFFF"/>
        <w:tabs>
          <w:tab w:val="left" w:leader="underscore" w:pos="7267"/>
        </w:tabs>
        <w:spacing w:after="0" w:line="317" w:lineRule="exact"/>
        <w:ind w:right="518"/>
        <w:rPr>
          <w:rFonts w:ascii="Times New Roman" w:hAnsi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                                   </w:t>
      </w:r>
      <w:r w:rsidRPr="003D4496">
        <w:rPr>
          <w:rFonts w:ascii="Times New Roman" w:hAnsi="Times New Roman"/>
          <w:b/>
          <w:sz w:val="24"/>
          <w:szCs w:val="24"/>
          <w:lang w:val="ru-RU" w:eastAsia="ru-RU"/>
        </w:rPr>
        <w:t xml:space="preserve">  </w:t>
      </w:r>
    </w:p>
    <w:p w:rsidR="00104B97" w:rsidRPr="000B635E" w:rsidRDefault="00104B97" w:rsidP="00D876D6">
      <w:pPr>
        <w:pStyle w:val="PlainText"/>
        <w:ind w:left="2124"/>
        <w:rPr>
          <w:rFonts w:ascii="Times New Roman" w:hAnsi="Times New Roman"/>
          <w:b/>
          <w:sz w:val="24"/>
          <w:szCs w:val="24"/>
        </w:rPr>
      </w:pPr>
      <w:r w:rsidRPr="000B635E">
        <w:rPr>
          <w:rFonts w:ascii="Times New Roman" w:hAnsi="Times New Roman"/>
          <w:b/>
          <w:sz w:val="24"/>
          <w:szCs w:val="24"/>
        </w:rPr>
        <w:t xml:space="preserve">Керівник установи – </w:t>
      </w:r>
    </w:p>
    <w:p w:rsidR="00104B97" w:rsidRPr="000B635E" w:rsidRDefault="00104B97" w:rsidP="00D876D6">
      <w:pPr>
        <w:pStyle w:val="PlainText"/>
        <w:ind w:left="2124"/>
        <w:rPr>
          <w:rFonts w:ascii="Times New Roman" w:hAnsi="Times New Roman"/>
          <w:b/>
          <w:sz w:val="24"/>
          <w:szCs w:val="24"/>
        </w:rPr>
      </w:pPr>
      <w:r w:rsidRPr="000B635E">
        <w:rPr>
          <w:rFonts w:ascii="Times New Roman" w:hAnsi="Times New Roman"/>
          <w:b/>
          <w:sz w:val="24"/>
          <w:szCs w:val="24"/>
        </w:rPr>
        <w:t xml:space="preserve">головного розпорядника коштів                                                           </w:t>
      </w:r>
      <w:r w:rsidRPr="003D4496">
        <w:rPr>
          <w:rFonts w:ascii="Times New Roman" w:hAnsi="Times New Roman"/>
          <w:b/>
          <w:sz w:val="24"/>
          <w:szCs w:val="24"/>
          <w:lang w:eastAsia="ru-RU"/>
        </w:rPr>
        <w:t>І.Д.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3D4496">
        <w:rPr>
          <w:rFonts w:ascii="Times New Roman" w:hAnsi="Times New Roman"/>
          <w:b/>
          <w:sz w:val="24"/>
          <w:szCs w:val="24"/>
          <w:lang w:eastAsia="ru-RU"/>
        </w:rPr>
        <w:t>Кравець</w:t>
      </w:r>
      <w:r w:rsidRPr="000B635E">
        <w:rPr>
          <w:rFonts w:ascii="Times New Roman" w:hAnsi="Times New Roman"/>
          <w:b/>
          <w:sz w:val="24"/>
          <w:szCs w:val="24"/>
        </w:rPr>
        <w:br/>
      </w:r>
      <w:r w:rsidRPr="000B635E">
        <w:rPr>
          <w:rFonts w:ascii="Times New Roman" w:hAnsi="Times New Roman"/>
          <w:b/>
          <w:sz w:val="24"/>
          <w:szCs w:val="24"/>
        </w:rPr>
        <w:br/>
      </w:r>
      <w:r w:rsidRPr="000B635E">
        <w:rPr>
          <w:rFonts w:ascii="Times New Roman" w:hAnsi="Times New Roman"/>
          <w:b/>
          <w:sz w:val="24"/>
          <w:szCs w:val="24"/>
        </w:rPr>
        <w:br/>
      </w:r>
      <w:r w:rsidRPr="000B635E">
        <w:rPr>
          <w:rFonts w:ascii="Times New Roman" w:hAnsi="Times New Roman"/>
          <w:b/>
          <w:sz w:val="24"/>
          <w:szCs w:val="24"/>
        </w:rPr>
        <w:br/>
        <w:t xml:space="preserve">Відповідальний </w:t>
      </w:r>
    </w:p>
    <w:p w:rsidR="00104B97" w:rsidRPr="006B6347" w:rsidRDefault="00104B97" w:rsidP="00D876D6">
      <w:pPr>
        <w:shd w:val="clear" w:color="auto" w:fill="FFFFFF"/>
        <w:spacing w:after="0" w:line="216" w:lineRule="auto"/>
        <w:ind w:left="2124"/>
        <w:rPr>
          <w:rFonts w:ascii="Times New Roman" w:hAnsi="Times New Roman"/>
          <w:b/>
          <w:bCs/>
          <w:sz w:val="24"/>
          <w:szCs w:val="24"/>
          <w:lang w:eastAsia="uk-UA"/>
        </w:rPr>
      </w:pPr>
      <w:r w:rsidRPr="000B635E">
        <w:rPr>
          <w:rFonts w:ascii="Times New Roman" w:hAnsi="Times New Roman"/>
          <w:b/>
          <w:sz w:val="24"/>
          <w:szCs w:val="24"/>
        </w:rPr>
        <w:t xml:space="preserve">виконавець заходів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3D4496">
        <w:rPr>
          <w:rFonts w:ascii="Times New Roman" w:hAnsi="Times New Roman"/>
          <w:b/>
          <w:sz w:val="24"/>
          <w:szCs w:val="24"/>
          <w:lang w:val="ru-RU" w:eastAsia="ru-RU"/>
        </w:rPr>
        <w:t>І.Д.</w:t>
      </w:r>
      <w:r>
        <w:rPr>
          <w:rFonts w:ascii="Times New Roman" w:hAnsi="Times New Roman"/>
          <w:b/>
          <w:sz w:val="24"/>
          <w:szCs w:val="24"/>
          <w:lang w:val="ru-RU" w:eastAsia="ru-RU"/>
        </w:rPr>
        <w:t xml:space="preserve"> </w:t>
      </w:r>
      <w:r w:rsidRPr="003D4496">
        <w:rPr>
          <w:rFonts w:ascii="Times New Roman" w:hAnsi="Times New Roman"/>
          <w:b/>
          <w:sz w:val="24"/>
          <w:szCs w:val="24"/>
          <w:lang w:val="ru-RU" w:eastAsia="ru-RU"/>
        </w:rPr>
        <w:t>Кравець</w:t>
      </w:r>
      <w:r w:rsidRPr="000B635E">
        <w:rPr>
          <w:rFonts w:ascii="Times New Roman" w:hAnsi="Times New Roman"/>
          <w:b/>
          <w:sz w:val="24"/>
          <w:szCs w:val="24"/>
        </w:rPr>
        <w:br/>
      </w:r>
    </w:p>
    <w:p w:rsidR="00104B97" w:rsidRPr="005E2A35" w:rsidRDefault="00104B97" w:rsidP="00D876D6">
      <w:pPr>
        <w:pStyle w:val="ListParagraph"/>
        <w:jc w:val="center"/>
        <w:rPr>
          <w:rFonts w:ascii="Times New Roman" w:hAnsi="Times New Roman"/>
          <w:b/>
          <w:sz w:val="24"/>
          <w:szCs w:val="24"/>
        </w:rPr>
      </w:pPr>
    </w:p>
    <w:p w:rsidR="00104B97" w:rsidRDefault="00104B97"/>
    <w:sectPr w:rsidR="00104B97" w:rsidSect="0071055D">
      <w:pgSz w:w="16838" w:h="11906" w:orient="landscape"/>
      <w:pgMar w:top="568" w:right="851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A813B6"/>
    <w:multiLevelType w:val="hybridMultilevel"/>
    <w:tmpl w:val="60D41328"/>
    <w:lvl w:ilvl="0" w:tplc="45DEE67A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footnotePr>
    <w:numFmt w:val="chicago"/>
    <w:numRestart w:val="eachPage"/>
  </w:foot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4695"/>
    <w:rsid w:val="0000081C"/>
    <w:rsid w:val="000019C2"/>
    <w:rsid w:val="00002692"/>
    <w:rsid w:val="00002BC5"/>
    <w:rsid w:val="000038F8"/>
    <w:rsid w:val="00005089"/>
    <w:rsid w:val="00006967"/>
    <w:rsid w:val="00010E96"/>
    <w:rsid w:val="00013B79"/>
    <w:rsid w:val="0001436C"/>
    <w:rsid w:val="00014DD0"/>
    <w:rsid w:val="00015E03"/>
    <w:rsid w:val="00016B20"/>
    <w:rsid w:val="00020B11"/>
    <w:rsid w:val="00020DE4"/>
    <w:rsid w:val="00021247"/>
    <w:rsid w:val="00021796"/>
    <w:rsid w:val="0002378B"/>
    <w:rsid w:val="00025FFD"/>
    <w:rsid w:val="0002780B"/>
    <w:rsid w:val="00027A2A"/>
    <w:rsid w:val="000300C7"/>
    <w:rsid w:val="00030443"/>
    <w:rsid w:val="00030BDD"/>
    <w:rsid w:val="000314D9"/>
    <w:rsid w:val="00034B31"/>
    <w:rsid w:val="00034C94"/>
    <w:rsid w:val="00035B66"/>
    <w:rsid w:val="000369F4"/>
    <w:rsid w:val="0003748F"/>
    <w:rsid w:val="0004133C"/>
    <w:rsid w:val="00043764"/>
    <w:rsid w:val="0004566D"/>
    <w:rsid w:val="000523EB"/>
    <w:rsid w:val="00054786"/>
    <w:rsid w:val="00062EF8"/>
    <w:rsid w:val="00064D30"/>
    <w:rsid w:val="0007198A"/>
    <w:rsid w:val="00072A38"/>
    <w:rsid w:val="000732B8"/>
    <w:rsid w:val="0007366C"/>
    <w:rsid w:val="00077E51"/>
    <w:rsid w:val="00082267"/>
    <w:rsid w:val="00085E20"/>
    <w:rsid w:val="00086C42"/>
    <w:rsid w:val="00090540"/>
    <w:rsid w:val="00090EC5"/>
    <w:rsid w:val="000915C7"/>
    <w:rsid w:val="00092258"/>
    <w:rsid w:val="000960DF"/>
    <w:rsid w:val="00097B2B"/>
    <w:rsid w:val="000A16D1"/>
    <w:rsid w:val="000A291E"/>
    <w:rsid w:val="000A2B05"/>
    <w:rsid w:val="000A3733"/>
    <w:rsid w:val="000A486A"/>
    <w:rsid w:val="000A571C"/>
    <w:rsid w:val="000A6AD0"/>
    <w:rsid w:val="000A74FE"/>
    <w:rsid w:val="000A7875"/>
    <w:rsid w:val="000B29B1"/>
    <w:rsid w:val="000B2B52"/>
    <w:rsid w:val="000B3351"/>
    <w:rsid w:val="000B33C4"/>
    <w:rsid w:val="000B4C4B"/>
    <w:rsid w:val="000B4DD2"/>
    <w:rsid w:val="000B593F"/>
    <w:rsid w:val="000B5B53"/>
    <w:rsid w:val="000B635E"/>
    <w:rsid w:val="000B666F"/>
    <w:rsid w:val="000B682A"/>
    <w:rsid w:val="000B7638"/>
    <w:rsid w:val="000B7A81"/>
    <w:rsid w:val="000B7E28"/>
    <w:rsid w:val="000C21E7"/>
    <w:rsid w:val="000C4732"/>
    <w:rsid w:val="000C5A71"/>
    <w:rsid w:val="000C7FA8"/>
    <w:rsid w:val="000D1D58"/>
    <w:rsid w:val="000D2D2C"/>
    <w:rsid w:val="000D487C"/>
    <w:rsid w:val="000D60D4"/>
    <w:rsid w:val="000D6CD3"/>
    <w:rsid w:val="000E18C3"/>
    <w:rsid w:val="000E2D13"/>
    <w:rsid w:val="000E414D"/>
    <w:rsid w:val="000E5821"/>
    <w:rsid w:val="000E71EB"/>
    <w:rsid w:val="000F04EE"/>
    <w:rsid w:val="000F11FC"/>
    <w:rsid w:val="000F292A"/>
    <w:rsid w:val="000F39A2"/>
    <w:rsid w:val="000F5164"/>
    <w:rsid w:val="00100FDB"/>
    <w:rsid w:val="00101198"/>
    <w:rsid w:val="00103834"/>
    <w:rsid w:val="00104B97"/>
    <w:rsid w:val="001052E8"/>
    <w:rsid w:val="00106272"/>
    <w:rsid w:val="001071E1"/>
    <w:rsid w:val="00107BC6"/>
    <w:rsid w:val="0011046B"/>
    <w:rsid w:val="00110D7D"/>
    <w:rsid w:val="00112DCE"/>
    <w:rsid w:val="00113D5D"/>
    <w:rsid w:val="00114548"/>
    <w:rsid w:val="00114894"/>
    <w:rsid w:val="001156B3"/>
    <w:rsid w:val="00117DDD"/>
    <w:rsid w:val="00124B0E"/>
    <w:rsid w:val="0012672E"/>
    <w:rsid w:val="00127029"/>
    <w:rsid w:val="001273B5"/>
    <w:rsid w:val="0013063B"/>
    <w:rsid w:val="00133A4F"/>
    <w:rsid w:val="00134A25"/>
    <w:rsid w:val="00136FD3"/>
    <w:rsid w:val="001412DA"/>
    <w:rsid w:val="00143F55"/>
    <w:rsid w:val="00144B20"/>
    <w:rsid w:val="00146159"/>
    <w:rsid w:val="00147953"/>
    <w:rsid w:val="00147971"/>
    <w:rsid w:val="0015134C"/>
    <w:rsid w:val="00153526"/>
    <w:rsid w:val="00153656"/>
    <w:rsid w:val="00154069"/>
    <w:rsid w:val="00155070"/>
    <w:rsid w:val="0015618F"/>
    <w:rsid w:val="00156D8E"/>
    <w:rsid w:val="001570E2"/>
    <w:rsid w:val="00157E2D"/>
    <w:rsid w:val="00160CF9"/>
    <w:rsid w:val="0016149C"/>
    <w:rsid w:val="0016244D"/>
    <w:rsid w:val="0016424E"/>
    <w:rsid w:val="00164B96"/>
    <w:rsid w:val="00165192"/>
    <w:rsid w:val="001656AC"/>
    <w:rsid w:val="00166AE6"/>
    <w:rsid w:val="001709C4"/>
    <w:rsid w:val="0017739C"/>
    <w:rsid w:val="00181F5E"/>
    <w:rsid w:val="001840C0"/>
    <w:rsid w:val="0018447F"/>
    <w:rsid w:val="001851E5"/>
    <w:rsid w:val="00185655"/>
    <w:rsid w:val="001857B2"/>
    <w:rsid w:val="00185C10"/>
    <w:rsid w:val="00186067"/>
    <w:rsid w:val="00187656"/>
    <w:rsid w:val="00191312"/>
    <w:rsid w:val="001915D0"/>
    <w:rsid w:val="00191F1F"/>
    <w:rsid w:val="00192523"/>
    <w:rsid w:val="00195E08"/>
    <w:rsid w:val="001A0C0B"/>
    <w:rsid w:val="001A1C65"/>
    <w:rsid w:val="001A51D3"/>
    <w:rsid w:val="001A53C4"/>
    <w:rsid w:val="001B08E9"/>
    <w:rsid w:val="001B20CE"/>
    <w:rsid w:val="001B21F6"/>
    <w:rsid w:val="001B26F7"/>
    <w:rsid w:val="001B301F"/>
    <w:rsid w:val="001B361A"/>
    <w:rsid w:val="001B4189"/>
    <w:rsid w:val="001B54C1"/>
    <w:rsid w:val="001B56F3"/>
    <w:rsid w:val="001B5D81"/>
    <w:rsid w:val="001B63E5"/>
    <w:rsid w:val="001C1600"/>
    <w:rsid w:val="001C1D22"/>
    <w:rsid w:val="001C2EF0"/>
    <w:rsid w:val="001C3B51"/>
    <w:rsid w:val="001C4569"/>
    <w:rsid w:val="001C6836"/>
    <w:rsid w:val="001D1BEC"/>
    <w:rsid w:val="001D2306"/>
    <w:rsid w:val="001D26C5"/>
    <w:rsid w:val="001D5310"/>
    <w:rsid w:val="001E224D"/>
    <w:rsid w:val="001E6397"/>
    <w:rsid w:val="001E6B3A"/>
    <w:rsid w:val="001E7342"/>
    <w:rsid w:val="001E78B9"/>
    <w:rsid w:val="001F1BB1"/>
    <w:rsid w:val="001F1F03"/>
    <w:rsid w:val="001F2046"/>
    <w:rsid w:val="001F281C"/>
    <w:rsid w:val="001F3F0F"/>
    <w:rsid w:val="001F4695"/>
    <w:rsid w:val="00203E8F"/>
    <w:rsid w:val="002041F3"/>
    <w:rsid w:val="00204D0E"/>
    <w:rsid w:val="00206E9B"/>
    <w:rsid w:val="002073D3"/>
    <w:rsid w:val="002108EC"/>
    <w:rsid w:val="002121D1"/>
    <w:rsid w:val="00213FE0"/>
    <w:rsid w:val="00214C1C"/>
    <w:rsid w:val="00216A1A"/>
    <w:rsid w:val="00217EAC"/>
    <w:rsid w:val="00221D5A"/>
    <w:rsid w:val="00222502"/>
    <w:rsid w:val="00223424"/>
    <w:rsid w:val="00223D60"/>
    <w:rsid w:val="0022497B"/>
    <w:rsid w:val="00225019"/>
    <w:rsid w:val="00225D17"/>
    <w:rsid w:val="00227782"/>
    <w:rsid w:val="00227E04"/>
    <w:rsid w:val="002301BD"/>
    <w:rsid w:val="002304C3"/>
    <w:rsid w:val="00231BC7"/>
    <w:rsid w:val="00233525"/>
    <w:rsid w:val="0023575B"/>
    <w:rsid w:val="002361D8"/>
    <w:rsid w:val="002409D3"/>
    <w:rsid w:val="00243214"/>
    <w:rsid w:val="0024341E"/>
    <w:rsid w:val="00243E17"/>
    <w:rsid w:val="00244511"/>
    <w:rsid w:val="00244687"/>
    <w:rsid w:val="00244FD9"/>
    <w:rsid w:val="00247E43"/>
    <w:rsid w:val="00254C9B"/>
    <w:rsid w:val="002623D6"/>
    <w:rsid w:val="00262BF9"/>
    <w:rsid w:val="002634DD"/>
    <w:rsid w:val="00263DA3"/>
    <w:rsid w:val="00267732"/>
    <w:rsid w:val="002679BB"/>
    <w:rsid w:val="00270084"/>
    <w:rsid w:val="00270A5B"/>
    <w:rsid w:val="00271B88"/>
    <w:rsid w:val="00271E7E"/>
    <w:rsid w:val="0027240B"/>
    <w:rsid w:val="00272A46"/>
    <w:rsid w:val="0027399F"/>
    <w:rsid w:val="00273F36"/>
    <w:rsid w:val="00274653"/>
    <w:rsid w:val="0028040A"/>
    <w:rsid w:val="00280711"/>
    <w:rsid w:val="00281126"/>
    <w:rsid w:val="00283B66"/>
    <w:rsid w:val="00284BCE"/>
    <w:rsid w:val="00284E35"/>
    <w:rsid w:val="002861E0"/>
    <w:rsid w:val="00290414"/>
    <w:rsid w:val="00291D03"/>
    <w:rsid w:val="00292C31"/>
    <w:rsid w:val="002935FF"/>
    <w:rsid w:val="00293EF6"/>
    <w:rsid w:val="00294B4A"/>
    <w:rsid w:val="00295518"/>
    <w:rsid w:val="00296287"/>
    <w:rsid w:val="00297675"/>
    <w:rsid w:val="002A2F07"/>
    <w:rsid w:val="002A3ACE"/>
    <w:rsid w:val="002A4E2A"/>
    <w:rsid w:val="002A53A9"/>
    <w:rsid w:val="002A5B0A"/>
    <w:rsid w:val="002A655B"/>
    <w:rsid w:val="002A69C1"/>
    <w:rsid w:val="002B028F"/>
    <w:rsid w:val="002B056F"/>
    <w:rsid w:val="002B079E"/>
    <w:rsid w:val="002B0D52"/>
    <w:rsid w:val="002B185B"/>
    <w:rsid w:val="002B32C3"/>
    <w:rsid w:val="002B4186"/>
    <w:rsid w:val="002B4922"/>
    <w:rsid w:val="002B53AB"/>
    <w:rsid w:val="002B74D1"/>
    <w:rsid w:val="002B7828"/>
    <w:rsid w:val="002C274A"/>
    <w:rsid w:val="002C33FD"/>
    <w:rsid w:val="002C5EE7"/>
    <w:rsid w:val="002C6FBA"/>
    <w:rsid w:val="002C713F"/>
    <w:rsid w:val="002D0EC3"/>
    <w:rsid w:val="002D260F"/>
    <w:rsid w:val="002D629B"/>
    <w:rsid w:val="002D633A"/>
    <w:rsid w:val="002E0A92"/>
    <w:rsid w:val="002E508F"/>
    <w:rsid w:val="002E7D0D"/>
    <w:rsid w:val="002F0837"/>
    <w:rsid w:val="002F09C4"/>
    <w:rsid w:val="002F09EE"/>
    <w:rsid w:val="002F0BEE"/>
    <w:rsid w:val="002F21BC"/>
    <w:rsid w:val="002F355A"/>
    <w:rsid w:val="002F3C81"/>
    <w:rsid w:val="002F6B9A"/>
    <w:rsid w:val="00301534"/>
    <w:rsid w:val="00301DDB"/>
    <w:rsid w:val="00305B94"/>
    <w:rsid w:val="003062C8"/>
    <w:rsid w:val="0030639E"/>
    <w:rsid w:val="00307F95"/>
    <w:rsid w:val="00310622"/>
    <w:rsid w:val="00317AF0"/>
    <w:rsid w:val="00317C7A"/>
    <w:rsid w:val="00320FFA"/>
    <w:rsid w:val="00324633"/>
    <w:rsid w:val="00325249"/>
    <w:rsid w:val="003262FD"/>
    <w:rsid w:val="0032708A"/>
    <w:rsid w:val="00327827"/>
    <w:rsid w:val="00330508"/>
    <w:rsid w:val="00332D43"/>
    <w:rsid w:val="00333224"/>
    <w:rsid w:val="00333B1A"/>
    <w:rsid w:val="00334643"/>
    <w:rsid w:val="003356EA"/>
    <w:rsid w:val="00336127"/>
    <w:rsid w:val="0033750F"/>
    <w:rsid w:val="00342105"/>
    <w:rsid w:val="00343730"/>
    <w:rsid w:val="00344852"/>
    <w:rsid w:val="00346A48"/>
    <w:rsid w:val="0034757E"/>
    <w:rsid w:val="00347BAB"/>
    <w:rsid w:val="00350184"/>
    <w:rsid w:val="00353FEC"/>
    <w:rsid w:val="00356A50"/>
    <w:rsid w:val="003573BE"/>
    <w:rsid w:val="00357E74"/>
    <w:rsid w:val="0036139A"/>
    <w:rsid w:val="003640DD"/>
    <w:rsid w:val="003650E3"/>
    <w:rsid w:val="0036715A"/>
    <w:rsid w:val="0037006E"/>
    <w:rsid w:val="00374673"/>
    <w:rsid w:val="00383321"/>
    <w:rsid w:val="003839A0"/>
    <w:rsid w:val="003842CC"/>
    <w:rsid w:val="003843E6"/>
    <w:rsid w:val="00384DE6"/>
    <w:rsid w:val="003860C4"/>
    <w:rsid w:val="00386F80"/>
    <w:rsid w:val="00390272"/>
    <w:rsid w:val="00392883"/>
    <w:rsid w:val="00392F83"/>
    <w:rsid w:val="003944B2"/>
    <w:rsid w:val="00394B57"/>
    <w:rsid w:val="00394FBB"/>
    <w:rsid w:val="003A089A"/>
    <w:rsid w:val="003A1D32"/>
    <w:rsid w:val="003A2CB7"/>
    <w:rsid w:val="003A4542"/>
    <w:rsid w:val="003B2C8C"/>
    <w:rsid w:val="003B4AEF"/>
    <w:rsid w:val="003B516F"/>
    <w:rsid w:val="003B55ED"/>
    <w:rsid w:val="003B6C21"/>
    <w:rsid w:val="003B7548"/>
    <w:rsid w:val="003C0318"/>
    <w:rsid w:val="003C0755"/>
    <w:rsid w:val="003C1409"/>
    <w:rsid w:val="003C278E"/>
    <w:rsid w:val="003C2C46"/>
    <w:rsid w:val="003C3008"/>
    <w:rsid w:val="003C37B3"/>
    <w:rsid w:val="003C3DE4"/>
    <w:rsid w:val="003C4CE4"/>
    <w:rsid w:val="003C5E09"/>
    <w:rsid w:val="003C7669"/>
    <w:rsid w:val="003C78B9"/>
    <w:rsid w:val="003D0993"/>
    <w:rsid w:val="003D0AA7"/>
    <w:rsid w:val="003D0D0B"/>
    <w:rsid w:val="003D13DD"/>
    <w:rsid w:val="003D4496"/>
    <w:rsid w:val="003D4C66"/>
    <w:rsid w:val="003D52E6"/>
    <w:rsid w:val="003D67BA"/>
    <w:rsid w:val="003D777D"/>
    <w:rsid w:val="003E0689"/>
    <w:rsid w:val="003E1FCE"/>
    <w:rsid w:val="003E33CB"/>
    <w:rsid w:val="003E39AB"/>
    <w:rsid w:val="003E5671"/>
    <w:rsid w:val="003E6E02"/>
    <w:rsid w:val="003E75B1"/>
    <w:rsid w:val="003F0A0C"/>
    <w:rsid w:val="003F1573"/>
    <w:rsid w:val="003F3D9C"/>
    <w:rsid w:val="003F5EC5"/>
    <w:rsid w:val="003F6001"/>
    <w:rsid w:val="003F7B86"/>
    <w:rsid w:val="003F7EA5"/>
    <w:rsid w:val="0040063F"/>
    <w:rsid w:val="00403210"/>
    <w:rsid w:val="0040678F"/>
    <w:rsid w:val="00406A47"/>
    <w:rsid w:val="00406CFB"/>
    <w:rsid w:val="00410582"/>
    <w:rsid w:val="0041381A"/>
    <w:rsid w:val="00414899"/>
    <w:rsid w:val="00421FBA"/>
    <w:rsid w:val="004228E4"/>
    <w:rsid w:val="00422916"/>
    <w:rsid w:val="00422DF5"/>
    <w:rsid w:val="004238B5"/>
    <w:rsid w:val="00423F81"/>
    <w:rsid w:val="0042453F"/>
    <w:rsid w:val="0042481F"/>
    <w:rsid w:val="0042501E"/>
    <w:rsid w:val="00426AA9"/>
    <w:rsid w:val="004319D7"/>
    <w:rsid w:val="00433E66"/>
    <w:rsid w:val="00434FCF"/>
    <w:rsid w:val="00436DA8"/>
    <w:rsid w:val="00440315"/>
    <w:rsid w:val="00440F53"/>
    <w:rsid w:val="00442C13"/>
    <w:rsid w:val="00443068"/>
    <w:rsid w:val="004437D8"/>
    <w:rsid w:val="00445041"/>
    <w:rsid w:val="004451D6"/>
    <w:rsid w:val="00446FBF"/>
    <w:rsid w:val="00447EB8"/>
    <w:rsid w:val="00452709"/>
    <w:rsid w:val="00454480"/>
    <w:rsid w:val="0045459D"/>
    <w:rsid w:val="00455E7D"/>
    <w:rsid w:val="00460E79"/>
    <w:rsid w:val="00461BF9"/>
    <w:rsid w:val="004620B7"/>
    <w:rsid w:val="004636CA"/>
    <w:rsid w:val="0046467B"/>
    <w:rsid w:val="00470A5B"/>
    <w:rsid w:val="00472CEC"/>
    <w:rsid w:val="00474467"/>
    <w:rsid w:val="00475B9B"/>
    <w:rsid w:val="00476CED"/>
    <w:rsid w:val="00477E93"/>
    <w:rsid w:val="00480C0F"/>
    <w:rsid w:val="00481148"/>
    <w:rsid w:val="00482AE3"/>
    <w:rsid w:val="00482C96"/>
    <w:rsid w:val="00483317"/>
    <w:rsid w:val="004855F3"/>
    <w:rsid w:val="00485770"/>
    <w:rsid w:val="004905BF"/>
    <w:rsid w:val="0049074E"/>
    <w:rsid w:val="00490958"/>
    <w:rsid w:val="00491F58"/>
    <w:rsid w:val="004956EB"/>
    <w:rsid w:val="004958DE"/>
    <w:rsid w:val="00495CE4"/>
    <w:rsid w:val="00497E15"/>
    <w:rsid w:val="004A1351"/>
    <w:rsid w:val="004A197A"/>
    <w:rsid w:val="004A1981"/>
    <w:rsid w:val="004A581D"/>
    <w:rsid w:val="004A7613"/>
    <w:rsid w:val="004B0369"/>
    <w:rsid w:val="004B2815"/>
    <w:rsid w:val="004B4EC5"/>
    <w:rsid w:val="004B4F4F"/>
    <w:rsid w:val="004B6211"/>
    <w:rsid w:val="004C0934"/>
    <w:rsid w:val="004C1870"/>
    <w:rsid w:val="004C43FE"/>
    <w:rsid w:val="004C6DDB"/>
    <w:rsid w:val="004C71D1"/>
    <w:rsid w:val="004D0468"/>
    <w:rsid w:val="004D1EFC"/>
    <w:rsid w:val="004D5328"/>
    <w:rsid w:val="004D701B"/>
    <w:rsid w:val="004E1E54"/>
    <w:rsid w:val="004E2328"/>
    <w:rsid w:val="004E33E3"/>
    <w:rsid w:val="004E3C95"/>
    <w:rsid w:val="004E50C8"/>
    <w:rsid w:val="004E5F0E"/>
    <w:rsid w:val="004E670A"/>
    <w:rsid w:val="004F21DD"/>
    <w:rsid w:val="004F27F0"/>
    <w:rsid w:val="004F4914"/>
    <w:rsid w:val="00500A69"/>
    <w:rsid w:val="00500AC6"/>
    <w:rsid w:val="00500C3E"/>
    <w:rsid w:val="00500F14"/>
    <w:rsid w:val="00503CA9"/>
    <w:rsid w:val="00504011"/>
    <w:rsid w:val="00504305"/>
    <w:rsid w:val="00506DC0"/>
    <w:rsid w:val="00513847"/>
    <w:rsid w:val="00514C0E"/>
    <w:rsid w:val="00514D4E"/>
    <w:rsid w:val="00520763"/>
    <w:rsid w:val="00523736"/>
    <w:rsid w:val="00523918"/>
    <w:rsid w:val="00524381"/>
    <w:rsid w:val="00524872"/>
    <w:rsid w:val="00526983"/>
    <w:rsid w:val="00526B1C"/>
    <w:rsid w:val="00533FA3"/>
    <w:rsid w:val="005350A9"/>
    <w:rsid w:val="00536B84"/>
    <w:rsid w:val="0053762E"/>
    <w:rsid w:val="00540A91"/>
    <w:rsid w:val="00545395"/>
    <w:rsid w:val="00547995"/>
    <w:rsid w:val="00551944"/>
    <w:rsid w:val="0055415E"/>
    <w:rsid w:val="005550CF"/>
    <w:rsid w:val="00555321"/>
    <w:rsid w:val="005561D4"/>
    <w:rsid w:val="005567FA"/>
    <w:rsid w:val="00556CF6"/>
    <w:rsid w:val="005601A8"/>
    <w:rsid w:val="005611AD"/>
    <w:rsid w:val="00564AB5"/>
    <w:rsid w:val="005667AD"/>
    <w:rsid w:val="005678A7"/>
    <w:rsid w:val="005723B8"/>
    <w:rsid w:val="00576347"/>
    <w:rsid w:val="00576CE5"/>
    <w:rsid w:val="00577807"/>
    <w:rsid w:val="00581B17"/>
    <w:rsid w:val="00585735"/>
    <w:rsid w:val="0058607D"/>
    <w:rsid w:val="00590B20"/>
    <w:rsid w:val="005926B1"/>
    <w:rsid w:val="005945B7"/>
    <w:rsid w:val="00597179"/>
    <w:rsid w:val="005A0A07"/>
    <w:rsid w:val="005A0AA6"/>
    <w:rsid w:val="005A0DC6"/>
    <w:rsid w:val="005A2178"/>
    <w:rsid w:val="005A2952"/>
    <w:rsid w:val="005A5411"/>
    <w:rsid w:val="005A6770"/>
    <w:rsid w:val="005B0423"/>
    <w:rsid w:val="005B0F14"/>
    <w:rsid w:val="005B3A05"/>
    <w:rsid w:val="005B4899"/>
    <w:rsid w:val="005B7A40"/>
    <w:rsid w:val="005C0A02"/>
    <w:rsid w:val="005C22D4"/>
    <w:rsid w:val="005C7016"/>
    <w:rsid w:val="005D5AD1"/>
    <w:rsid w:val="005E2A35"/>
    <w:rsid w:val="005E3136"/>
    <w:rsid w:val="005E4E03"/>
    <w:rsid w:val="005E6BA0"/>
    <w:rsid w:val="005F06C2"/>
    <w:rsid w:val="005F19E6"/>
    <w:rsid w:val="005F2F0C"/>
    <w:rsid w:val="005F36E5"/>
    <w:rsid w:val="005F39B9"/>
    <w:rsid w:val="005F491A"/>
    <w:rsid w:val="00600A10"/>
    <w:rsid w:val="00601B85"/>
    <w:rsid w:val="00601C02"/>
    <w:rsid w:val="006024A8"/>
    <w:rsid w:val="00603091"/>
    <w:rsid w:val="006052FE"/>
    <w:rsid w:val="006053CA"/>
    <w:rsid w:val="006056A8"/>
    <w:rsid w:val="006116E9"/>
    <w:rsid w:val="00612B3D"/>
    <w:rsid w:val="00612EC5"/>
    <w:rsid w:val="00613E4C"/>
    <w:rsid w:val="00614447"/>
    <w:rsid w:val="00617456"/>
    <w:rsid w:val="00617A1B"/>
    <w:rsid w:val="00620A74"/>
    <w:rsid w:val="00621017"/>
    <w:rsid w:val="0062160B"/>
    <w:rsid w:val="006220C4"/>
    <w:rsid w:val="006252DC"/>
    <w:rsid w:val="00625536"/>
    <w:rsid w:val="00626BCB"/>
    <w:rsid w:val="00632121"/>
    <w:rsid w:val="006327B9"/>
    <w:rsid w:val="006331F1"/>
    <w:rsid w:val="00634C17"/>
    <w:rsid w:val="00634C65"/>
    <w:rsid w:val="00634FF6"/>
    <w:rsid w:val="00636A98"/>
    <w:rsid w:val="00637160"/>
    <w:rsid w:val="00637C73"/>
    <w:rsid w:val="00641DA6"/>
    <w:rsid w:val="00642798"/>
    <w:rsid w:val="00643389"/>
    <w:rsid w:val="00644969"/>
    <w:rsid w:val="0064598F"/>
    <w:rsid w:val="00645BA9"/>
    <w:rsid w:val="00647AAD"/>
    <w:rsid w:val="00652A4A"/>
    <w:rsid w:val="0065349A"/>
    <w:rsid w:val="00653F96"/>
    <w:rsid w:val="00655C2A"/>
    <w:rsid w:val="006567C1"/>
    <w:rsid w:val="006612C8"/>
    <w:rsid w:val="00662735"/>
    <w:rsid w:val="006651FB"/>
    <w:rsid w:val="00665E1C"/>
    <w:rsid w:val="006706E1"/>
    <w:rsid w:val="00671CB7"/>
    <w:rsid w:val="0067202A"/>
    <w:rsid w:val="00672AE1"/>
    <w:rsid w:val="006730CB"/>
    <w:rsid w:val="00674F75"/>
    <w:rsid w:val="00676C98"/>
    <w:rsid w:val="00677033"/>
    <w:rsid w:val="00680282"/>
    <w:rsid w:val="00681319"/>
    <w:rsid w:val="006814E9"/>
    <w:rsid w:val="00682A91"/>
    <w:rsid w:val="00683996"/>
    <w:rsid w:val="006845A7"/>
    <w:rsid w:val="006878B6"/>
    <w:rsid w:val="0069404E"/>
    <w:rsid w:val="006955BD"/>
    <w:rsid w:val="00696A73"/>
    <w:rsid w:val="00696D1D"/>
    <w:rsid w:val="006A282E"/>
    <w:rsid w:val="006A3266"/>
    <w:rsid w:val="006A3D44"/>
    <w:rsid w:val="006A4D8F"/>
    <w:rsid w:val="006A5F77"/>
    <w:rsid w:val="006A7747"/>
    <w:rsid w:val="006A77F7"/>
    <w:rsid w:val="006B05C8"/>
    <w:rsid w:val="006B0E58"/>
    <w:rsid w:val="006B27CC"/>
    <w:rsid w:val="006B3047"/>
    <w:rsid w:val="006B31D5"/>
    <w:rsid w:val="006B37D5"/>
    <w:rsid w:val="006B459F"/>
    <w:rsid w:val="006B6347"/>
    <w:rsid w:val="006B7465"/>
    <w:rsid w:val="006C0AEE"/>
    <w:rsid w:val="006C4623"/>
    <w:rsid w:val="006C50EB"/>
    <w:rsid w:val="006C55FE"/>
    <w:rsid w:val="006D03E6"/>
    <w:rsid w:val="006D0B9B"/>
    <w:rsid w:val="006D1E4E"/>
    <w:rsid w:val="006D247F"/>
    <w:rsid w:val="006D249C"/>
    <w:rsid w:val="006D2690"/>
    <w:rsid w:val="006D31BE"/>
    <w:rsid w:val="006D3771"/>
    <w:rsid w:val="006D4157"/>
    <w:rsid w:val="006D5D33"/>
    <w:rsid w:val="006D708B"/>
    <w:rsid w:val="006D7571"/>
    <w:rsid w:val="006E1B9F"/>
    <w:rsid w:val="006E2240"/>
    <w:rsid w:val="006E2798"/>
    <w:rsid w:val="006E3388"/>
    <w:rsid w:val="006E38C8"/>
    <w:rsid w:val="006E4E55"/>
    <w:rsid w:val="006E5F0A"/>
    <w:rsid w:val="006E7FE3"/>
    <w:rsid w:val="006F06DE"/>
    <w:rsid w:val="006F09CF"/>
    <w:rsid w:val="006F193A"/>
    <w:rsid w:val="006F2C6E"/>
    <w:rsid w:val="006F50C0"/>
    <w:rsid w:val="006F7390"/>
    <w:rsid w:val="006F7695"/>
    <w:rsid w:val="006F7984"/>
    <w:rsid w:val="006F7BD7"/>
    <w:rsid w:val="007032F7"/>
    <w:rsid w:val="0070612B"/>
    <w:rsid w:val="007072C1"/>
    <w:rsid w:val="007077C9"/>
    <w:rsid w:val="0071055D"/>
    <w:rsid w:val="00711601"/>
    <w:rsid w:val="00712883"/>
    <w:rsid w:val="00712BEB"/>
    <w:rsid w:val="00715238"/>
    <w:rsid w:val="007160DB"/>
    <w:rsid w:val="007163EF"/>
    <w:rsid w:val="00716585"/>
    <w:rsid w:val="007210B7"/>
    <w:rsid w:val="00722D3F"/>
    <w:rsid w:val="00724AA9"/>
    <w:rsid w:val="00726A9F"/>
    <w:rsid w:val="007273A3"/>
    <w:rsid w:val="0072754F"/>
    <w:rsid w:val="00732CF6"/>
    <w:rsid w:val="00733526"/>
    <w:rsid w:val="00733DC0"/>
    <w:rsid w:val="007354C7"/>
    <w:rsid w:val="0073656C"/>
    <w:rsid w:val="0074078A"/>
    <w:rsid w:val="00741089"/>
    <w:rsid w:val="00741CFC"/>
    <w:rsid w:val="00741D65"/>
    <w:rsid w:val="00743114"/>
    <w:rsid w:val="00743DB2"/>
    <w:rsid w:val="00744C7D"/>
    <w:rsid w:val="007456A6"/>
    <w:rsid w:val="00745B52"/>
    <w:rsid w:val="00746304"/>
    <w:rsid w:val="007509C6"/>
    <w:rsid w:val="00750E9B"/>
    <w:rsid w:val="007527FD"/>
    <w:rsid w:val="00754350"/>
    <w:rsid w:val="00754413"/>
    <w:rsid w:val="007552D1"/>
    <w:rsid w:val="0075604F"/>
    <w:rsid w:val="00757B09"/>
    <w:rsid w:val="007603D2"/>
    <w:rsid w:val="00762A12"/>
    <w:rsid w:val="007700C0"/>
    <w:rsid w:val="00770D85"/>
    <w:rsid w:val="00771F1A"/>
    <w:rsid w:val="0077613E"/>
    <w:rsid w:val="00781C00"/>
    <w:rsid w:val="00781DD1"/>
    <w:rsid w:val="007821B7"/>
    <w:rsid w:val="00782A7D"/>
    <w:rsid w:val="00782BE0"/>
    <w:rsid w:val="0078347B"/>
    <w:rsid w:val="0078460F"/>
    <w:rsid w:val="007847AF"/>
    <w:rsid w:val="00784E46"/>
    <w:rsid w:val="00786684"/>
    <w:rsid w:val="0079415D"/>
    <w:rsid w:val="007945F9"/>
    <w:rsid w:val="00795F37"/>
    <w:rsid w:val="00797E00"/>
    <w:rsid w:val="007A0180"/>
    <w:rsid w:val="007A01DE"/>
    <w:rsid w:val="007A085F"/>
    <w:rsid w:val="007A089F"/>
    <w:rsid w:val="007A17C5"/>
    <w:rsid w:val="007A3583"/>
    <w:rsid w:val="007A5A1E"/>
    <w:rsid w:val="007A67A0"/>
    <w:rsid w:val="007A70C3"/>
    <w:rsid w:val="007A78C7"/>
    <w:rsid w:val="007B159C"/>
    <w:rsid w:val="007B1832"/>
    <w:rsid w:val="007B7557"/>
    <w:rsid w:val="007C2972"/>
    <w:rsid w:val="007C2B38"/>
    <w:rsid w:val="007C5181"/>
    <w:rsid w:val="007C7C25"/>
    <w:rsid w:val="007C7D93"/>
    <w:rsid w:val="007D112B"/>
    <w:rsid w:val="007D142E"/>
    <w:rsid w:val="007D1589"/>
    <w:rsid w:val="007D4F33"/>
    <w:rsid w:val="007D5FE2"/>
    <w:rsid w:val="007D729A"/>
    <w:rsid w:val="007E0126"/>
    <w:rsid w:val="007E3280"/>
    <w:rsid w:val="007E3C12"/>
    <w:rsid w:val="007E5E67"/>
    <w:rsid w:val="007F3595"/>
    <w:rsid w:val="007F3CE3"/>
    <w:rsid w:val="007F4629"/>
    <w:rsid w:val="007F7A18"/>
    <w:rsid w:val="00802789"/>
    <w:rsid w:val="00802862"/>
    <w:rsid w:val="008032FC"/>
    <w:rsid w:val="0080605A"/>
    <w:rsid w:val="0080738D"/>
    <w:rsid w:val="008100A7"/>
    <w:rsid w:val="008109E5"/>
    <w:rsid w:val="00810BB6"/>
    <w:rsid w:val="00811FBD"/>
    <w:rsid w:val="008131E2"/>
    <w:rsid w:val="008143D0"/>
    <w:rsid w:val="008157D6"/>
    <w:rsid w:val="008214F6"/>
    <w:rsid w:val="00821FF7"/>
    <w:rsid w:val="00824939"/>
    <w:rsid w:val="00825E37"/>
    <w:rsid w:val="00834706"/>
    <w:rsid w:val="00835145"/>
    <w:rsid w:val="00837859"/>
    <w:rsid w:val="0084023E"/>
    <w:rsid w:val="00840F49"/>
    <w:rsid w:val="00842A34"/>
    <w:rsid w:val="00843A37"/>
    <w:rsid w:val="00844D56"/>
    <w:rsid w:val="00846B68"/>
    <w:rsid w:val="0084706B"/>
    <w:rsid w:val="00847A72"/>
    <w:rsid w:val="0085029D"/>
    <w:rsid w:val="00851F2F"/>
    <w:rsid w:val="00853FBE"/>
    <w:rsid w:val="00854AC2"/>
    <w:rsid w:val="00855DD3"/>
    <w:rsid w:val="00855E5A"/>
    <w:rsid w:val="00860359"/>
    <w:rsid w:val="00860CB4"/>
    <w:rsid w:val="0086121D"/>
    <w:rsid w:val="00862FC9"/>
    <w:rsid w:val="0086382E"/>
    <w:rsid w:val="008666AD"/>
    <w:rsid w:val="00866C02"/>
    <w:rsid w:val="00866C34"/>
    <w:rsid w:val="00871B69"/>
    <w:rsid w:val="00876B61"/>
    <w:rsid w:val="00876EB5"/>
    <w:rsid w:val="0087771F"/>
    <w:rsid w:val="00880C23"/>
    <w:rsid w:val="008833A8"/>
    <w:rsid w:val="00884E3E"/>
    <w:rsid w:val="00886E69"/>
    <w:rsid w:val="008875E9"/>
    <w:rsid w:val="00890642"/>
    <w:rsid w:val="008918DC"/>
    <w:rsid w:val="008943F0"/>
    <w:rsid w:val="00897D6D"/>
    <w:rsid w:val="008A4B80"/>
    <w:rsid w:val="008A4FBA"/>
    <w:rsid w:val="008A5B64"/>
    <w:rsid w:val="008A691E"/>
    <w:rsid w:val="008A7BB9"/>
    <w:rsid w:val="008B10ED"/>
    <w:rsid w:val="008B2820"/>
    <w:rsid w:val="008B2B80"/>
    <w:rsid w:val="008B4577"/>
    <w:rsid w:val="008B6ACA"/>
    <w:rsid w:val="008B70AC"/>
    <w:rsid w:val="008B7A14"/>
    <w:rsid w:val="008C0935"/>
    <w:rsid w:val="008C1AB7"/>
    <w:rsid w:val="008C385E"/>
    <w:rsid w:val="008C3942"/>
    <w:rsid w:val="008C4B3B"/>
    <w:rsid w:val="008C7567"/>
    <w:rsid w:val="008C7877"/>
    <w:rsid w:val="008D0687"/>
    <w:rsid w:val="008D109F"/>
    <w:rsid w:val="008D1A0B"/>
    <w:rsid w:val="008D2284"/>
    <w:rsid w:val="008D27AD"/>
    <w:rsid w:val="008D2AAF"/>
    <w:rsid w:val="008D64FE"/>
    <w:rsid w:val="008E0561"/>
    <w:rsid w:val="008E1EFB"/>
    <w:rsid w:val="008E2024"/>
    <w:rsid w:val="008E2469"/>
    <w:rsid w:val="008E260B"/>
    <w:rsid w:val="008E3048"/>
    <w:rsid w:val="008E4F31"/>
    <w:rsid w:val="008E5BB0"/>
    <w:rsid w:val="008E7A8A"/>
    <w:rsid w:val="008F00AA"/>
    <w:rsid w:val="008F09C5"/>
    <w:rsid w:val="008F213B"/>
    <w:rsid w:val="008F6685"/>
    <w:rsid w:val="008F68E0"/>
    <w:rsid w:val="008F73A2"/>
    <w:rsid w:val="009013FC"/>
    <w:rsid w:val="0090216F"/>
    <w:rsid w:val="009044A8"/>
    <w:rsid w:val="00906134"/>
    <w:rsid w:val="009075F4"/>
    <w:rsid w:val="0090765F"/>
    <w:rsid w:val="0091352C"/>
    <w:rsid w:val="009156C6"/>
    <w:rsid w:val="009229BC"/>
    <w:rsid w:val="0092434C"/>
    <w:rsid w:val="00925894"/>
    <w:rsid w:val="00925B25"/>
    <w:rsid w:val="009263C7"/>
    <w:rsid w:val="009300C7"/>
    <w:rsid w:val="00931025"/>
    <w:rsid w:val="00932C3C"/>
    <w:rsid w:val="00933589"/>
    <w:rsid w:val="00934D1B"/>
    <w:rsid w:val="00940115"/>
    <w:rsid w:val="00943343"/>
    <w:rsid w:val="00943B9D"/>
    <w:rsid w:val="0094431D"/>
    <w:rsid w:val="00944C5A"/>
    <w:rsid w:val="00944F55"/>
    <w:rsid w:val="00950B2F"/>
    <w:rsid w:val="009514C8"/>
    <w:rsid w:val="0095314B"/>
    <w:rsid w:val="009532D9"/>
    <w:rsid w:val="009540C3"/>
    <w:rsid w:val="00955F1D"/>
    <w:rsid w:val="009628DD"/>
    <w:rsid w:val="00963382"/>
    <w:rsid w:val="00964048"/>
    <w:rsid w:val="00965506"/>
    <w:rsid w:val="009665B6"/>
    <w:rsid w:val="009677F7"/>
    <w:rsid w:val="00967838"/>
    <w:rsid w:val="0097044E"/>
    <w:rsid w:val="009705AA"/>
    <w:rsid w:val="0097143B"/>
    <w:rsid w:val="0097657F"/>
    <w:rsid w:val="009807F3"/>
    <w:rsid w:val="00981F07"/>
    <w:rsid w:val="0098319A"/>
    <w:rsid w:val="00987C19"/>
    <w:rsid w:val="00992579"/>
    <w:rsid w:val="009A0B84"/>
    <w:rsid w:val="009A159A"/>
    <w:rsid w:val="009A3473"/>
    <w:rsid w:val="009A7F58"/>
    <w:rsid w:val="009B00F0"/>
    <w:rsid w:val="009B16BF"/>
    <w:rsid w:val="009B2D77"/>
    <w:rsid w:val="009B41EB"/>
    <w:rsid w:val="009B52DF"/>
    <w:rsid w:val="009B7875"/>
    <w:rsid w:val="009C012B"/>
    <w:rsid w:val="009C3114"/>
    <w:rsid w:val="009C4068"/>
    <w:rsid w:val="009C4C3C"/>
    <w:rsid w:val="009C57B2"/>
    <w:rsid w:val="009C6672"/>
    <w:rsid w:val="009D087D"/>
    <w:rsid w:val="009D2CB8"/>
    <w:rsid w:val="009D6374"/>
    <w:rsid w:val="009D63DC"/>
    <w:rsid w:val="009E26AE"/>
    <w:rsid w:val="009E46CE"/>
    <w:rsid w:val="009E4EC3"/>
    <w:rsid w:val="009F2AF8"/>
    <w:rsid w:val="009F2CF4"/>
    <w:rsid w:val="009F52A1"/>
    <w:rsid w:val="009F669F"/>
    <w:rsid w:val="00A0346E"/>
    <w:rsid w:val="00A05204"/>
    <w:rsid w:val="00A06506"/>
    <w:rsid w:val="00A07561"/>
    <w:rsid w:val="00A11C00"/>
    <w:rsid w:val="00A128F4"/>
    <w:rsid w:val="00A13F04"/>
    <w:rsid w:val="00A14AF4"/>
    <w:rsid w:val="00A202B9"/>
    <w:rsid w:val="00A20561"/>
    <w:rsid w:val="00A20FF4"/>
    <w:rsid w:val="00A210EF"/>
    <w:rsid w:val="00A21108"/>
    <w:rsid w:val="00A2231F"/>
    <w:rsid w:val="00A2570C"/>
    <w:rsid w:val="00A26EE5"/>
    <w:rsid w:val="00A3167B"/>
    <w:rsid w:val="00A324E4"/>
    <w:rsid w:val="00A32801"/>
    <w:rsid w:val="00A32F55"/>
    <w:rsid w:val="00A36EDC"/>
    <w:rsid w:val="00A4104D"/>
    <w:rsid w:val="00A4258A"/>
    <w:rsid w:val="00A43BA8"/>
    <w:rsid w:val="00A43E28"/>
    <w:rsid w:val="00A4696E"/>
    <w:rsid w:val="00A469C6"/>
    <w:rsid w:val="00A46AAD"/>
    <w:rsid w:val="00A47CDD"/>
    <w:rsid w:val="00A52C08"/>
    <w:rsid w:val="00A53448"/>
    <w:rsid w:val="00A557D5"/>
    <w:rsid w:val="00A60C47"/>
    <w:rsid w:val="00A61BCF"/>
    <w:rsid w:val="00A6344D"/>
    <w:rsid w:val="00A64D02"/>
    <w:rsid w:val="00A707A9"/>
    <w:rsid w:val="00A72A3E"/>
    <w:rsid w:val="00A74AFD"/>
    <w:rsid w:val="00A74D4D"/>
    <w:rsid w:val="00A75E33"/>
    <w:rsid w:val="00A76285"/>
    <w:rsid w:val="00A77428"/>
    <w:rsid w:val="00A81737"/>
    <w:rsid w:val="00A8552F"/>
    <w:rsid w:val="00A86367"/>
    <w:rsid w:val="00A86690"/>
    <w:rsid w:val="00A86771"/>
    <w:rsid w:val="00A869E6"/>
    <w:rsid w:val="00A90227"/>
    <w:rsid w:val="00A92854"/>
    <w:rsid w:val="00A928D2"/>
    <w:rsid w:val="00A958B8"/>
    <w:rsid w:val="00A95B4D"/>
    <w:rsid w:val="00A96717"/>
    <w:rsid w:val="00A96D32"/>
    <w:rsid w:val="00AA0497"/>
    <w:rsid w:val="00AA116A"/>
    <w:rsid w:val="00AA2E1E"/>
    <w:rsid w:val="00AB12FE"/>
    <w:rsid w:val="00AB2415"/>
    <w:rsid w:val="00AB3293"/>
    <w:rsid w:val="00AB65F6"/>
    <w:rsid w:val="00AB67CA"/>
    <w:rsid w:val="00AB6982"/>
    <w:rsid w:val="00AB6C58"/>
    <w:rsid w:val="00AB718E"/>
    <w:rsid w:val="00AB78B7"/>
    <w:rsid w:val="00AC21AF"/>
    <w:rsid w:val="00AD0C2A"/>
    <w:rsid w:val="00AD19E5"/>
    <w:rsid w:val="00AD4A9D"/>
    <w:rsid w:val="00AD6B61"/>
    <w:rsid w:val="00AD7E45"/>
    <w:rsid w:val="00AD7ED5"/>
    <w:rsid w:val="00AE143C"/>
    <w:rsid w:val="00AE23C1"/>
    <w:rsid w:val="00AE249E"/>
    <w:rsid w:val="00AE2DFC"/>
    <w:rsid w:val="00AE3E0B"/>
    <w:rsid w:val="00AE3EE5"/>
    <w:rsid w:val="00AE40F2"/>
    <w:rsid w:val="00AE6B95"/>
    <w:rsid w:val="00AF0D21"/>
    <w:rsid w:val="00AF2B5C"/>
    <w:rsid w:val="00AF2E8C"/>
    <w:rsid w:val="00AF358D"/>
    <w:rsid w:val="00AF3F1A"/>
    <w:rsid w:val="00B0227A"/>
    <w:rsid w:val="00B02B61"/>
    <w:rsid w:val="00B03D7D"/>
    <w:rsid w:val="00B0501B"/>
    <w:rsid w:val="00B061FF"/>
    <w:rsid w:val="00B067FB"/>
    <w:rsid w:val="00B0754E"/>
    <w:rsid w:val="00B12296"/>
    <w:rsid w:val="00B134A4"/>
    <w:rsid w:val="00B153CA"/>
    <w:rsid w:val="00B1680F"/>
    <w:rsid w:val="00B177B7"/>
    <w:rsid w:val="00B207C3"/>
    <w:rsid w:val="00B20FA4"/>
    <w:rsid w:val="00B20FB1"/>
    <w:rsid w:val="00B23587"/>
    <w:rsid w:val="00B243EC"/>
    <w:rsid w:val="00B25CD3"/>
    <w:rsid w:val="00B279A1"/>
    <w:rsid w:val="00B30B24"/>
    <w:rsid w:val="00B31FF9"/>
    <w:rsid w:val="00B329BA"/>
    <w:rsid w:val="00B34850"/>
    <w:rsid w:val="00B34E5B"/>
    <w:rsid w:val="00B35A11"/>
    <w:rsid w:val="00B37423"/>
    <w:rsid w:val="00B37F8F"/>
    <w:rsid w:val="00B42797"/>
    <w:rsid w:val="00B4318B"/>
    <w:rsid w:val="00B43E5B"/>
    <w:rsid w:val="00B44A8E"/>
    <w:rsid w:val="00B4587B"/>
    <w:rsid w:val="00B5276A"/>
    <w:rsid w:val="00B52A58"/>
    <w:rsid w:val="00B5348D"/>
    <w:rsid w:val="00B53F5C"/>
    <w:rsid w:val="00B54FD3"/>
    <w:rsid w:val="00B55A60"/>
    <w:rsid w:val="00B561C7"/>
    <w:rsid w:val="00B60200"/>
    <w:rsid w:val="00B62C22"/>
    <w:rsid w:val="00B62C44"/>
    <w:rsid w:val="00B63560"/>
    <w:rsid w:val="00B6423F"/>
    <w:rsid w:val="00B70373"/>
    <w:rsid w:val="00B73BAD"/>
    <w:rsid w:val="00B75DBA"/>
    <w:rsid w:val="00B80AA1"/>
    <w:rsid w:val="00B80FB3"/>
    <w:rsid w:val="00B812EF"/>
    <w:rsid w:val="00B8296D"/>
    <w:rsid w:val="00B83202"/>
    <w:rsid w:val="00B8531D"/>
    <w:rsid w:val="00B85C39"/>
    <w:rsid w:val="00B904A5"/>
    <w:rsid w:val="00B90D9A"/>
    <w:rsid w:val="00B91D2D"/>
    <w:rsid w:val="00B921C8"/>
    <w:rsid w:val="00B933EA"/>
    <w:rsid w:val="00B93772"/>
    <w:rsid w:val="00B95BC5"/>
    <w:rsid w:val="00B96723"/>
    <w:rsid w:val="00B97B91"/>
    <w:rsid w:val="00BA25E4"/>
    <w:rsid w:val="00BB038A"/>
    <w:rsid w:val="00BB0784"/>
    <w:rsid w:val="00BB3CEA"/>
    <w:rsid w:val="00BB5A5C"/>
    <w:rsid w:val="00BB617B"/>
    <w:rsid w:val="00BB6B09"/>
    <w:rsid w:val="00BB756E"/>
    <w:rsid w:val="00BC0705"/>
    <w:rsid w:val="00BC32EA"/>
    <w:rsid w:val="00BC3D54"/>
    <w:rsid w:val="00BD13BC"/>
    <w:rsid w:val="00BD1F84"/>
    <w:rsid w:val="00BD2770"/>
    <w:rsid w:val="00BD3566"/>
    <w:rsid w:val="00BD3D60"/>
    <w:rsid w:val="00BD5A84"/>
    <w:rsid w:val="00BD7801"/>
    <w:rsid w:val="00BE2316"/>
    <w:rsid w:val="00BE3D71"/>
    <w:rsid w:val="00BE4417"/>
    <w:rsid w:val="00BE5041"/>
    <w:rsid w:val="00BF0154"/>
    <w:rsid w:val="00BF03C8"/>
    <w:rsid w:val="00BF13CF"/>
    <w:rsid w:val="00BF2526"/>
    <w:rsid w:val="00BF2CC4"/>
    <w:rsid w:val="00BF4E50"/>
    <w:rsid w:val="00BF5C20"/>
    <w:rsid w:val="00BF64FA"/>
    <w:rsid w:val="00BF7B40"/>
    <w:rsid w:val="00C0004A"/>
    <w:rsid w:val="00C04221"/>
    <w:rsid w:val="00C049AB"/>
    <w:rsid w:val="00C071C9"/>
    <w:rsid w:val="00C07979"/>
    <w:rsid w:val="00C125CD"/>
    <w:rsid w:val="00C12756"/>
    <w:rsid w:val="00C13D60"/>
    <w:rsid w:val="00C142EB"/>
    <w:rsid w:val="00C14F68"/>
    <w:rsid w:val="00C15300"/>
    <w:rsid w:val="00C16C4E"/>
    <w:rsid w:val="00C16EBD"/>
    <w:rsid w:val="00C23441"/>
    <w:rsid w:val="00C24B60"/>
    <w:rsid w:val="00C25BF8"/>
    <w:rsid w:val="00C26CB8"/>
    <w:rsid w:val="00C32B9A"/>
    <w:rsid w:val="00C3315B"/>
    <w:rsid w:val="00C35150"/>
    <w:rsid w:val="00C36777"/>
    <w:rsid w:val="00C41261"/>
    <w:rsid w:val="00C44946"/>
    <w:rsid w:val="00C46DC3"/>
    <w:rsid w:val="00C47051"/>
    <w:rsid w:val="00C47459"/>
    <w:rsid w:val="00C47EAE"/>
    <w:rsid w:val="00C508D6"/>
    <w:rsid w:val="00C512B7"/>
    <w:rsid w:val="00C538C9"/>
    <w:rsid w:val="00C55CFF"/>
    <w:rsid w:val="00C56A0B"/>
    <w:rsid w:val="00C61DEA"/>
    <w:rsid w:val="00C61F7C"/>
    <w:rsid w:val="00C61FDD"/>
    <w:rsid w:val="00C627B8"/>
    <w:rsid w:val="00C6300B"/>
    <w:rsid w:val="00C63EF2"/>
    <w:rsid w:val="00C648A0"/>
    <w:rsid w:val="00C648CE"/>
    <w:rsid w:val="00C67E07"/>
    <w:rsid w:val="00C73E71"/>
    <w:rsid w:val="00C75478"/>
    <w:rsid w:val="00C76ADA"/>
    <w:rsid w:val="00C76D39"/>
    <w:rsid w:val="00C77DCB"/>
    <w:rsid w:val="00C80DEC"/>
    <w:rsid w:val="00C80E08"/>
    <w:rsid w:val="00C814D6"/>
    <w:rsid w:val="00C82577"/>
    <w:rsid w:val="00C828FC"/>
    <w:rsid w:val="00C85A57"/>
    <w:rsid w:val="00C85D2D"/>
    <w:rsid w:val="00C87211"/>
    <w:rsid w:val="00C87B39"/>
    <w:rsid w:val="00C87F9E"/>
    <w:rsid w:val="00C9174A"/>
    <w:rsid w:val="00C922F0"/>
    <w:rsid w:val="00C96E7D"/>
    <w:rsid w:val="00CA0964"/>
    <w:rsid w:val="00CA4828"/>
    <w:rsid w:val="00CA5106"/>
    <w:rsid w:val="00CA51CE"/>
    <w:rsid w:val="00CA6C23"/>
    <w:rsid w:val="00CB181E"/>
    <w:rsid w:val="00CB220C"/>
    <w:rsid w:val="00CB3428"/>
    <w:rsid w:val="00CB505F"/>
    <w:rsid w:val="00CB6527"/>
    <w:rsid w:val="00CB6832"/>
    <w:rsid w:val="00CB6F97"/>
    <w:rsid w:val="00CB7D26"/>
    <w:rsid w:val="00CC39ED"/>
    <w:rsid w:val="00CC3CE4"/>
    <w:rsid w:val="00CC5562"/>
    <w:rsid w:val="00CC6645"/>
    <w:rsid w:val="00CC7638"/>
    <w:rsid w:val="00CD1128"/>
    <w:rsid w:val="00CD21FB"/>
    <w:rsid w:val="00CD5795"/>
    <w:rsid w:val="00CD64BD"/>
    <w:rsid w:val="00CD66C0"/>
    <w:rsid w:val="00CD6DD3"/>
    <w:rsid w:val="00CD78EA"/>
    <w:rsid w:val="00CD7B84"/>
    <w:rsid w:val="00CE1820"/>
    <w:rsid w:val="00CE74EB"/>
    <w:rsid w:val="00CF00C0"/>
    <w:rsid w:val="00CF118D"/>
    <w:rsid w:val="00CF34A4"/>
    <w:rsid w:val="00D022C4"/>
    <w:rsid w:val="00D02303"/>
    <w:rsid w:val="00D0252B"/>
    <w:rsid w:val="00D026F0"/>
    <w:rsid w:val="00D02FB9"/>
    <w:rsid w:val="00D036E4"/>
    <w:rsid w:val="00D044E3"/>
    <w:rsid w:val="00D04B88"/>
    <w:rsid w:val="00D04C8E"/>
    <w:rsid w:val="00D05DE7"/>
    <w:rsid w:val="00D073B2"/>
    <w:rsid w:val="00D074B8"/>
    <w:rsid w:val="00D1011A"/>
    <w:rsid w:val="00D1050C"/>
    <w:rsid w:val="00D115FA"/>
    <w:rsid w:val="00D11C0B"/>
    <w:rsid w:val="00D1342C"/>
    <w:rsid w:val="00D16835"/>
    <w:rsid w:val="00D16B19"/>
    <w:rsid w:val="00D17DE6"/>
    <w:rsid w:val="00D211B7"/>
    <w:rsid w:val="00D230DD"/>
    <w:rsid w:val="00D23756"/>
    <w:rsid w:val="00D27147"/>
    <w:rsid w:val="00D279F4"/>
    <w:rsid w:val="00D3057C"/>
    <w:rsid w:val="00D33280"/>
    <w:rsid w:val="00D3359B"/>
    <w:rsid w:val="00D37164"/>
    <w:rsid w:val="00D40889"/>
    <w:rsid w:val="00D41F84"/>
    <w:rsid w:val="00D4421A"/>
    <w:rsid w:val="00D447A9"/>
    <w:rsid w:val="00D5077C"/>
    <w:rsid w:val="00D559B5"/>
    <w:rsid w:val="00D55E3C"/>
    <w:rsid w:val="00D567E9"/>
    <w:rsid w:val="00D56D7B"/>
    <w:rsid w:val="00D6002D"/>
    <w:rsid w:val="00D62CFE"/>
    <w:rsid w:val="00D639FA"/>
    <w:rsid w:val="00D674D2"/>
    <w:rsid w:val="00D72B0B"/>
    <w:rsid w:val="00D7319E"/>
    <w:rsid w:val="00D73B42"/>
    <w:rsid w:val="00D74172"/>
    <w:rsid w:val="00D778BE"/>
    <w:rsid w:val="00D816DB"/>
    <w:rsid w:val="00D829F3"/>
    <w:rsid w:val="00D82B7E"/>
    <w:rsid w:val="00D83176"/>
    <w:rsid w:val="00D855E8"/>
    <w:rsid w:val="00D8613F"/>
    <w:rsid w:val="00D876D6"/>
    <w:rsid w:val="00D90D83"/>
    <w:rsid w:val="00D91012"/>
    <w:rsid w:val="00D910BB"/>
    <w:rsid w:val="00D912DA"/>
    <w:rsid w:val="00D93829"/>
    <w:rsid w:val="00D941AA"/>
    <w:rsid w:val="00D96986"/>
    <w:rsid w:val="00D9783E"/>
    <w:rsid w:val="00DA62D8"/>
    <w:rsid w:val="00DA6728"/>
    <w:rsid w:val="00DA74A5"/>
    <w:rsid w:val="00DB0154"/>
    <w:rsid w:val="00DB2DC2"/>
    <w:rsid w:val="00DB78DA"/>
    <w:rsid w:val="00DC05BC"/>
    <w:rsid w:val="00DC1704"/>
    <w:rsid w:val="00DD07B0"/>
    <w:rsid w:val="00DD0908"/>
    <w:rsid w:val="00DD146D"/>
    <w:rsid w:val="00DD5687"/>
    <w:rsid w:val="00DD6F5E"/>
    <w:rsid w:val="00DE161D"/>
    <w:rsid w:val="00DE3B7E"/>
    <w:rsid w:val="00DE4D7F"/>
    <w:rsid w:val="00DE6D0C"/>
    <w:rsid w:val="00DE7B29"/>
    <w:rsid w:val="00DF1178"/>
    <w:rsid w:val="00DF3835"/>
    <w:rsid w:val="00DF578B"/>
    <w:rsid w:val="00DF72A3"/>
    <w:rsid w:val="00E008C3"/>
    <w:rsid w:val="00E0177A"/>
    <w:rsid w:val="00E04866"/>
    <w:rsid w:val="00E0569D"/>
    <w:rsid w:val="00E057DD"/>
    <w:rsid w:val="00E06405"/>
    <w:rsid w:val="00E10620"/>
    <w:rsid w:val="00E14A8A"/>
    <w:rsid w:val="00E163E9"/>
    <w:rsid w:val="00E20091"/>
    <w:rsid w:val="00E22D27"/>
    <w:rsid w:val="00E2420C"/>
    <w:rsid w:val="00E24364"/>
    <w:rsid w:val="00E25ED9"/>
    <w:rsid w:val="00E27F94"/>
    <w:rsid w:val="00E305BC"/>
    <w:rsid w:val="00E30FCF"/>
    <w:rsid w:val="00E310DB"/>
    <w:rsid w:val="00E34823"/>
    <w:rsid w:val="00E366E5"/>
    <w:rsid w:val="00E36D0E"/>
    <w:rsid w:val="00E376BF"/>
    <w:rsid w:val="00E461A0"/>
    <w:rsid w:val="00E4689D"/>
    <w:rsid w:val="00E46C1C"/>
    <w:rsid w:val="00E47293"/>
    <w:rsid w:val="00E47672"/>
    <w:rsid w:val="00E5164A"/>
    <w:rsid w:val="00E51BC2"/>
    <w:rsid w:val="00E56452"/>
    <w:rsid w:val="00E575E5"/>
    <w:rsid w:val="00E57D43"/>
    <w:rsid w:val="00E62A29"/>
    <w:rsid w:val="00E65307"/>
    <w:rsid w:val="00E657C4"/>
    <w:rsid w:val="00E71AD7"/>
    <w:rsid w:val="00E71EC0"/>
    <w:rsid w:val="00E71F0D"/>
    <w:rsid w:val="00E730AD"/>
    <w:rsid w:val="00E7327C"/>
    <w:rsid w:val="00E73C85"/>
    <w:rsid w:val="00E73C88"/>
    <w:rsid w:val="00E740BF"/>
    <w:rsid w:val="00E747EB"/>
    <w:rsid w:val="00E76127"/>
    <w:rsid w:val="00E7703A"/>
    <w:rsid w:val="00E80270"/>
    <w:rsid w:val="00E80755"/>
    <w:rsid w:val="00E8082F"/>
    <w:rsid w:val="00E8197C"/>
    <w:rsid w:val="00E8320D"/>
    <w:rsid w:val="00E8331C"/>
    <w:rsid w:val="00E84F49"/>
    <w:rsid w:val="00E90F26"/>
    <w:rsid w:val="00E9264A"/>
    <w:rsid w:val="00E9573A"/>
    <w:rsid w:val="00E95DE5"/>
    <w:rsid w:val="00E96CBA"/>
    <w:rsid w:val="00EA30CD"/>
    <w:rsid w:val="00EA34C1"/>
    <w:rsid w:val="00EA3751"/>
    <w:rsid w:val="00EA5947"/>
    <w:rsid w:val="00EA72A3"/>
    <w:rsid w:val="00EA7BDA"/>
    <w:rsid w:val="00EA7E48"/>
    <w:rsid w:val="00EB04A9"/>
    <w:rsid w:val="00EB09E9"/>
    <w:rsid w:val="00EC0CDD"/>
    <w:rsid w:val="00EC3F90"/>
    <w:rsid w:val="00EC522F"/>
    <w:rsid w:val="00EC6B88"/>
    <w:rsid w:val="00EC7279"/>
    <w:rsid w:val="00ED0484"/>
    <w:rsid w:val="00ED22E7"/>
    <w:rsid w:val="00ED264C"/>
    <w:rsid w:val="00ED2EF1"/>
    <w:rsid w:val="00ED39D9"/>
    <w:rsid w:val="00ED3CE4"/>
    <w:rsid w:val="00ED3D94"/>
    <w:rsid w:val="00ED7564"/>
    <w:rsid w:val="00EE1ADC"/>
    <w:rsid w:val="00EE1C72"/>
    <w:rsid w:val="00EE21F9"/>
    <w:rsid w:val="00EF0607"/>
    <w:rsid w:val="00EF0A93"/>
    <w:rsid w:val="00EF2275"/>
    <w:rsid w:val="00EF2F6A"/>
    <w:rsid w:val="00EF2FFE"/>
    <w:rsid w:val="00EF394B"/>
    <w:rsid w:val="00EF62FB"/>
    <w:rsid w:val="00F0083B"/>
    <w:rsid w:val="00F01DD5"/>
    <w:rsid w:val="00F02EFC"/>
    <w:rsid w:val="00F051DE"/>
    <w:rsid w:val="00F0568B"/>
    <w:rsid w:val="00F11A14"/>
    <w:rsid w:val="00F11F7C"/>
    <w:rsid w:val="00F126B0"/>
    <w:rsid w:val="00F13AF7"/>
    <w:rsid w:val="00F1688A"/>
    <w:rsid w:val="00F1728D"/>
    <w:rsid w:val="00F172D2"/>
    <w:rsid w:val="00F219CD"/>
    <w:rsid w:val="00F24206"/>
    <w:rsid w:val="00F2591C"/>
    <w:rsid w:val="00F2639D"/>
    <w:rsid w:val="00F26904"/>
    <w:rsid w:val="00F26D4A"/>
    <w:rsid w:val="00F30A62"/>
    <w:rsid w:val="00F315BF"/>
    <w:rsid w:val="00F35136"/>
    <w:rsid w:val="00F35190"/>
    <w:rsid w:val="00F368AE"/>
    <w:rsid w:val="00F36B83"/>
    <w:rsid w:val="00F37950"/>
    <w:rsid w:val="00F426B1"/>
    <w:rsid w:val="00F45307"/>
    <w:rsid w:val="00F54095"/>
    <w:rsid w:val="00F552A2"/>
    <w:rsid w:val="00F56597"/>
    <w:rsid w:val="00F621A8"/>
    <w:rsid w:val="00F6410A"/>
    <w:rsid w:val="00F653C3"/>
    <w:rsid w:val="00F66532"/>
    <w:rsid w:val="00F668BD"/>
    <w:rsid w:val="00F702B3"/>
    <w:rsid w:val="00F721A7"/>
    <w:rsid w:val="00F7343B"/>
    <w:rsid w:val="00F74C79"/>
    <w:rsid w:val="00F77F50"/>
    <w:rsid w:val="00F80200"/>
    <w:rsid w:val="00F806D3"/>
    <w:rsid w:val="00F8425B"/>
    <w:rsid w:val="00F845B8"/>
    <w:rsid w:val="00F92446"/>
    <w:rsid w:val="00F92CC9"/>
    <w:rsid w:val="00F948DA"/>
    <w:rsid w:val="00F94B1F"/>
    <w:rsid w:val="00F94CB6"/>
    <w:rsid w:val="00F960F4"/>
    <w:rsid w:val="00F9659A"/>
    <w:rsid w:val="00F966F6"/>
    <w:rsid w:val="00F97A18"/>
    <w:rsid w:val="00F97FD7"/>
    <w:rsid w:val="00FA13D6"/>
    <w:rsid w:val="00FA2F91"/>
    <w:rsid w:val="00FA5388"/>
    <w:rsid w:val="00FA5A6A"/>
    <w:rsid w:val="00FA78F5"/>
    <w:rsid w:val="00FA7EA2"/>
    <w:rsid w:val="00FB0E7B"/>
    <w:rsid w:val="00FB244B"/>
    <w:rsid w:val="00FB3B8E"/>
    <w:rsid w:val="00FB3C4C"/>
    <w:rsid w:val="00FB60F5"/>
    <w:rsid w:val="00FB6FA8"/>
    <w:rsid w:val="00FB79D3"/>
    <w:rsid w:val="00FC2A64"/>
    <w:rsid w:val="00FC3B45"/>
    <w:rsid w:val="00FC5563"/>
    <w:rsid w:val="00FC5959"/>
    <w:rsid w:val="00FC5AAB"/>
    <w:rsid w:val="00FC658E"/>
    <w:rsid w:val="00FC6A12"/>
    <w:rsid w:val="00FC6ACF"/>
    <w:rsid w:val="00FD2FBA"/>
    <w:rsid w:val="00FD37CB"/>
    <w:rsid w:val="00FD6F79"/>
    <w:rsid w:val="00FD78D2"/>
    <w:rsid w:val="00FE0C24"/>
    <w:rsid w:val="00FE1888"/>
    <w:rsid w:val="00FE2040"/>
    <w:rsid w:val="00FE4174"/>
    <w:rsid w:val="00FE48DE"/>
    <w:rsid w:val="00FE53B5"/>
    <w:rsid w:val="00FF0A64"/>
    <w:rsid w:val="00FF277A"/>
    <w:rsid w:val="00FF282E"/>
    <w:rsid w:val="00FF5C0A"/>
    <w:rsid w:val="00FF6B09"/>
    <w:rsid w:val="00FF6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6D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876D6"/>
    <w:pPr>
      <w:ind w:left="720"/>
      <w:contextualSpacing/>
    </w:pPr>
  </w:style>
  <w:style w:type="character" w:customStyle="1" w:styleId="PlainTextChar">
    <w:name w:val="Plain Text Char"/>
    <w:link w:val="PlainText"/>
    <w:uiPriority w:val="99"/>
    <w:locked/>
    <w:rsid w:val="00D876D6"/>
    <w:rPr>
      <w:rFonts w:ascii="Courier New" w:hAnsi="Courier New"/>
      <w:sz w:val="20"/>
    </w:rPr>
  </w:style>
  <w:style w:type="paragraph" w:styleId="PlainText">
    <w:name w:val="Plain Text"/>
    <w:basedOn w:val="Normal"/>
    <w:link w:val="PlainTextChar"/>
    <w:uiPriority w:val="99"/>
    <w:rsid w:val="00D876D6"/>
    <w:pPr>
      <w:spacing w:after="0" w:line="240" w:lineRule="auto"/>
    </w:pPr>
    <w:rPr>
      <w:rFonts w:ascii="Courier New" w:hAnsi="Courier New"/>
      <w:sz w:val="20"/>
      <w:szCs w:val="20"/>
      <w:lang w:eastAsia="uk-UA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rsid w:val="001A1534"/>
    <w:rPr>
      <w:rFonts w:ascii="Courier New" w:hAnsi="Courier New" w:cs="Courier New"/>
      <w:sz w:val="20"/>
      <w:szCs w:val="20"/>
      <w:lang w:eastAsia="en-US"/>
    </w:rPr>
  </w:style>
  <w:style w:type="character" w:customStyle="1" w:styleId="1">
    <w:name w:val="Текст Знак1"/>
    <w:basedOn w:val="DefaultParagraphFont"/>
    <w:uiPriority w:val="99"/>
    <w:semiHidden/>
    <w:rsid w:val="00D876D6"/>
    <w:rPr>
      <w:rFonts w:ascii="Consolas" w:eastAsia="Times New Roman" w:hAnsi="Consolas" w:cs="Consolas"/>
      <w:sz w:val="21"/>
      <w:szCs w:val="21"/>
      <w:lang w:val="uk-UA"/>
    </w:rPr>
  </w:style>
  <w:style w:type="paragraph" w:customStyle="1" w:styleId="21">
    <w:name w:val="Основной текст с отступом 21"/>
    <w:basedOn w:val="Normal"/>
    <w:uiPriority w:val="99"/>
    <w:rsid w:val="00D876D6"/>
    <w:pPr>
      <w:suppressAutoHyphens/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ru-RU" w:eastAsia="ar-SA"/>
    </w:rPr>
  </w:style>
  <w:style w:type="character" w:styleId="Strong">
    <w:name w:val="Strong"/>
    <w:basedOn w:val="DefaultParagraphFont"/>
    <w:uiPriority w:val="99"/>
    <w:qFormat/>
    <w:rsid w:val="00D876D6"/>
    <w:rPr>
      <w:rFonts w:cs="Times New Roman"/>
      <w:b/>
    </w:rPr>
  </w:style>
  <w:style w:type="paragraph" w:styleId="Header">
    <w:name w:val="header"/>
    <w:basedOn w:val="Normal"/>
    <w:link w:val="HeaderChar"/>
    <w:uiPriority w:val="99"/>
    <w:rsid w:val="00D876D6"/>
    <w:pPr>
      <w:tabs>
        <w:tab w:val="center" w:pos="4320"/>
        <w:tab w:val="right" w:pos="8640"/>
      </w:tabs>
      <w:spacing w:after="0" w:line="240" w:lineRule="auto"/>
      <w:jc w:val="both"/>
    </w:pPr>
    <w:rPr>
      <w:rFonts w:ascii="Times New Roman" w:eastAsia="Times New Roman" w:hAnsi="Times New Roman"/>
      <w:noProof/>
      <w:sz w:val="26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876D6"/>
    <w:rPr>
      <w:rFonts w:ascii="Times New Roman" w:hAnsi="Times New Roman" w:cs="Times New Roman"/>
      <w:noProof/>
      <w:sz w:val="20"/>
      <w:szCs w:val="20"/>
      <w:lang w:val="uk-UA" w:eastAsia="ru-RU"/>
    </w:rPr>
  </w:style>
  <w:style w:type="paragraph" w:styleId="BodyTextIndent">
    <w:name w:val="Body Text Indent"/>
    <w:basedOn w:val="Normal"/>
    <w:link w:val="BodyTextIndentChar"/>
    <w:uiPriority w:val="99"/>
    <w:rsid w:val="00D876D6"/>
    <w:pPr>
      <w:spacing w:after="0" w:line="240" w:lineRule="auto"/>
      <w:ind w:firstLine="54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876D6"/>
    <w:rPr>
      <w:rFonts w:ascii="Times New Roman" w:hAnsi="Times New Roman" w:cs="Times New Roman"/>
      <w:sz w:val="24"/>
      <w:szCs w:val="24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0A78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A7875"/>
    <w:rPr>
      <w:rFonts w:ascii="Tahoma" w:eastAsia="Times New Roman" w:hAnsi="Tahoma" w:cs="Tahoma"/>
      <w:sz w:val="16"/>
      <w:szCs w:val="16"/>
      <w:lang w:val="uk-UA"/>
    </w:rPr>
  </w:style>
  <w:style w:type="table" w:styleId="TableGrid">
    <w:name w:val="Table Grid"/>
    <w:basedOn w:val="TableNormal"/>
    <w:uiPriority w:val="99"/>
    <w:rsid w:val="00AB241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424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6</Pages>
  <Words>5585</Words>
  <Characters>3185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ПРОГРАМА </dc:title>
  <dc:subject/>
  <dc:creator>123</dc:creator>
  <cp:keywords/>
  <dc:description/>
  <cp:lastModifiedBy>Фокс</cp:lastModifiedBy>
  <cp:revision>2</cp:revision>
  <cp:lastPrinted>2019-12-19T15:34:00Z</cp:lastPrinted>
  <dcterms:created xsi:type="dcterms:W3CDTF">2019-12-22T16:36:00Z</dcterms:created>
  <dcterms:modified xsi:type="dcterms:W3CDTF">2019-12-22T16:36:00Z</dcterms:modified>
</cp:coreProperties>
</file>